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F7EA" w14:textId="00714BD0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</w:t>
      </w:r>
      <w:r w:rsidR="00690320">
        <w:rPr>
          <w:rFonts w:ascii="Arial" w:hAnsi="Arial" w:cs="Arial"/>
          <w:b/>
          <w:sz w:val="28"/>
        </w:rPr>
        <w:t xml:space="preserve"> RAN</w:t>
      </w:r>
      <w:r w:rsidR="00CE2F47">
        <w:rPr>
          <w:rFonts w:ascii="Arial" w:hAnsi="Arial" w:cs="Arial"/>
          <w:b/>
          <w:sz w:val="28"/>
        </w:rPr>
        <w:t>#</w:t>
      </w:r>
      <w:r w:rsidR="0045170C">
        <w:rPr>
          <w:rFonts w:ascii="Arial" w:hAnsi="Arial" w:cs="Arial"/>
          <w:b/>
          <w:sz w:val="28"/>
        </w:rPr>
        <w:t>10</w:t>
      </w:r>
      <w:r w:rsidR="006A7A46">
        <w:rPr>
          <w:rFonts w:ascii="Arial" w:hAnsi="Arial" w:cs="Arial"/>
          <w:b/>
          <w:sz w:val="28"/>
        </w:rPr>
        <w:t>3</w:t>
      </w:r>
      <w:r w:rsidR="009E3F6C">
        <w:rPr>
          <w:rFonts w:ascii="Arial" w:hAnsi="Arial" w:cs="Arial"/>
          <w:b/>
          <w:sz w:val="28"/>
        </w:rPr>
        <w:tab/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6A7A46">
        <w:rPr>
          <w:rFonts w:ascii="Arial" w:hAnsi="Arial" w:cs="Arial"/>
          <w:b/>
          <w:sz w:val="28"/>
        </w:rPr>
        <w:t>4</w:t>
      </w:r>
      <w:r w:rsidR="009E3F6C">
        <w:rPr>
          <w:rFonts w:ascii="Arial" w:hAnsi="Arial" w:cs="Arial"/>
          <w:b/>
          <w:sz w:val="28"/>
        </w:rPr>
        <w:t>0</w:t>
      </w:r>
      <w:r w:rsidR="00745814">
        <w:rPr>
          <w:rFonts w:ascii="Arial" w:hAnsi="Arial" w:cs="Arial"/>
          <w:b/>
          <w:sz w:val="28"/>
        </w:rPr>
        <w:t>75</w:t>
      </w:r>
      <w:r w:rsidR="009E3F6C">
        <w:rPr>
          <w:rFonts w:ascii="Arial" w:hAnsi="Arial" w:cs="Arial"/>
          <w:b/>
          <w:sz w:val="28"/>
        </w:rPr>
        <w:t>3</w:t>
      </w:r>
    </w:p>
    <w:p w14:paraId="7EDDD884" w14:textId="17F22761" w:rsidR="00C52180" w:rsidRDefault="006A7A46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Maastricht</w:t>
      </w:r>
      <w:r w:rsidR="0045170C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Netherlands,</w:t>
      </w:r>
      <w:r w:rsidR="00854DF2">
        <w:rPr>
          <w:rFonts w:ascii="Arial" w:hAnsi="Arial" w:cs="Arial"/>
          <w:b/>
          <w:sz w:val="28"/>
          <w:szCs w:val="28"/>
        </w:rPr>
        <w:t xml:space="preserve"> </w:t>
      </w:r>
      <w:r w:rsidR="00386E4A">
        <w:rPr>
          <w:rFonts w:ascii="Arial" w:hAnsi="Arial" w:cs="Arial"/>
          <w:b/>
          <w:sz w:val="28"/>
          <w:szCs w:val="28"/>
        </w:rPr>
        <w:t>1</w:t>
      </w:r>
      <w:r w:rsidR="00B0496A">
        <w:rPr>
          <w:rFonts w:ascii="Arial" w:hAnsi="Arial" w:cs="Arial"/>
          <w:b/>
          <w:sz w:val="28"/>
          <w:szCs w:val="28"/>
        </w:rPr>
        <w:t>8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 w:rsidR="00B0496A">
        <w:rPr>
          <w:rFonts w:ascii="Arial" w:hAnsi="Arial" w:cs="Arial"/>
          <w:b/>
          <w:sz w:val="28"/>
          <w:szCs w:val="28"/>
        </w:rPr>
        <w:t>2</w:t>
      </w:r>
      <w:r w:rsidR="00386E4A">
        <w:rPr>
          <w:rFonts w:ascii="Arial" w:hAnsi="Arial" w:cs="Arial"/>
          <w:b/>
          <w:sz w:val="28"/>
          <w:szCs w:val="28"/>
        </w:rPr>
        <w:t>1</w:t>
      </w:r>
      <w:r w:rsidR="00B0496A">
        <w:rPr>
          <w:rFonts w:ascii="Arial" w:hAnsi="Arial" w:cs="Arial"/>
          <w:b/>
          <w:sz w:val="28"/>
          <w:szCs w:val="28"/>
        </w:rPr>
        <w:t>s</w:t>
      </w:r>
      <w:r w:rsidR="00386E4A">
        <w:rPr>
          <w:rFonts w:ascii="Arial" w:hAnsi="Arial" w:cs="Arial"/>
          <w:b/>
          <w:sz w:val="28"/>
          <w:szCs w:val="28"/>
        </w:rPr>
        <w:t>t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 w:rsidR="00B0496A">
        <w:rPr>
          <w:rFonts w:ascii="Arial" w:hAnsi="Arial" w:cs="Arial"/>
          <w:b/>
          <w:sz w:val="28"/>
          <w:szCs w:val="28"/>
        </w:rPr>
        <w:t>March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 w:rsidR="00B0496A">
        <w:rPr>
          <w:rFonts w:ascii="Arial" w:hAnsi="Arial" w:cs="Arial"/>
          <w:b/>
          <w:sz w:val="28"/>
          <w:szCs w:val="28"/>
        </w:rPr>
        <w:t>4</w:t>
      </w:r>
    </w:p>
    <w:p w14:paraId="5E9A4423" w14:textId="77777777" w:rsidR="00D97A27" w:rsidRPr="005E2084" w:rsidRDefault="00D97A27" w:rsidP="00E105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592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6480C123" w14:textId="3D4A548E" w:rsidR="00D97A27" w:rsidRPr="005E2084" w:rsidRDefault="00D97A27" w:rsidP="000A60E2">
      <w:pPr>
        <w:tabs>
          <w:tab w:val="right" w:pos="13323"/>
        </w:tabs>
        <w:rPr>
          <w:rFonts w:ascii="Arial" w:hAnsi="Arial" w:cs="Arial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110617E0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 xml:space="preserve">e the CRs </w:t>
      </w:r>
      <w:r w:rsidR="007B6437">
        <w:rPr>
          <w:rFonts w:ascii="Arial" w:hAnsi="Arial" w:cs="Arial"/>
        </w:rPr>
        <w:t>with</w:t>
      </w:r>
      <w:r w:rsidRPr="005E2084">
        <w:rPr>
          <w:rFonts w:ascii="Arial" w:hAnsi="Arial" w:cs="Arial"/>
        </w:rPr>
        <w:t xml:space="preserve"> regard to WIs and indicate the RAN#</w:t>
      </w:r>
      <w:r w:rsidR="0045170C">
        <w:rPr>
          <w:rFonts w:ascii="Arial" w:hAnsi="Arial" w:cs="Arial"/>
        </w:rPr>
        <w:t>10</w:t>
      </w:r>
      <w:r w:rsidR="007348F2">
        <w:rPr>
          <w:rFonts w:ascii="Arial" w:hAnsi="Arial" w:cs="Arial"/>
        </w:rPr>
        <w:t>3</w:t>
      </w:r>
      <w:r w:rsidR="000174CA">
        <w:rPr>
          <w:rFonts w:ascii="Arial" w:hAnsi="Arial" w:cs="Arial"/>
        </w:rPr>
        <w:t xml:space="preserve"> </w:t>
      </w:r>
      <w:r w:rsidRPr="005E2084">
        <w:rPr>
          <w:rFonts w:ascii="Arial" w:hAnsi="Arial" w:cs="Arial"/>
        </w:rPr>
        <w:t>Tdocs that contain the CRs.</w:t>
      </w:r>
    </w:p>
    <w:p w14:paraId="1CF8122E" w14:textId="77777777" w:rsidR="007726AA" w:rsidRPr="00550AD2" w:rsidRDefault="007726AA" w:rsidP="00B231F7"/>
    <w:p w14:paraId="73DE22A2" w14:textId="69CB7500" w:rsidR="00676957" w:rsidRPr="00C23814" w:rsidRDefault="007726AA" w:rsidP="00FB5406">
      <w:pPr>
        <w:rPr>
          <w:rFonts w:ascii="Arial" w:hAnsi="Arial" w:cs="Arial"/>
        </w:rPr>
      </w:pPr>
      <w:bookmarkStart w:id="2" w:name="_Hlk43762856"/>
      <w:r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</w:t>
      </w:r>
      <w:r w:rsidR="00152943">
        <w:rPr>
          <w:rFonts w:ascii="Arial" w:hAnsi="Arial" w:cs="Arial"/>
        </w:rPr>
        <w:t>10</w:t>
      </w:r>
      <w:r w:rsidR="007348F2">
        <w:rPr>
          <w:rFonts w:ascii="Arial" w:hAnsi="Arial" w:cs="Arial"/>
        </w:rPr>
        <w:t>2</w:t>
      </w:r>
      <w:r w:rsidRPr="00201D1E">
        <w:rPr>
          <w:rFonts w:ascii="Arial" w:hAnsi="Arial" w:cs="Arial"/>
        </w:rPr>
        <w:t xml:space="preserve"> has agreed</w:t>
      </w:r>
      <w:r w:rsidR="00340154" w:rsidRPr="00201D1E">
        <w:rPr>
          <w:rFonts w:ascii="Arial" w:hAnsi="Arial" w:cs="Arial"/>
        </w:rPr>
        <w:t xml:space="preserve"> </w:t>
      </w:r>
      <w:r w:rsidR="0087076A">
        <w:rPr>
          <w:rFonts w:ascii="Arial" w:hAnsi="Arial" w:cs="Arial"/>
        </w:rPr>
        <w:t>1070</w:t>
      </w:r>
      <w:r w:rsidR="002B1F37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306DE6">
        <w:rPr>
          <w:rFonts w:ascii="Arial" w:hAnsi="Arial" w:cs="Arial"/>
        </w:rPr>
        <w:t>9</w:t>
      </w:r>
      <w:r w:rsidR="007348F2">
        <w:rPr>
          <w:rFonts w:ascii="Arial" w:hAnsi="Arial" w:cs="Arial"/>
        </w:rPr>
        <w:t>25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7348F2">
        <w:rPr>
          <w:rFonts w:ascii="Arial" w:hAnsi="Arial" w:cs="Arial"/>
          <w:bCs/>
        </w:rPr>
        <w:t>y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</w:t>
      </w:r>
      <w:r w:rsidR="007348F2">
        <w:rPr>
          <w:rFonts w:ascii="Arial" w:hAnsi="Arial" w:cs="Arial"/>
          <w:bCs/>
        </w:rPr>
        <w:t>116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773AE4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CR</w:t>
      </w:r>
      <w:r w:rsidR="00121028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0E6A5970" w:rsidR="003C2E1F" w:rsidRPr="00C23814" w:rsidRDefault="0087076A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7348F2">
        <w:rPr>
          <w:rFonts w:ascii="Arial" w:hAnsi="Arial" w:cs="Arial"/>
        </w:rPr>
        <w:t>0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7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7348F2">
        <w:rPr>
          <w:rFonts w:ascii="Arial" w:hAnsi="Arial" w:cs="Arial"/>
        </w:rPr>
        <w:t>6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178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5A12AD">
        <w:rPr>
          <w:rFonts w:ascii="Arial" w:hAnsi="Arial" w:cs="Arial"/>
        </w:rPr>
        <w:t>1</w:t>
      </w:r>
      <w:r w:rsidR="007348F2">
        <w:rPr>
          <w:rFonts w:ascii="Arial" w:hAnsi="Arial" w:cs="Arial"/>
        </w:rPr>
        <w:t>40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 w:rsidR="001D34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+ 879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7348F2">
        <w:rPr>
          <w:rFonts w:ascii="Arial" w:hAnsi="Arial" w:cs="Arial"/>
        </w:rPr>
        <w:t>7</w:t>
      </w:r>
      <w:r w:rsidR="00306DE6">
        <w:rPr>
          <w:rFonts w:ascii="Arial" w:hAnsi="Arial" w:cs="Arial"/>
        </w:rPr>
        <w:t>8</w:t>
      </w:r>
      <w:r w:rsidR="007348F2">
        <w:rPr>
          <w:rFonts w:ascii="Arial" w:hAnsi="Arial" w:cs="Arial"/>
        </w:rPr>
        <w:t>0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 </w:t>
      </w:r>
      <w:r w:rsidR="008F0259" w:rsidRPr="00C23814">
        <w:rPr>
          <w:rFonts w:ascii="Arial" w:hAnsi="Arial" w:cs="Arial"/>
        </w:rPr>
        <w:t>were agreed at RAN5#</w:t>
      </w:r>
      <w:r w:rsidR="00152943">
        <w:rPr>
          <w:rFonts w:ascii="Arial" w:hAnsi="Arial" w:cs="Arial"/>
        </w:rPr>
        <w:t>10</w:t>
      </w:r>
      <w:r w:rsidR="007348F2">
        <w:rPr>
          <w:rFonts w:ascii="Arial" w:hAnsi="Arial" w:cs="Arial"/>
        </w:rPr>
        <w:t>2</w:t>
      </w:r>
      <w:r w:rsidR="002B703D" w:rsidRPr="00C23814">
        <w:rPr>
          <w:rFonts w:ascii="Arial" w:hAnsi="Arial" w:cs="Arial"/>
        </w:rPr>
        <w:t>,</w:t>
      </w:r>
      <w:r w:rsidR="00A44E94" w:rsidRPr="00C23814">
        <w:rPr>
          <w:rFonts w:ascii="Arial" w:hAnsi="Arial" w:cs="Arial"/>
        </w:rPr>
        <w:t xml:space="preserve"> and </w:t>
      </w:r>
      <w:r w:rsidR="002B703D" w:rsidRPr="00C23814">
        <w:rPr>
          <w:rFonts w:ascii="Arial" w:hAnsi="Arial" w:cs="Arial"/>
        </w:rPr>
        <w:t xml:space="preserve">after that </w:t>
      </w:r>
      <w:r w:rsidR="00A44E94" w:rsidRPr="00C23814">
        <w:rPr>
          <w:rFonts w:ascii="Arial" w:hAnsi="Arial" w:cs="Arial"/>
        </w:rPr>
        <w:t>by email</w:t>
      </w:r>
    </w:p>
    <w:p w14:paraId="259347C2" w14:textId="37D76D69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315577">
        <w:rPr>
          <w:rFonts w:ascii="Arial" w:hAnsi="Arial" w:cs="Arial"/>
        </w:rPr>
        <w:t>106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7348F2">
        <w:rPr>
          <w:rFonts w:ascii="Arial" w:hAnsi="Arial" w:cs="Arial"/>
        </w:rPr>
        <w:t>116</w:t>
      </w:r>
      <w:r w:rsidR="00CE2F47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44375D49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773AE4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TTCN related </w:t>
      </w:r>
      <w:r w:rsidR="00854DF2">
        <w:rPr>
          <w:rFonts w:ascii="Arial" w:hAnsi="Arial" w:cs="Arial"/>
        </w:rPr>
        <w:t xml:space="preserve">prose </w:t>
      </w:r>
      <w:r w:rsidR="00FE0204" w:rsidRPr="00C23814">
        <w:rPr>
          <w:rFonts w:ascii="Arial" w:hAnsi="Arial" w:cs="Arial"/>
        </w:rPr>
        <w:t>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DB7DFDC" w14:textId="77777777" w:rsidR="00506A2B" w:rsidRPr="005E2084" w:rsidRDefault="00506A2B" w:rsidP="00506A2B">
      <w:pPr>
        <w:rPr>
          <w:rFonts w:ascii="Arial" w:hAnsi="Arial" w:cs="Arial"/>
        </w:rPr>
      </w:pPr>
      <w:r w:rsidRPr="008C0F99">
        <w:rPr>
          <w:rFonts w:ascii="Arial" w:hAnsi="Arial" w:cs="Arial"/>
        </w:rPr>
        <w:t>Note:</w:t>
      </w:r>
      <w:r w:rsidRPr="008C0F99">
        <w:rPr>
          <w:rFonts w:ascii="Arial" w:hAnsi="Arial" w:cs="Arial"/>
        </w:rPr>
        <w:tab/>
        <w:t>Non TTCN CRs m</w:t>
      </w:r>
      <w:r w:rsidRPr="005E2084">
        <w:rPr>
          <w:rFonts w:ascii="Arial" w:hAnsi="Arial" w:cs="Arial"/>
        </w:rPr>
        <w:t>ay have impact on TTCN and therefore there may be one or more non TTCN CR(s) and one or more TTCN CR(s) that affect one and the same issue.</w:t>
      </w:r>
    </w:p>
    <w:p w14:paraId="4918510A" w14:textId="492715F5" w:rsidR="00C87287" w:rsidRPr="005E2084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>The number of CRs per WI is indicated below</w:t>
      </w:r>
      <w:r w:rsidR="00C87287">
        <w:rPr>
          <w:rFonts w:ascii="Arial" w:hAnsi="Arial" w:cs="Arial"/>
        </w:rPr>
        <w:t>.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276"/>
        <w:gridCol w:w="3402"/>
        <w:gridCol w:w="1134"/>
        <w:gridCol w:w="1134"/>
      </w:tblGrid>
      <w:tr w:rsidR="00761CE1" w:rsidRPr="00300442" w14:paraId="7C437D00" w14:textId="3C0EAEE0" w:rsidTr="00761CE1">
        <w:tc>
          <w:tcPr>
            <w:tcW w:w="959" w:type="dxa"/>
            <w:shd w:val="clear" w:color="auto" w:fill="CCFFFF"/>
          </w:tcPr>
          <w:p w14:paraId="44E9D682" w14:textId="77777777" w:rsidR="00761CE1" w:rsidRPr="005E2084" w:rsidRDefault="00761CE1" w:rsidP="00761CE1">
            <w:pPr>
              <w:pStyle w:val="TAH"/>
            </w:pPr>
            <w:bookmarkStart w:id="3" w:name="_Hlk18427499"/>
            <w:r>
              <w:t>Agenda</w:t>
            </w:r>
          </w:p>
        </w:tc>
        <w:tc>
          <w:tcPr>
            <w:tcW w:w="1276" w:type="dxa"/>
            <w:shd w:val="clear" w:color="auto" w:fill="CCFFFF"/>
          </w:tcPr>
          <w:p w14:paraId="59D705F4" w14:textId="77777777" w:rsidR="00761CE1" w:rsidRPr="005E2084" w:rsidRDefault="00761CE1" w:rsidP="00761CE1">
            <w:pPr>
              <w:pStyle w:val="TAH"/>
            </w:pPr>
            <w:r>
              <w:t>Tdoc</w:t>
            </w:r>
          </w:p>
        </w:tc>
        <w:tc>
          <w:tcPr>
            <w:tcW w:w="3402" w:type="dxa"/>
            <w:shd w:val="clear" w:color="auto" w:fill="CCFFFF"/>
          </w:tcPr>
          <w:p w14:paraId="290C3B7B" w14:textId="77777777" w:rsidR="00761CE1" w:rsidRPr="005E2084" w:rsidRDefault="00761CE1" w:rsidP="00761CE1">
            <w:pPr>
              <w:pStyle w:val="TAH"/>
            </w:pPr>
            <w:r w:rsidRPr="005E2084">
              <w:t>WIC</w:t>
            </w:r>
          </w:p>
        </w:tc>
        <w:tc>
          <w:tcPr>
            <w:tcW w:w="1134" w:type="dxa"/>
            <w:shd w:val="clear" w:color="auto" w:fill="CCFFFF"/>
          </w:tcPr>
          <w:p w14:paraId="5552AF5B" w14:textId="77777777" w:rsidR="00761CE1" w:rsidRPr="005E2084" w:rsidRDefault="00761CE1" w:rsidP="00761CE1">
            <w:pPr>
              <w:pStyle w:val="TAH"/>
            </w:pPr>
            <w:r w:rsidRPr="005E2084">
              <w:t>Nr of NON TTCN CRs</w:t>
            </w:r>
          </w:p>
        </w:tc>
        <w:tc>
          <w:tcPr>
            <w:tcW w:w="1134" w:type="dxa"/>
            <w:shd w:val="clear" w:color="auto" w:fill="CCFFFF"/>
          </w:tcPr>
          <w:p w14:paraId="1A57A8DC" w14:textId="4CBFF69E" w:rsidR="00761CE1" w:rsidRPr="005E2084" w:rsidRDefault="00761CE1" w:rsidP="00761CE1">
            <w:pPr>
              <w:pStyle w:val="TAH"/>
            </w:pPr>
            <w:r w:rsidRPr="005E2084">
              <w:t>Nr of TTCN CRs</w:t>
            </w:r>
          </w:p>
        </w:tc>
      </w:tr>
      <w:tr w:rsidR="00761CE1" w:rsidRPr="00DA247A" w14:paraId="4402E167" w14:textId="01BEECE9" w:rsidTr="00761CE1">
        <w:tc>
          <w:tcPr>
            <w:tcW w:w="959" w:type="dxa"/>
            <w:shd w:val="clear" w:color="auto" w:fill="auto"/>
          </w:tcPr>
          <w:p w14:paraId="329CFBB2" w14:textId="06203B83" w:rsidR="00761CE1" w:rsidRPr="007348F2" w:rsidRDefault="00761CE1" w:rsidP="00761CE1">
            <w:r w:rsidRPr="007348F2">
              <w:t>13.2.1</w:t>
            </w:r>
          </w:p>
        </w:tc>
        <w:tc>
          <w:tcPr>
            <w:tcW w:w="1276" w:type="dxa"/>
            <w:shd w:val="clear" w:color="auto" w:fill="auto"/>
          </w:tcPr>
          <w:p w14:paraId="4B70AA6A" w14:textId="30FDA8F6" w:rsidR="00761CE1" w:rsidRPr="00D92C77" w:rsidRDefault="00761CE1" w:rsidP="00761CE1">
            <w:pPr>
              <w:rPr>
                <w:rFonts w:ascii="Arial" w:hAnsi="Arial" w:cs="Arial"/>
                <w:highlight w:val="yellow"/>
              </w:rPr>
            </w:pPr>
            <w:r>
              <w:t>RP-240174</w:t>
            </w:r>
          </w:p>
        </w:tc>
        <w:tc>
          <w:tcPr>
            <w:tcW w:w="3402" w:type="dxa"/>
            <w:shd w:val="clear" w:color="auto" w:fill="auto"/>
          </w:tcPr>
          <w:p w14:paraId="3C467AAD" w14:textId="0EB3D889" w:rsidR="00761CE1" w:rsidRPr="00440746" w:rsidRDefault="00761CE1" w:rsidP="00761CE1">
            <w:r w:rsidRPr="00440746">
              <w:t>NR_CADC_NR_LTE_DC_R16-UEConTest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DD1456" w14:textId="44C1E128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34</w:t>
            </w:r>
          </w:p>
        </w:tc>
        <w:tc>
          <w:tcPr>
            <w:tcW w:w="1134" w:type="dxa"/>
          </w:tcPr>
          <w:p w14:paraId="14934E5C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25DFEDFC" w14:textId="7E015861" w:rsidTr="00761CE1">
        <w:tc>
          <w:tcPr>
            <w:tcW w:w="959" w:type="dxa"/>
            <w:shd w:val="clear" w:color="auto" w:fill="auto"/>
          </w:tcPr>
          <w:p w14:paraId="38C4E6C8" w14:textId="3A3FA80C" w:rsidR="00761CE1" w:rsidRPr="007348F2" w:rsidRDefault="00761CE1" w:rsidP="00761CE1">
            <w:r w:rsidRPr="007348F2">
              <w:t>13.2.</w:t>
            </w:r>
            <w:r>
              <w:t>2</w:t>
            </w:r>
          </w:p>
        </w:tc>
        <w:tc>
          <w:tcPr>
            <w:tcW w:w="1276" w:type="dxa"/>
            <w:shd w:val="clear" w:color="auto" w:fill="auto"/>
          </w:tcPr>
          <w:p w14:paraId="74D65002" w14:textId="417DB747" w:rsidR="00761CE1" w:rsidRPr="007348F2" w:rsidRDefault="00761CE1" w:rsidP="00761CE1">
            <w:pPr>
              <w:rPr>
                <w:rFonts w:ascii="Arial" w:hAnsi="Arial" w:cs="Arial"/>
              </w:rPr>
            </w:pPr>
            <w:r>
              <w:t>RP-240175</w:t>
            </w:r>
          </w:p>
        </w:tc>
        <w:tc>
          <w:tcPr>
            <w:tcW w:w="3402" w:type="dxa"/>
            <w:shd w:val="clear" w:color="auto" w:fill="auto"/>
          </w:tcPr>
          <w:p w14:paraId="5CC85642" w14:textId="40509A40" w:rsidR="00761CE1" w:rsidRPr="00440746" w:rsidRDefault="00761CE1" w:rsidP="00761CE1">
            <w:r w:rsidRPr="00440746">
              <w:t>5G_V2X_NRSL_eV2XARC-UEConTest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A213CC" w14:textId="0611D77D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</w:tcPr>
          <w:p w14:paraId="14A87EBF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242271" w14:paraId="4FC419CB" w14:textId="3C1D9767" w:rsidTr="00761CE1">
        <w:tc>
          <w:tcPr>
            <w:tcW w:w="959" w:type="dxa"/>
            <w:shd w:val="clear" w:color="auto" w:fill="auto"/>
          </w:tcPr>
          <w:p w14:paraId="387C0732" w14:textId="75E39779" w:rsidR="00761CE1" w:rsidRPr="007348F2" w:rsidRDefault="00761CE1" w:rsidP="00761CE1">
            <w:r w:rsidRPr="007348F2">
              <w:t>13.2.</w:t>
            </w:r>
            <w:r>
              <w:t>3</w:t>
            </w:r>
          </w:p>
        </w:tc>
        <w:tc>
          <w:tcPr>
            <w:tcW w:w="1276" w:type="dxa"/>
            <w:shd w:val="clear" w:color="auto" w:fill="auto"/>
          </w:tcPr>
          <w:p w14:paraId="092CE208" w14:textId="6C3810BE" w:rsidR="00761CE1" w:rsidRPr="00D92C77" w:rsidRDefault="00761CE1" w:rsidP="00761CE1">
            <w:pPr>
              <w:rPr>
                <w:rFonts w:ascii="Arial" w:hAnsi="Arial" w:cs="Arial"/>
                <w:highlight w:val="yellow"/>
              </w:rPr>
            </w:pPr>
            <w:r>
              <w:t>RP-240176-7</w:t>
            </w:r>
          </w:p>
        </w:tc>
        <w:tc>
          <w:tcPr>
            <w:tcW w:w="3402" w:type="dxa"/>
            <w:shd w:val="clear" w:color="auto" w:fill="auto"/>
          </w:tcPr>
          <w:p w14:paraId="19E810B8" w14:textId="77777777" w:rsidR="00761CE1" w:rsidRPr="00440746" w:rsidRDefault="00761CE1" w:rsidP="00761CE1">
            <w:r w:rsidRPr="00440746">
              <w:t>NR_unlic-UEConTest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D62514" w14:textId="5DB2FE34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65</w:t>
            </w:r>
          </w:p>
        </w:tc>
        <w:tc>
          <w:tcPr>
            <w:tcW w:w="1134" w:type="dxa"/>
          </w:tcPr>
          <w:p w14:paraId="56462D66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2DB883F6" w14:textId="4078355B" w:rsidTr="00761CE1">
        <w:tc>
          <w:tcPr>
            <w:tcW w:w="959" w:type="dxa"/>
            <w:shd w:val="clear" w:color="auto" w:fill="auto"/>
          </w:tcPr>
          <w:p w14:paraId="564D158E" w14:textId="234BC88B" w:rsidR="00761CE1" w:rsidRPr="007348F2" w:rsidRDefault="00761CE1" w:rsidP="00761CE1">
            <w:r w:rsidRPr="007348F2">
              <w:rPr>
                <w:color w:val="000000"/>
              </w:rPr>
              <w:t>13.2.</w:t>
            </w: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640D1B5" w14:textId="722F3212" w:rsidR="00761CE1" w:rsidRPr="007348F2" w:rsidRDefault="00761CE1" w:rsidP="00761CE1">
            <w:r>
              <w:t>RP-240178</w:t>
            </w:r>
          </w:p>
        </w:tc>
        <w:tc>
          <w:tcPr>
            <w:tcW w:w="3402" w:type="dxa"/>
            <w:shd w:val="clear" w:color="auto" w:fill="auto"/>
          </w:tcPr>
          <w:p w14:paraId="5FBA06E3" w14:textId="77777777" w:rsidR="00761CE1" w:rsidRPr="00440746" w:rsidRDefault="00761CE1" w:rsidP="00761CE1">
            <w:r w:rsidRPr="00440746">
              <w:t>NR_RRM_enh-UEConTest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A70F26" w14:textId="061D0CEF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33</w:t>
            </w:r>
          </w:p>
        </w:tc>
        <w:tc>
          <w:tcPr>
            <w:tcW w:w="1134" w:type="dxa"/>
          </w:tcPr>
          <w:p w14:paraId="5EA3B9A0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4E058E51" w14:textId="2683E0B2" w:rsidTr="00761CE1">
        <w:tc>
          <w:tcPr>
            <w:tcW w:w="959" w:type="dxa"/>
            <w:shd w:val="clear" w:color="auto" w:fill="auto"/>
          </w:tcPr>
          <w:p w14:paraId="6843C972" w14:textId="516FB6AE" w:rsidR="00761CE1" w:rsidRPr="007348F2" w:rsidRDefault="00761CE1" w:rsidP="00761CE1">
            <w:r w:rsidRPr="007348F2">
              <w:t>13.2.</w:t>
            </w:r>
            <w:r>
              <w:t>5</w:t>
            </w:r>
          </w:p>
        </w:tc>
        <w:tc>
          <w:tcPr>
            <w:tcW w:w="1276" w:type="dxa"/>
            <w:shd w:val="clear" w:color="auto" w:fill="auto"/>
          </w:tcPr>
          <w:p w14:paraId="0B940291" w14:textId="4FF1D2AB" w:rsidR="00761CE1" w:rsidRPr="007348F2" w:rsidRDefault="00761CE1" w:rsidP="00761CE1">
            <w:r>
              <w:t>RP-240179</w:t>
            </w:r>
          </w:p>
        </w:tc>
        <w:tc>
          <w:tcPr>
            <w:tcW w:w="3402" w:type="dxa"/>
            <w:shd w:val="clear" w:color="auto" w:fill="auto"/>
          </w:tcPr>
          <w:p w14:paraId="48333A95" w14:textId="34BA5778" w:rsidR="00761CE1" w:rsidRPr="00440746" w:rsidRDefault="00761CE1" w:rsidP="00761CE1">
            <w:r w:rsidRPr="00440746">
              <w:t>MCProtoc16_enh2MCPTT_eMCData2-ConTest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B5206" w14:textId="4E7B5A9A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</w:tcPr>
          <w:p w14:paraId="2C4FC589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03420044" w14:textId="13F6C545" w:rsidTr="00761CE1">
        <w:tc>
          <w:tcPr>
            <w:tcW w:w="959" w:type="dxa"/>
            <w:shd w:val="clear" w:color="auto" w:fill="auto"/>
          </w:tcPr>
          <w:p w14:paraId="2A25AD3F" w14:textId="3B32D11E" w:rsidR="00761CE1" w:rsidRPr="007348F2" w:rsidRDefault="00761CE1" w:rsidP="00761CE1">
            <w:bookmarkStart w:id="4" w:name="_Hlk89332363"/>
            <w:r w:rsidRPr="007348F2">
              <w:lastRenderedPageBreak/>
              <w:t>13.3.1</w:t>
            </w:r>
          </w:p>
        </w:tc>
        <w:tc>
          <w:tcPr>
            <w:tcW w:w="1276" w:type="dxa"/>
            <w:shd w:val="clear" w:color="auto" w:fill="auto"/>
          </w:tcPr>
          <w:p w14:paraId="0274193D" w14:textId="59739FE7" w:rsidR="00761CE1" w:rsidRPr="007348F2" w:rsidRDefault="00761CE1" w:rsidP="00761CE1">
            <w:pPr>
              <w:tabs>
                <w:tab w:val="left" w:pos="161"/>
              </w:tabs>
              <w:rPr>
                <w:rFonts w:ascii="Arial" w:hAnsi="Arial" w:cs="Arial"/>
              </w:rPr>
            </w:pPr>
            <w:r>
              <w:t>RP-240180</w:t>
            </w:r>
          </w:p>
        </w:tc>
        <w:tc>
          <w:tcPr>
            <w:tcW w:w="3402" w:type="dxa"/>
            <w:shd w:val="clear" w:color="auto" w:fill="auto"/>
          </w:tcPr>
          <w:p w14:paraId="3AF8FA59" w14:textId="77777777" w:rsidR="00761CE1" w:rsidRPr="00440746" w:rsidRDefault="00761CE1" w:rsidP="00761CE1">
            <w:r w:rsidRPr="00440746">
              <w:t>NR_CADC_NR_LTE_DC_R17-UEConTest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A90338" w14:textId="40C938F0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35</w:t>
            </w:r>
          </w:p>
        </w:tc>
        <w:tc>
          <w:tcPr>
            <w:tcW w:w="1134" w:type="dxa"/>
          </w:tcPr>
          <w:p w14:paraId="7CFAAAE6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bookmarkEnd w:id="4"/>
      <w:tr w:rsidR="00761CE1" w:rsidRPr="00942904" w14:paraId="26FE09A3" w14:textId="0D8617AD" w:rsidTr="00761CE1">
        <w:tc>
          <w:tcPr>
            <w:tcW w:w="959" w:type="dxa"/>
            <w:shd w:val="clear" w:color="auto" w:fill="auto"/>
          </w:tcPr>
          <w:p w14:paraId="4143A734" w14:textId="209B7495" w:rsidR="00761CE1" w:rsidRPr="007348F2" w:rsidRDefault="00761CE1" w:rsidP="00761CE1">
            <w:r w:rsidRPr="007348F2">
              <w:t>13.3.</w:t>
            </w:r>
            <w:r>
              <w:t>2</w:t>
            </w:r>
          </w:p>
        </w:tc>
        <w:tc>
          <w:tcPr>
            <w:tcW w:w="1276" w:type="dxa"/>
            <w:shd w:val="clear" w:color="auto" w:fill="auto"/>
          </w:tcPr>
          <w:p w14:paraId="5B725B58" w14:textId="3D13FAAA" w:rsidR="00761CE1" w:rsidRPr="007348F2" w:rsidRDefault="00761CE1" w:rsidP="00761CE1">
            <w:pPr>
              <w:rPr>
                <w:rFonts w:ascii="Arial" w:hAnsi="Arial" w:cs="Arial"/>
              </w:rPr>
            </w:pPr>
            <w:r w:rsidRPr="007348F2"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4D27168F" w14:textId="5564BF83" w:rsidR="00761CE1" w:rsidRPr="00440746" w:rsidRDefault="00761CE1" w:rsidP="00761CE1">
            <w:r w:rsidRPr="00440746">
              <w:t>NR_UE_PC2_R17_CADC_SUL_xBDL_yBUL-UEConTest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9952C0" w14:textId="28F95C73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6C46F6C0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54462F20" w14:textId="1C41ECCA" w:rsidTr="00761CE1">
        <w:tc>
          <w:tcPr>
            <w:tcW w:w="959" w:type="dxa"/>
            <w:shd w:val="clear" w:color="auto" w:fill="auto"/>
          </w:tcPr>
          <w:p w14:paraId="1FAFB98D" w14:textId="19177741" w:rsidR="00761CE1" w:rsidRPr="007348F2" w:rsidRDefault="00761CE1" w:rsidP="00761CE1">
            <w:r w:rsidRPr="007348F2">
              <w:t>13.3.</w:t>
            </w:r>
            <w:r>
              <w:t>3</w:t>
            </w:r>
          </w:p>
        </w:tc>
        <w:tc>
          <w:tcPr>
            <w:tcW w:w="1276" w:type="dxa"/>
            <w:shd w:val="clear" w:color="auto" w:fill="auto"/>
          </w:tcPr>
          <w:p w14:paraId="336E141D" w14:textId="71788BFC" w:rsidR="00761CE1" w:rsidRPr="007348F2" w:rsidRDefault="00761CE1" w:rsidP="00761CE1">
            <w:pPr>
              <w:rPr>
                <w:rFonts w:ascii="Arial" w:hAnsi="Arial" w:cs="Arial"/>
              </w:rPr>
            </w:pPr>
            <w:r>
              <w:t>RP-240181</w:t>
            </w:r>
          </w:p>
        </w:tc>
        <w:tc>
          <w:tcPr>
            <w:tcW w:w="3402" w:type="dxa"/>
            <w:shd w:val="clear" w:color="auto" w:fill="auto"/>
          </w:tcPr>
          <w:p w14:paraId="210677BA" w14:textId="7B2D6B5D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ENDC_PC2_R17_xLTE_yNR-UEConTest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2BD039" w14:textId="52DE359C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2825BFCD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6214EE" w14:paraId="2D2F7389" w14:textId="52425DA5" w:rsidTr="00761CE1">
        <w:tc>
          <w:tcPr>
            <w:tcW w:w="959" w:type="dxa"/>
            <w:shd w:val="clear" w:color="auto" w:fill="auto"/>
          </w:tcPr>
          <w:p w14:paraId="17EA3598" w14:textId="16617EBD" w:rsidR="00761CE1" w:rsidRPr="007348F2" w:rsidRDefault="00761CE1" w:rsidP="00761CE1">
            <w:r w:rsidRPr="007348F2">
              <w:t>13.3.</w:t>
            </w:r>
            <w:r>
              <w:t>4</w:t>
            </w:r>
          </w:p>
        </w:tc>
        <w:tc>
          <w:tcPr>
            <w:tcW w:w="1276" w:type="dxa"/>
            <w:shd w:val="clear" w:color="auto" w:fill="auto"/>
          </w:tcPr>
          <w:p w14:paraId="0F16D5FF" w14:textId="4E18F0CB" w:rsidR="00761CE1" w:rsidRPr="007348F2" w:rsidRDefault="00761CE1" w:rsidP="00761CE1"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7A1C5FF0" w14:textId="77777777" w:rsidR="00761CE1" w:rsidRPr="00440746" w:rsidRDefault="00761CE1" w:rsidP="00761CE1">
            <w:r w:rsidRPr="00440746">
              <w:t>NR_FR2_FWA_Bn257_Bn258-UEConTest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998541" w14:textId="0C878F8F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570F6180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610ED567" w14:textId="4CF01D04" w:rsidTr="00761CE1">
        <w:tc>
          <w:tcPr>
            <w:tcW w:w="959" w:type="dxa"/>
            <w:shd w:val="clear" w:color="auto" w:fill="auto"/>
          </w:tcPr>
          <w:p w14:paraId="622ED1F3" w14:textId="1DF0B214" w:rsidR="00761CE1" w:rsidRPr="007348F2" w:rsidRDefault="00761CE1" w:rsidP="00761CE1">
            <w:r w:rsidRPr="007348F2">
              <w:t>13.3.</w:t>
            </w:r>
            <w:r>
              <w:t>5</w:t>
            </w:r>
          </w:p>
        </w:tc>
        <w:tc>
          <w:tcPr>
            <w:tcW w:w="1276" w:type="dxa"/>
            <w:shd w:val="clear" w:color="auto" w:fill="auto"/>
          </w:tcPr>
          <w:p w14:paraId="393953E2" w14:textId="59774FEC" w:rsidR="00761CE1" w:rsidRPr="007348F2" w:rsidRDefault="00761CE1" w:rsidP="00761CE1">
            <w:r w:rsidRPr="008717F7">
              <w:t>RP-240182</w:t>
            </w:r>
          </w:p>
        </w:tc>
        <w:tc>
          <w:tcPr>
            <w:tcW w:w="3402" w:type="dxa"/>
            <w:shd w:val="clear" w:color="auto" w:fill="auto"/>
          </w:tcPr>
          <w:p w14:paraId="6753E190" w14:textId="6E433292" w:rsidR="00761CE1" w:rsidRPr="00440746" w:rsidRDefault="00761CE1" w:rsidP="00761CE1">
            <w:r w:rsidRPr="00440746">
              <w:t>NR_RF_FR1_enh-UEConTest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0130B3" w14:textId="45837B1D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30</w:t>
            </w:r>
          </w:p>
        </w:tc>
        <w:tc>
          <w:tcPr>
            <w:tcW w:w="1134" w:type="dxa"/>
          </w:tcPr>
          <w:p w14:paraId="32960848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942904" w14:paraId="3D69E66F" w14:textId="67D23144" w:rsidTr="00761CE1">
        <w:tc>
          <w:tcPr>
            <w:tcW w:w="959" w:type="dxa"/>
            <w:shd w:val="clear" w:color="auto" w:fill="auto"/>
          </w:tcPr>
          <w:p w14:paraId="31C44A79" w14:textId="4BCAC75D" w:rsidR="00761CE1" w:rsidRPr="007348F2" w:rsidRDefault="00761CE1" w:rsidP="00761CE1">
            <w:r w:rsidRPr="007348F2">
              <w:t>13.3.</w:t>
            </w:r>
            <w:r>
              <w:t>6</w:t>
            </w:r>
          </w:p>
        </w:tc>
        <w:tc>
          <w:tcPr>
            <w:tcW w:w="1276" w:type="dxa"/>
            <w:shd w:val="clear" w:color="auto" w:fill="auto"/>
          </w:tcPr>
          <w:p w14:paraId="5269BF60" w14:textId="639A7418" w:rsidR="00761CE1" w:rsidRPr="007348F2" w:rsidRDefault="00761CE1" w:rsidP="00761CE1">
            <w:r w:rsidRPr="008717F7">
              <w:t>RP-24018</w:t>
            </w:r>
            <w:r>
              <w:t>3</w:t>
            </w:r>
          </w:p>
        </w:tc>
        <w:tc>
          <w:tcPr>
            <w:tcW w:w="3402" w:type="dxa"/>
            <w:shd w:val="clear" w:color="auto" w:fill="auto"/>
          </w:tcPr>
          <w:p w14:paraId="3DDFA14A" w14:textId="77777777" w:rsidR="00761CE1" w:rsidRPr="00440746" w:rsidRDefault="00761CE1" w:rsidP="00761CE1">
            <w:r w:rsidRPr="00440746">
              <w:t>NR_RF_FR2_req_enh2-UEConTest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3B5E70" w14:textId="34AF2733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</w:tcPr>
          <w:p w14:paraId="05B8E183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39D2F66C" w14:textId="1D616B79" w:rsidTr="00761CE1">
        <w:tc>
          <w:tcPr>
            <w:tcW w:w="959" w:type="dxa"/>
            <w:shd w:val="clear" w:color="auto" w:fill="auto"/>
          </w:tcPr>
          <w:p w14:paraId="51DE290E" w14:textId="1BF42587" w:rsidR="00761CE1" w:rsidRPr="007348F2" w:rsidRDefault="00761CE1" w:rsidP="00761CE1">
            <w:r w:rsidRPr="007348F2">
              <w:t>13.3.</w:t>
            </w:r>
            <w:r>
              <w:t>7</w:t>
            </w:r>
          </w:p>
        </w:tc>
        <w:tc>
          <w:tcPr>
            <w:tcW w:w="1276" w:type="dxa"/>
            <w:shd w:val="clear" w:color="auto" w:fill="auto"/>
          </w:tcPr>
          <w:p w14:paraId="52D9DB39" w14:textId="2A694CAE" w:rsidR="00761CE1" w:rsidRPr="007348F2" w:rsidRDefault="00761CE1" w:rsidP="00761CE1">
            <w:r w:rsidRPr="008717F7">
              <w:t>RP-24018</w:t>
            </w:r>
            <w:r>
              <w:t>4</w:t>
            </w:r>
          </w:p>
        </w:tc>
        <w:tc>
          <w:tcPr>
            <w:tcW w:w="3402" w:type="dxa"/>
            <w:shd w:val="clear" w:color="auto" w:fill="auto"/>
          </w:tcPr>
          <w:p w14:paraId="0ABBEB15" w14:textId="77777777" w:rsidR="00761CE1" w:rsidRPr="00440746" w:rsidRDefault="00761CE1" w:rsidP="00761CE1">
            <w:r w:rsidRPr="00440746">
              <w:t>NR_feMIMO-UEConTest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364225" w14:textId="5C7FCCEE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</w:tcPr>
          <w:p w14:paraId="3D64B449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7070D4" w14:paraId="0978A969" w14:textId="5060573F" w:rsidTr="00761CE1">
        <w:tc>
          <w:tcPr>
            <w:tcW w:w="959" w:type="dxa"/>
            <w:shd w:val="clear" w:color="auto" w:fill="auto"/>
          </w:tcPr>
          <w:p w14:paraId="5B244F5C" w14:textId="09A32F56" w:rsidR="00761CE1" w:rsidRPr="007348F2" w:rsidRDefault="00761CE1" w:rsidP="00761CE1">
            <w:r w:rsidRPr="007348F2">
              <w:t>13.3.</w:t>
            </w:r>
            <w:r>
              <w:t>8</w:t>
            </w:r>
          </w:p>
        </w:tc>
        <w:tc>
          <w:tcPr>
            <w:tcW w:w="1276" w:type="dxa"/>
            <w:shd w:val="clear" w:color="auto" w:fill="auto"/>
          </w:tcPr>
          <w:p w14:paraId="1B056BFE" w14:textId="34929849" w:rsidR="00761CE1" w:rsidRPr="007348F2" w:rsidRDefault="00761CE1" w:rsidP="00761CE1">
            <w:r w:rsidRPr="008717F7">
              <w:t>RP-24018</w:t>
            </w:r>
            <w:r>
              <w:t>5</w:t>
            </w:r>
          </w:p>
        </w:tc>
        <w:tc>
          <w:tcPr>
            <w:tcW w:w="3402" w:type="dxa"/>
            <w:shd w:val="clear" w:color="auto" w:fill="auto"/>
          </w:tcPr>
          <w:p w14:paraId="3A0CB482" w14:textId="77777777" w:rsidR="00761CE1" w:rsidRPr="00440746" w:rsidRDefault="00761CE1" w:rsidP="00761CE1">
            <w:r w:rsidRPr="00440746">
              <w:t>NR_demod_enh2-UEConTest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75B2C6" w14:textId="6719BD16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14:paraId="1AFFD95D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7070D4" w14:paraId="03934DD7" w14:textId="69BDFDF4" w:rsidTr="00761CE1">
        <w:tc>
          <w:tcPr>
            <w:tcW w:w="959" w:type="dxa"/>
            <w:shd w:val="clear" w:color="auto" w:fill="auto"/>
          </w:tcPr>
          <w:p w14:paraId="52AB4D12" w14:textId="2B502E75" w:rsidR="00761CE1" w:rsidRPr="007348F2" w:rsidRDefault="00761CE1" w:rsidP="00761CE1">
            <w:r w:rsidRPr="007348F2">
              <w:t>13.3.</w:t>
            </w:r>
            <w:r>
              <w:t>9</w:t>
            </w:r>
          </w:p>
        </w:tc>
        <w:tc>
          <w:tcPr>
            <w:tcW w:w="1276" w:type="dxa"/>
            <w:shd w:val="clear" w:color="auto" w:fill="auto"/>
          </w:tcPr>
          <w:p w14:paraId="10B87E43" w14:textId="63B8F8D8" w:rsidR="00761CE1" w:rsidRPr="007348F2" w:rsidRDefault="00761CE1" w:rsidP="00761CE1">
            <w:r w:rsidRPr="008717F7">
              <w:t>RP-24018</w:t>
            </w:r>
            <w:r>
              <w:t>6</w:t>
            </w:r>
          </w:p>
        </w:tc>
        <w:tc>
          <w:tcPr>
            <w:tcW w:w="3402" w:type="dxa"/>
            <w:shd w:val="clear" w:color="auto" w:fill="auto"/>
          </w:tcPr>
          <w:p w14:paraId="10D09833" w14:textId="77777777" w:rsidR="00761CE1" w:rsidRPr="00440746" w:rsidRDefault="00761CE1" w:rsidP="00761CE1">
            <w:r w:rsidRPr="00440746">
              <w:t>NR_cov_enh-UEConTest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6B976C" w14:textId="62F21E79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</w:tcPr>
          <w:p w14:paraId="38C456C7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3D05EE4A" w14:textId="7D7B1AA2" w:rsidTr="00761CE1">
        <w:tc>
          <w:tcPr>
            <w:tcW w:w="959" w:type="dxa"/>
            <w:shd w:val="clear" w:color="auto" w:fill="auto"/>
          </w:tcPr>
          <w:p w14:paraId="1AA8A85B" w14:textId="54F7B32D" w:rsidR="00761CE1" w:rsidRPr="007348F2" w:rsidRDefault="00761CE1" w:rsidP="00761CE1">
            <w:r w:rsidRPr="007348F2">
              <w:t>13.3.1</w:t>
            </w: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534F7AB5" w14:textId="3C7BCB57" w:rsidR="00761CE1" w:rsidRPr="003F0A37" w:rsidRDefault="00761CE1" w:rsidP="00761CE1">
            <w:pPr>
              <w:rPr>
                <w:highlight w:val="yellow"/>
              </w:rPr>
            </w:pPr>
            <w:r w:rsidRPr="008717F7">
              <w:t>RP-24018</w:t>
            </w:r>
            <w:r>
              <w:t>7-91</w:t>
            </w:r>
          </w:p>
        </w:tc>
        <w:tc>
          <w:tcPr>
            <w:tcW w:w="3402" w:type="dxa"/>
            <w:shd w:val="clear" w:color="auto" w:fill="auto"/>
          </w:tcPr>
          <w:p w14:paraId="2B234ED1" w14:textId="2591585C" w:rsidR="00761CE1" w:rsidRPr="00440746" w:rsidRDefault="00761CE1" w:rsidP="00761CE1">
            <w:r w:rsidRPr="00440746">
              <w:t>NR_redcap_plus_ARCH-UEConTest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937255" w14:textId="0AAB5A86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142</w:t>
            </w:r>
          </w:p>
        </w:tc>
        <w:tc>
          <w:tcPr>
            <w:tcW w:w="1134" w:type="dxa"/>
          </w:tcPr>
          <w:p w14:paraId="76B9BDEC" w14:textId="422DD3DB" w:rsidR="00761CE1" w:rsidRPr="0044074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761CE1" w:rsidRPr="00DA247A" w14:paraId="6929E06F" w14:textId="029911D7" w:rsidTr="00761CE1">
        <w:tc>
          <w:tcPr>
            <w:tcW w:w="959" w:type="dxa"/>
            <w:shd w:val="clear" w:color="auto" w:fill="auto"/>
          </w:tcPr>
          <w:p w14:paraId="311CF055" w14:textId="093D3492" w:rsidR="00761CE1" w:rsidRPr="007348F2" w:rsidRDefault="00761CE1" w:rsidP="00761CE1">
            <w:r w:rsidRPr="007348F2">
              <w:t>13.3.1</w:t>
            </w:r>
            <w:r>
              <w:t>1</w:t>
            </w:r>
          </w:p>
        </w:tc>
        <w:tc>
          <w:tcPr>
            <w:tcW w:w="1276" w:type="dxa"/>
            <w:shd w:val="clear" w:color="auto" w:fill="auto"/>
          </w:tcPr>
          <w:p w14:paraId="3E3CCCB6" w14:textId="3A922AD9" w:rsidR="00761CE1" w:rsidRPr="007348F2" w:rsidRDefault="00761CE1" w:rsidP="00761CE1">
            <w:r>
              <w:t>RP-240192</w:t>
            </w:r>
          </w:p>
        </w:tc>
        <w:tc>
          <w:tcPr>
            <w:tcW w:w="3402" w:type="dxa"/>
            <w:shd w:val="clear" w:color="auto" w:fill="auto"/>
          </w:tcPr>
          <w:p w14:paraId="3D86482C" w14:textId="54567BE4" w:rsidR="00761CE1" w:rsidRPr="00440746" w:rsidRDefault="00761CE1" w:rsidP="00761CE1">
            <w:r w:rsidRPr="00440746">
              <w:t>NR_SmallData_INACTIVE-UEConTest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8B8298" w14:textId="3835DB78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</w:tcPr>
          <w:p w14:paraId="454E05ED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4F86926F" w14:textId="65F9F317" w:rsidTr="00761CE1">
        <w:tc>
          <w:tcPr>
            <w:tcW w:w="959" w:type="dxa"/>
            <w:shd w:val="clear" w:color="auto" w:fill="auto"/>
          </w:tcPr>
          <w:p w14:paraId="690A06CE" w14:textId="6D40E63E" w:rsidR="00761CE1" w:rsidRPr="007348F2" w:rsidRDefault="00761CE1" w:rsidP="00761CE1">
            <w:r w:rsidRPr="007348F2">
              <w:t>13.3.1</w:t>
            </w:r>
            <w:r>
              <w:t>2</w:t>
            </w:r>
          </w:p>
        </w:tc>
        <w:tc>
          <w:tcPr>
            <w:tcW w:w="1276" w:type="dxa"/>
            <w:shd w:val="clear" w:color="auto" w:fill="auto"/>
          </w:tcPr>
          <w:p w14:paraId="40B3E9D2" w14:textId="57D1F941" w:rsidR="00761CE1" w:rsidRPr="007348F2" w:rsidRDefault="00761CE1" w:rsidP="00761CE1">
            <w:r w:rsidRPr="00254894">
              <w:t>RP-24019</w:t>
            </w:r>
            <w:r>
              <w:t>3</w:t>
            </w:r>
          </w:p>
        </w:tc>
        <w:tc>
          <w:tcPr>
            <w:tcW w:w="3402" w:type="dxa"/>
            <w:shd w:val="clear" w:color="auto" w:fill="auto"/>
          </w:tcPr>
          <w:p w14:paraId="511E0716" w14:textId="4EC2E1A3" w:rsidR="00761CE1" w:rsidRPr="00440746" w:rsidRDefault="00761CE1" w:rsidP="00761CE1">
            <w:r w:rsidRPr="00440746">
              <w:t>NG_RAN_PRN_enh_plus_CT-UEConTest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02C31E" w14:textId="4DFBC158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</w:tcPr>
          <w:p w14:paraId="40EF9452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0661374F" w14:textId="74093D7D" w:rsidTr="00761CE1">
        <w:tc>
          <w:tcPr>
            <w:tcW w:w="959" w:type="dxa"/>
            <w:shd w:val="clear" w:color="auto" w:fill="auto"/>
          </w:tcPr>
          <w:p w14:paraId="33CE188D" w14:textId="3B405AC4" w:rsidR="00761CE1" w:rsidRPr="007348F2" w:rsidRDefault="00761CE1" w:rsidP="00761CE1">
            <w:r w:rsidRPr="007348F2">
              <w:t>13.3.1</w:t>
            </w:r>
            <w:r>
              <w:t>3</w:t>
            </w:r>
          </w:p>
        </w:tc>
        <w:tc>
          <w:tcPr>
            <w:tcW w:w="1276" w:type="dxa"/>
            <w:shd w:val="clear" w:color="auto" w:fill="auto"/>
          </w:tcPr>
          <w:p w14:paraId="0490A79A" w14:textId="0DC7804C" w:rsidR="00761CE1" w:rsidRPr="007348F2" w:rsidRDefault="00761CE1" w:rsidP="00761CE1">
            <w:r w:rsidRPr="00254894">
              <w:t>RP-24019</w:t>
            </w:r>
            <w:r>
              <w:t>4</w:t>
            </w:r>
          </w:p>
        </w:tc>
        <w:tc>
          <w:tcPr>
            <w:tcW w:w="3402" w:type="dxa"/>
            <w:shd w:val="clear" w:color="auto" w:fill="auto"/>
          </w:tcPr>
          <w:p w14:paraId="3C7A7246" w14:textId="77777777" w:rsidR="00761CE1" w:rsidRPr="00440746" w:rsidRDefault="00761CE1" w:rsidP="00761CE1">
            <w:r w:rsidRPr="00440746">
              <w:t>NR_NTN_solutions_plus_CT-UEConTest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7EAB2A" w14:textId="4FC1C5FC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54</w:t>
            </w:r>
          </w:p>
        </w:tc>
        <w:tc>
          <w:tcPr>
            <w:tcW w:w="1134" w:type="dxa"/>
          </w:tcPr>
          <w:p w14:paraId="2188DE9F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2575BA61" w14:textId="673CBDC2" w:rsidTr="00761CE1">
        <w:tc>
          <w:tcPr>
            <w:tcW w:w="959" w:type="dxa"/>
            <w:shd w:val="clear" w:color="auto" w:fill="auto"/>
          </w:tcPr>
          <w:p w14:paraId="58970350" w14:textId="54945502" w:rsidR="00761CE1" w:rsidRPr="007348F2" w:rsidRDefault="00761CE1" w:rsidP="00761CE1">
            <w:r w:rsidRPr="007348F2">
              <w:t>13.3.1</w:t>
            </w:r>
            <w:r>
              <w:t>4</w:t>
            </w:r>
          </w:p>
        </w:tc>
        <w:tc>
          <w:tcPr>
            <w:tcW w:w="1276" w:type="dxa"/>
            <w:shd w:val="clear" w:color="auto" w:fill="auto"/>
          </w:tcPr>
          <w:p w14:paraId="3466E80F" w14:textId="21EDB233" w:rsidR="00761CE1" w:rsidRPr="007348F2" w:rsidRDefault="00761CE1" w:rsidP="00761CE1">
            <w:r w:rsidRPr="00254894">
              <w:t>RP-24019</w:t>
            </w:r>
            <w:r>
              <w:t>5</w:t>
            </w:r>
          </w:p>
        </w:tc>
        <w:tc>
          <w:tcPr>
            <w:tcW w:w="3402" w:type="dxa"/>
            <w:shd w:val="clear" w:color="auto" w:fill="auto"/>
          </w:tcPr>
          <w:p w14:paraId="6AE152AD" w14:textId="77777777" w:rsidR="00761CE1" w:rsidRPr="00440746" w:rsidRDefault="00761CE1" w:rsidP="00761CE1">
            <w:r w:rsidRPr="00440746">
              <w:t>LTE_NBIOT_eMTC_NTN_plus_EPS-UEConTest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2D9EC6" w14:textId="23F07F37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</w:tcPr>
          <w:p w14:paraId="2048B457" w14:textId="372E5663" w:rsidR="00761CE1" w:rsidRPr="0044074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761CE1" w:rsidRPr="00DA247A" w14:paraId="0A5C0611" w14:textId="175CD535" w:rsidTr="00761CE1">
        <w:tc>
          <w:tcPr>
            <w:tcW w:w="959" w:type="dxa"/>
            <w:shd w:val="clear" w:color="auto" w:fill="auto"/>
          </w:tcPr>
          <w:p w14:paraId="1DCF6BA7" w14:textId="48D0B5BB" w:rsidR="00761CE1" w:rsidRPr="007348F2" w:rsidRDefault="00761CE1" w:rsidP="00761CE1">
            <w:r w:rsidRPr="007348F2">
              <w:t>13.3.</w:t>
            </w:r>
            <w:r>
              <w:t>15</w:t>
            </w:r>
          </w:p>
        </w:tc>
        <w:tc>
          <w:tcPr>
            <w:tcW w:w="1276" w:type="dxa"/>
            <w:shd w:val="clear" w:color="auto" w:fill="auto"/>
          </w:tcPr>
          <w:p w14:paraId="3961B7DD" w14:textId="6818092B" w:rsidR="00761CE1" w:rsidRPr="007348F2" w:rsidRDefault="00761CE1" w:rsidP="00761CE1">
            <w:r w:rsidRPr="00254894">
              <w:t>RP-24019</w:t>
            </w:r>
            <w:r>
              <w:t>6</w:t>
            </w:r>
          </w:p>
        </w:tc>
        <w:tc>
          <w:tcPr>
            <w:tcW w:w="3402" w:type="dxa"/>
            <w:shd w:val="clear" w:color="auto" w:fill="auto"/>
          </w:tcPr>
          <w:p w14:paraId="74D77D16" w14:textId="31E74ABD" w:rsidR="00761CE1" w:rsidRPr="00440746" w:rsidRDefault="00761CE1" w:rsidP="00761CE1">
            <w:r w:rsidRPr="00440746">
              <w:t>NR_HST_FR2-UEConTest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E6B31A" w14:textId="56F39C38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5F6C2220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64AB12B2" w14:textId="31A3E043" w:rsidTr="00761CE1">
        <w:tc>
          <w:tcPr>
            <w:tcW w:w="959" w:type="dxa"/>
            <w:shd w:val="clear" w:color="auto" w:fill="auto"/>
          </w:tcPr>
          <w:p w14:paraId="1FA29740" w14:textId="0B83472B" w:rsidR="00761CE1" w:rsidRPr="007348F2" w:rsidRDefault="00761CE1" w:rsidP="00761CE1">
            <w:r w:rsidRPr="007348F2">
              <w:t>13.3.</w:t>
            </w:r>
            <w:r>
              <w:t>16</w:t>
            </w:r>
          </w:p>
        </w:tc>
        <w:tc>
          <w:tcPr>
            <w:tcW w:w="1276" w:type="dxa"/>
            <w:shd w:val="clear" w:color="auto" w:fill="auto"/>
          </w:tcPr>
          <w:p w14:paraId="25A731D2" w14:textId="77777777" w:rsidR="00761CE1" w:rsidRPr="005E7543" w:rsidRDefault="00761CE1" w:rsidP="00761CE1">
            <w:pPr>
              <w:rPr>
                <w:color w:val="FF0000"/>
              </w:rPr>
            </w:pPr>
            <w:r w:rsidRPr="00254894">
              <w:t>RP-24019</w:t>
            </w:r>
            <w:r>
              <w:t>7</w:t>
            </w:r>
          </w:p>
          <w:p w14:paraId="3B9131F1" w14:textId="3588C9CA" w:rsidR="005E7543" w:rsidRPr="007348F2" w:rsidRDefault="005E7543" w:rsidP="00761CE1">
            <w:r w:rsidRPr="005E7543">
              <w:rPr>
                <w:color w:val="FF0000"/>
              </w:rPr>
              <w:t>withdrawn!</w:t>
            </w:r>
          </w:p>
        </w:tc>
        <w:tc>
          <w:tcPr>
            <w:tcW w:w="3402" w:type="dxa"/>
            <w:shd w:val="clear" w:color="auto" w:fill="auto"/>
          </w:tcPr>
          <w:p w14:paraId="4C35AD29" w14:textId="77777777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NR_SL_enh-UEConTest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0EA17" w14:textId="2F2575EE" w:rsidR="00761CE1" w:rsidRPr="005E7543" w:rsidRDefault="00761CE1" w:rsidP="00761CE1">
            <w:pPr>
              <w:jc w:val="right"/>
              <w:rPr>
                <w:color w:val="FF0000"/>
              </w:rPr>
            </w:pPr>
            <w:r w:rsidRPr="005E7543">
              <w:rPr>
                <w:color w:val="FF0000"/>
              </w:rPr>
              <w:t>0!</w:t>
            </w:r>
          </w:p>
        </w:tc>
        <w:tc>
          <w:tcPr>
            <w:tcW w:w="1134" w:type="dxa"/>
          </w:tcPr>
          <w:p w14:paraId="76DF2D19" w14:textId="77777777" w:rsidR="00761CE1" w:rsidRPr="00440746" w:rsidRDefault="00761CE1" w:rsidP="00761CE1">
            <w:pPr>
              <w:jc w:val="right"/>
            </w:pPr>
          </w:p>
        </w:tc>
      </w:tr>
      <w:tr w:rsidR="00761CE1" w:rsidRPr="00BF0FBB" w14:paraId="01A00F8F" w14:textId="1811A4D2" w:rsidTr="00761CE1">
        <w:tc>
          <w:tcPr>
            <w:tcW w:w="959" w:type="dxa"/>
            <w:shd w:val="clear" w:color="auto" w:fill="auto"/>
          </w:tcPr>
          <w:p w14:paraId="26C4FBF5" w14:textId="0989F8EA" w:rsidR="00761CE1" w:rsidRPr="00BF0FBB" w:rsidRDefault="00761CE1" w:rsidP="00761CE1">
            <w:r w:rsidRPr="00BF0FBB">
              <w:t>13.3.17</w:t>
            </w:r>
          </w:p>
        </w:tc>
        <w:tc>
          <w:tcPr>
            <w:tcW w:w="1276" w:type="dxa"/>
            <w:shd w:val="clear" w:color="auto" w:fill="auto"/>
          </w:tcPr>
          <w:p w14:paraId="6E02BB58" w14:textId="3A912271" w:rsidR="00761CE1" w:rsidRPr="00BF0FBB" w:rsidRDefault="00761CE1" w:rsidP="00761CE1">
            <w:r w:rsidRPr="00BF0FBB">
              <w:t>RP-240198</w:t>
            </w:r>
          </w:p>
        </w:tc>
        <w:tc>
          <w:tcPr>
            <w:tcW w:w="3402" w:type="dxa"/>
            <w:shd w:val="clear" w:color="auto" w:fill="auto"/>
          </w:tcPr>
          <w:p w14:paraId="79DA1AE6" w14:textId="02462DC5" w:rsidR="00761CE1" w:rsidRPr="00440746" w:rsidRDefault="00761CE1" w:rsidP="00761CE1">
            <w:r w:rsidRPr="00440746">
              <w:t>NR_SL_Relay-UEConTest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6D42E" w14:textId="2807BF64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</w:tcPr>
          <w:p w14:paraId="77ECC1DC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4BCBBC67" w14:textId="3F3A66DA" w:rsidTr="00761CE1">
        <w:tc>
          <w:tcPr>
            <w:tcW w:w="959" w:type="dxa"/>
            <w:shd w:val="clear" w:color="auto" w:fill="auto"/>
          </w:tcPr>
          <w:p w14:paraId="36796823" w14:textId="223C071E" w:rsidR="00761CE1" w:rsidRPr="007348F2" w:rsidRDefault="00761CE1" w:rsidP="00761CE1">
            <w:r w:rsidRPr="007348F2">
              <w:t>13.3.</w:t>
            </w:r>
            <w:r>
              <w:t>18</w:t>
            </w:r>
          </w:p>
        </w:tc>
        <w:tc>
          <w:tcPr>
            <w:tcW w:w="1276" w:type="dxa"/>
            <w:shd w:val="clear" w:color="auto" w:fill="auto"/>
          </w:tcPr>
          <w:p w14:paraId="6A9CDEAE" w14:textId="5F908414" w:rsidR="00761CE1" w:rsidRPr="007348F2" w:rsidRDefault="00761CE1" w:rsidP="00761CE1">
            <w:r w:rsidRPr="00254894">
              <w:t>RP-24019</w:t>
            </w:r>
            <w:r>
              <w:t>9</w:t>
            </w:r>
          </w:p>
        </w:tc>
        <w:tc>
          <w:tcPr>
            <w:tcW w:w="3402" w:type="dxa"/>
            <w:shd w:val="clear" w:color="auto" w:fill="auto"/>
          </w:tcPr>
          <w:p w14:paraId="1F179C7E" w14:textId="5BBC46E6" w:rsidR="00761CE1" w:rsidRPr="00440746" w:rsidRDefault="00761CE1" w:rsidP="00761CE1">
            <w:r w:rsidRPr="00440746">
              <w:t>NR_UE_pow_sav_enh_plus_CT-UEConTest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DB5B19" w14:textId="3A2D52D6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14:paraId="3E889FD9" w14:textId="7325425C" w:rsidR="00761CE1" w:rsidRPr="0044074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61CE1" w:rsidRPr="00DA247A" w14:paraId="1F6C118D" w14:textId="4D5D5F3E" w:rsidTr="00761CE1">
        <w:tc>
          <w:tcPr>
            <w:tcW w:w="959" w:type="dxa"/>
            <w:shd w:val="clear" w:color="auto" w:fill="auto"/>
          </w:tcPr>
          <w:p w14:paraId="483D275C" w14:textId="391B48F0" w:rsidR="00761CE1" w:rsidRPr="007348F2" w:rsidRDefault="00761CE1" w:rsidP="00761CE1">
            <w:r w:rsidRPr="007348F2">
              <w:t>13.3.</w:t>
            </w:r>
            <w:r>
              <w:t>19</w:t>
            </w:r>
          </w:p>
        </w:tc>
        <w:tc>
          <w:tcPr>
            <w:tcW w:w="1276" w:type="dxa"/>
            <w:shd w:val="clear" w:color="auto" w:fill="auto"/>
          </w:tcPr>
          <w:p w14:paraId="6D1BC019" w14:textId="46670720" w:rsidR="00761CE1" w:rsidRPr="007348F2" w:rsidRDefault="00761CE1" w:rsidP="00761CE1">
            <w:r w:rsidRPr="007348F2">
              <w:t>-</w:t>
            </w:r>
          </w:p>
        </w:tc>
        <w:tc>
          <w:tcPr>
            <w:tcW w:w="3402" w:type="dxa"/>
            <w:shd w:val="clear" w:color="auto" w:fill="auto"/>
          </w:tcPr>
          <w:p w14:paraId="5CA56A74" w14:textId="7B42F236" w:rsidR="00761CE1" w:rsidRPr="00440746" w:rsidRDefault="00761CE1" w:rsidP="00761CE1">
            <w:r w:rsidRPr="00440746">
              <w:t>NR_QoE-UEConTest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F1C938" w14:textId="2B569D2C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121BB574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5106E8D9" w14:textId="23336157" w:rsidTr="00761CE1">
        <w:tc>
          <w:tcPr>
            <w:tcW w:w="959" w:type="dxa"/>
            <w:shd w:val="clear" w:color="auto" w:fill="auto"/>
          </w:tcPr>
          <w:p w14:paraId="43B26732" w14:textId="670F9BF4" w:rsidR="00761CE1" w:rsidRPr="007348F2" w:rsidRDefault="00761CE1" w:rsidP="00761CE1">
            <w:r w:rsidRPr="007348F2">
              <w:t>13.3.2</w:t>
            </w: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2E2DB4D8" w14:textId="5822016E" w:rsidR="00761CE1" w:rsidRPr="007348F2" w:rsidRDefault="00761CE1" w:rsidP="00761CE1">
            <w:r w:rsidRPr="005830C3">
              <w:t>RP-240200</w:t>
            </w:r>
          </w:p>
        </w:tc>
        <w:tc>
          <w:tcPr>
            <w:tcW w:w="3402" w:type="dxa"/>
            <w:shd w:val="clear" w:color="auto" w:fill="auto"/>
          </w:tcPr>
          <w:p w14:paraId="2A7F877B" w14:textId="154D8D40" w:rsidR="00761CE1" w:rsidRPr="00440746" w:rsidRDefault="00761CE1" w:rsidP="00761CE1">
            <w:r w:rsidRPr="00440746">
              <w:t>UPIP_SEC_LTE-RAN-UEConTest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7D3852" w14:textId="6493BB8D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052A0E8A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63D13E44" w14:textId="792D5483" w:rsidTr="00761CE1">
        <w:tc>
          <w:tcPr>
            <w:tcW w:w="959" w:type="dxa"/>
            <w:shd w:val="clear" w:color="auto" w:fill="auto"/>
          </w:tcPr>
          <w:p w14:paraId="3D2F87E5" w14:textId="469033E5" w:rsidR="00761CE1" w:rsidRPr="007348F2" w:rsidRDefault="00761CE1" w:rsidP="00761CE1">
            <w:r w:rsidRPr="007348F2">
              <w:t>13.3.2</w:t>
            </w:r>
            <w:r>
              <w:t>1</w:t>
            </w:r>
          </w:p>
        </w:tc>
        <w:tc>
          <w:tcPr>
            <w:tcW w:w="1276" w:type="dxa"/>
            <w:shd w:val="clear" w:color="auto" w:fill="auto"/>
          </w:tcPr>
          <w:p w14:paraId="637D4204" w14:textId="0B62F7D4" w:rsidR="00761CE1" w:rsidRPr="007348F2" w:rsidRDefault="00761CE1" w:rsidP="00761CE1">
            <w:r w:rsidRPr="005830C3">
              <w:t>RP-24020</w:t>
            </w:r>
            <w:r>
              <w:t>1</w:t>
            </w:r>
          </w:p>
        </w:tc>
        <w:tc>
          <w:tcPr>
            <w:tcW w:w="3402" w:type="dxa"/>
            <w:shd w:val="clear" w:color="auto" w:fill="auto"/>
          </w:tcPr>
          <w:p w14:paraId="575A8DE3" w14:textId="18B0ED2F" w:rsidR="00761CE1" w:rsidRPr="00440746" w:rsidRDefault="00761CE1" w:rsidP="00761CE1">
            <w:r w:rsidRPr="00440746">
              <w:t>NR_pos_enh-UEConTest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020FA9" w14:textId="62A10184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33</w:t>
            </w:r>
          </w:p>
        </w:tc>
        <w:tc>
          <w:tcPr>
            <w:tcW w:w="1134" w:type="dxa"/>
          </w:tcPr>
          <w:p w14:paraId="5B100D5D" w14:textId="07B4E7D0" w:rsidR="00761CE1" w:rsidRPr="0044074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61CE1" w:rsidRPr="00315862" w14:paraId="381F88C6" w14:textId="7D361FC6" w:rsidTr="00761CE1">
        <w:tc>
          <w:tcPr>
            <w:tcW w:w="959" w:type="dxa"/>
            <w:shd w:val="clear" w:color="auto" w:fill="auto"/>
          </w:tcPr>
          <w:p w14:paraId="4A785FA9" w14:textId="1F47B9A7" w:rsidR="00761CE1" w:rsidRPr="00852CF7" w:rsidRDefault="00761CE1" w:rsidP="00761CE1">
            <w:r w:rsidRPr="00852CF7">
              <w:t>13.3.22</w:t>
            </w:r>
          </w:p>
        </w:tc>
        <w:tc>
          <w:tcPr>
            <w:tcW w:w="1276" w:type="dxa"/>
            <w:shd w:val="clear" w:color="auto" w:fill="auto"/>
          </w:tcPr>
          <w:p w14:paraId="06FAB555" w14:textId="5CD309B4" w:rsidR="00761CE1" w:rsidRPr="00852CF7" w:rsidRDefault="00761CE1" w:rsidP="00761CE1">
            <w:r w:rsidRPr="005830C3">
              <w:t>RP-24020</w:t>
            </w:r>
            <w:r>
              <w:t>2</w:t>
            </w:r>
          </w:p>
        </w:tc>
        <w:tc>
          <w:tcPr>
            <w:tcW w:w="3402" w:type="dxa"/>
            <w:shd w:val="clear" w:color="auto" w:fill="auto"/>
          </w:tcPr>
          <w:p w14:paraId="5B0B36AC" w14:textId="33BCA52E" w:rsidR="00761CE1" w:rsidRPr="00440746" w:rsidRDefault="00761CE1" w:rsidP="00761CE1">
            <w:r w:rsidRPr="00440746">
              <w:t>DL_intrpt_combos_TxSW_R17-UEConTest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3D588C" w14:textId="604286B3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206DD85B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BF0FBB" w14:paraId="20050BBD" w14:textId="167489AE" w:rsidTr="00761CE1">
        <w:tc>
          <w:tcPr>
            <w:tcW w:w="959" w:type="dxa"/>
            <w:shd w:val="clear" w:color="auto" w:fill="auto"/>
          </w:tcPr>
          <w:p w14:paraId="2CCEF231" w14:textId="1C72C676" w:rsidR="00761CE1" w:rsidRPr="00BF0FBB" w:rsidRDefault="00761CE1" w:rsidP="00761CE1">
            <w:r w:rsidRPr="00BF0FBB">
              <w:t>13.3.23</w:t>
            </w:r>
          </w:p>
        </w:tc>
        <w:tc>
          <w:tcPr>
            <w:tcW w:w="1276" w:type="dxa"/>
            <w:shd w:val="clear" w:color="auto" w:fill="auto"/>
          </w:tcPr>
          <w:p w14:paraId="1A2E089C" w14:textId="4C07B522" w:rsidR="00761CE1" w:rsidRPr="00BF0FBB" w:rsidRDefault="00761CE1" w:rsidP="00761CE1">
            <w:r w:rsidRPr="00BF0FBB">
              <w:t>RP-240203</w:t>
            </w:r>
          </w:p>
        </w:tc>
        <w:tc>
          <w:tcPr>
            <w:tcW w:w="3402" w:type="dxa"/>
            <w:shd w:val="clear" w:color="auto" w:fill="auto"/>
          </w:tcPr>
          <w:p w14:paraId="730D1519" w14:textId="35244741" w:rsidR="00761CE1" w:rsidRPr="00440746" w:rsidRDefault="00761CE1" w:rsidP="00761CE1">
            <w:r w:rsidRPr="00440746">
              <w:t>NR_MG_enh-UEConTest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EF4469" w14:textId="51939741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14:paraId="0FD2A384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45170C" w14:paraId="5BA610D8" w14:textId="570CB34B" w:rsidTr="00761CE1">
        <w:tc>
          <w:tcPr>
            <w:tcW w:w="959" w:type="dxa"/>
            <w:shd w:val="clear" w:color="auto" w:fill="auto"/>
          </w:tcPr>
          <w:p w14:paraId="09F2C1C6" w14:textId="77777777" w:rsidR="00761CE1" w:rsidRPr="00852CF7" w:rsidRDefault="00761CE1" w:rsidP="00761CE1">
            <w:r w:rsidRPr="00852CF7">
              <w:t>13.3.24</w:t>
            </w:r>
          </w:p>
        </w:tc>
        <w:tc>
          <w:tcPr>
            <w:tcW w:w="1276" w:type="dxa"/>
            <w:shd w:val="clear" w:color="auto" w:fill="auto"/>
          </w:tcPr>
          <w:p w14:paraId="41007969" w14:textId="0ADF51B2" w:rsidR="00761CE1" w:rsidRPr="007348F2" w:rsidRDefault="00761CE1" w:rsidP="00761CE1">
            <w:r w:rsidRPr="005830C3">
              <w:t>RP-24020</w:t>
            </w:r>
            <w:r>
              <w:t>4</w:t>
            </w:r>
          </w:p>
        </w:tc>
        <w:tc>
          <w:tcPr>
            <w:tcW w:w="3402" w:type="dxa"/>
            <w:shd w:val="clear" w:color="auto" w:fill="auto"/>
          </w:tcPr>
          <w:p w14:paraId="4A3E78A0" w14:textId="77777777" w:rsidR="00761CE1" w:rsidRPr="00440746" w:rsidRDefault="00761CE1" w:rsidP="00761CE1">
            <w:r w:rsidRPr="00440746">
              <w:t>LTE_NR_DC_enh2-UEConTest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A676E7" w14:textId="7F60ECF7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</w:tcPr>
          <w:p w14:paraId="1D471685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45170C" w14:paraId="02818621" w14:textId="3283A331" w:rsidTr="00761CE1">
        <w:tc>
          <w:tcPr>
            <w:tcW w:w="959" w:type="dxa"/>
            <w:shd w:val="clear" w:color="auto" w:fill="auto"/>
          </w:tcPr>
          <w:p w14:paraId="269F1FD8" w14:textId="77777777" w:rsidR="00761CE1" w:rsidRPr="007348F2" w:rsidRDefault="00761CE1" w:rsidP="00761CE1">
            <w:r w:rsidRPr="007348F2">
              <w:t>13.3.</w:t>
            </w:r>
            <w:r>
              <w:t>25</w:t>
            </w:r>
          </w:p>
        </w:tc>
        <w:tc>
          <w:tcPr>
            <w:tcW w:w="1276" w:type="dxa"/>
            <w:shd w:val="clear" w:color="auto" w:fill="auto"/>
          </w:tcPr>
          <w:p w14:paraId="4195790F" w14:textId="2A3093D1" w:rsidR="00761CE1" w:rsidRPr="007348F2" w:rsidRDefault="00761CE1" w:rsidP="00761CE1">
            <w:r w:rsidRPr="005830C3">
              <w:t>RP-24020</w:t>
            </w:r>
            <w:r>
              <w:t>5</w:t>
            </w:r>
          </w:p>
        </w:tc>
        <w:tc>
          <w:tcPr>
            <w:tcW w:w="3402" w:type="dxa"/>
            <w:shd w:val="clear" w:color="auto" w:fill="auto"/>
          </w:tcPr>
          <w:p w14:paraId="1E521B41" w14:textId="77777777" w:rsidR="00761CE1" w:rsidRPr="00440746" w:rsidRDefault="00761CE1" w:rsidP="00761CE1">
            <w:r w:rsidRPr="00440746">
              <w:t>ID_UAS-UEConTest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EC482E" w14:textId="5CD5CF1D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</w:tcPr>
          <w:p w14:paraId="7F185D8C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942904" w14:paraId="33669B4E" w14:textId="2AE691F9" w:rsidTr="00761CE1">
        <w:tc>
          <w:tcPr>
            <w:tcW w:w="959" w:type="dxa"/>
            <w:shd w:val="clear" w:color="auto" w:fill="auto"/>
          </w:tcPr>
          <w:p w14:paraId="3E0349F3" w14:textId="77777777" w:rsidR="00761CE1" w:rsidRPr="007348F2" w:rsidRDefault="00761CE1" w:rsidP="00761CE1">
            <w:r w:rsidRPr="007348F2">
              <w:t>13.3.</w:t>
            </w:r>
            <w:r>
              <w:t>26</w:t>
            </w:r>
          </w:p>
        </w:tc>
        <w:tc>
          <w:tcPr>
            <w:tcW w:w="1276" w:type="dxa"/>
            <w:shd w:val="clear" w:color="auto" w:fill="auto"/>
          </w:tcPr>
          <w:p w14:paraId="1F38BE55" w14:textId="3106091A" w:rsidR="00761CE1" w:rsidRPr="007348F2" w:rsidRDefault="00761CE1" w:rsidP="00761CE1">
            <w:r w:rsidRPr="005830C3">
              <w:t>RP-24020</w:t>
            </w:r>
            <w:r>
              <w:t>6</w:t>
            </w:r>
          </w:p>
        </w:tc>
        <w:tc>
          <w:tcPr>
            <w:tcW w:w="3402" w:type="dxa"/>
            <w:shd w:val="clear" w:color="auto" w:fill="auto"/>
          </w:tcPr>
          <w:p w14:paraId="5EEA7F32" w14:textId="77777777" w:rsidR="00761CE1" w:rsidRPr="00440746" w:rsidRDefault="00761CE1" w:rsidP="00761CE1">
            <w:r w:rsidRPr="00440746">
              <w:t>ING_5GS-UEConTest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1E8378" w14:textId="77777777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6A7AC888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942904" w14:paraId="4790FE0F" w14:textId="62BF3715" w:rsidTr="00761CE1">
        <w:tc>
          <w:tcPr>
            <w:tcW w:w="959" w:type="dxa"/>
            <w:shd w:val="clear" w:color="auto" w:fill="auto"/>
          </w:tcPr>
          <w:p w14:paraId="1FCA63A5" w14:textId="5015C1DC" w:rsidR="00761CE1" w:rsidRPr="007348F2" w:rsidRDefault="00761CE1" w:rsidP="00761CE1">
            <w:r w:rsidRPr="007348F2">
              <w:lastRenderedPageBreak/>
              <w:t>13.3.</w:t>
            </w:r>
            <w:r>
              <w:t>27</w:t>
            </w:r>
          </w:p>
        </w:tc>
        <w:tc>
          <w:tcPr>
            <w:tcW w:w="1276" w:type="dxa"/>
            <w:shd w:val="clear" w:color="auto" w:fill="auto"/>
          </w:tcPr>
          <w:p w14:paraId="325D6C23" w14:textId="375B9B66" w:rsidR="00761CE1" w:rsidRPr="007348F2" w:rsidRDefault="00761CE1" w:rsidP="00761CE1"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450A4139" w14:textId="15F7B305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IMSProtoc17_dataCH-UEContest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74FEA0" w14:textId="74ABFD44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5CB11823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45170C" w14:paraId="7060ED60" w14:textId="122799CC" w:rsidTr="00761CE1">
        <w:tc>
          <w:tcPr>
            <w:tcW w:w="959" w:type="dxa"/>
            <w:shd w:val="clear" w:color="auto" w:fill="auto"/>
          </w:tcPr>
          <w:p w14:paraId="27892DEC" w14:textId="77777777" w:rsidR="00761CE1" w:rsidRPr="007348F2" w:rsidRDefault="00761CE1" w:rsidP="00761CE1">
            <w:r w:rsidRPr="007348F2">
              <w:t>13.3.</w:t>
            </w:r>
            <w:r>
              <w:t>28</w:t>
            </w:r>
          </w:p>
        </w:tc>
        <w:tc>
          <w:tcPr>
            <w:tcW w:w="1276" w:type="dxa"/>
            <w:shd w:val="clear" w:color="auto" w:fill="auto"/>
          </w:tcPr>
          <w:p w14:paraId="54B38E79" w14:textId="6A218E0E" w:rsidR="00761CE1" w:rsidRPr="007348F2" w:rsidRDefault="00761CE1" w:rsidP="00761CE1">
            <w:r w:rsidRPr="00E93857">
              <w:t>RP-24020</w:t>
            </w:r>
            <w:r>
              <w:t>7</w:t>
            </w:r>
          </w:p>
        </w:tc>
        <w:tc>
          <w:tcPr>
            <w:tcW w:w="3402" w:type="dxa"/>
            <w:shd w:val="clear" w:color="auto" w:fill="auto"/>
          </w:tcPr>
          <w:p w14:paraId="076DACB3" w14:textId="77777777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ATSSS_Ph2-UEConTest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7025B" w14:textId="128EF7ED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14:paraId="1443F03E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942904" w14:paraId="79DF68E5" w14:textId="58E3750C" w:rsidTr="00761CE1">
        <w:tc>
          <w:tcPr>
            <w:tcW w:w="959" w:type="dxa"/>
            <w:shd w:val="clear" w:color="auto" w:fill="auto"/>
          </w:tcPr>
          <w:p w14:paraId="1E6036F3" w14:textId="1414FDE8" w:rsidR="00761CE1" w:rsidRPr="007348F2" w:rsidRDefault="00761CE1" w:rsidP="00761CE1">
            <w:r w:rsidRPr="007348F2">
              <w:t>13.3.</w:t>
            </w:r>
            <w:r>
              <w:t>29</w:t>
            </w:r>
          </w:p>
        </w:tc>
        <w:tc>
          <w:tcPr>
            <w:tcW w:w="1276" w:type="dxa"/>
            <w:shd w:val="clear" w:color="auto" w:fill="auto"/>
          </w:tcPr>
          <w:p w14:paraId="6C28DAC5" w14:textId="34625624" w:rsidR="00761CE1" w:rsidRPr="007348F2" w:rsidRDefault="00761CE1" w:rsidP="00761CE1">
            <w:r w:rsidRPr="00E93857">
              <w:t>RP-24020</w:t>
            </w:r>
            <w:r>
              <w:t>8</w:t>
            </w:r>
          </w:p>
        </w:tc>
        <w:tc>
          <w:tcPr>
            <w:tcW w:w="3402" w:type="dxa"/>
            <w:shd w:val="clear" w:color="auto" w:fill="auto"/>
          </w:tcPr>
          <w:p w14:paraId="765DB73E" w14:textId="77777777" w:rsidR="00761CE1" w:rsidRPr="00440746" w:rsidRDefault="00761CE1" w:rsidP="00761CE1">
            <w:r w:rsidRPr="00440746">
              <w:t>LTE_CA_R17-UEConTest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4BB326" w14:textId="38D96956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</w:tcPr>
          <w:p w14:paraId="290E3B22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B1A6F" w14:paraId="2EA58573" w14:textId="581901D5" w:rsidTr="00761CE1">
        <w:tc>
          <w:tcPr>
            <w:tcW w:w="959" w:type="dxa"/>
            <w:shd w:val="clear" w:color="auto" w:fill="auto"/>
          </w:tcPr>
          <w:p w14:paraId="1B98FAC0" w14:textId="7754AB3E" w:rsidR="00761CE1" w:rsidRPr="007348F2" w:rsidRDefault="00761CE1" w:rsidP="00761CE1">
            <w:r w:rsidRPr="007348F2">
              <w:t>13.4.1</w:t>
            </w:r>
          </w:p>
        </w:tc>
        <w:tc>
          <w:tcPr>
            <w:tcW w:w="1276" w:type="dxa"/>
            <w:shd w:val="clear" w:color="auto" w:fill="auto"/>
          </w:tcPr>
          <w:p w14:paraId="56D855DD" w14:textId="08B58C32" w:rsidR="00761CE1" w:rsidRPr="007348F2" w:rsidRDefault="00761CE1" w:rsidP="00761CE1">
            <w:r w:rsidRPr="00E93857">
              <w:t>RP-24020</w:t>
            </w:r>
            <w:r>
              <w:t>9</w:t>
            </w:r>
          </w:p>
        </w:tc>
        <w:tc>
          <w:tcPr>
            <w:tcW w:w="3402" w:type="dxa"/>
            <w:shd w:val="clear" w:color="auto" w:fill="auto"/>
          </w:tcPr>
          <w:p w14:paraId="4462EF61" w14:textId="4B787B1A" w:rsidR="00761CE1" w:rsidRPr="00440746" w:rsidRDefault="00761CE1" w:rsidP="00761CE1">
            <w:r w:rsidRPr="00440746">
              <w:t>LTE_NBIOT_eMTC_NTN_req-UEConTest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862BE4" w14:textId="09463E1E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44</w:t>
            </w:r>
          </w:p>
        </w:tc>
        <w:tc>
          <w:tcPr>
            <w:tcW w:w="1134" w:type="dxa"/>
          </w:tcPr>
          <w:p w14:paraId="52682D88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42284FF3" w14:textId="162B3856" w:rsidTr="00761CE1">
        <w:tc>
          <w:tcPr>
            <w:tcW w:w="959" w:type="dxa"/>
            <w:shd w:val="clear" w:color="auto" w:fill="auto"/>
          </w:tcPr>
          <w:p w14:paraId="5FA933EE" w14:textId="2A31463E" w:rsidR="00761CE1" w:rsidRPr="007348F2" w:rsidRDefault="00761CE1" w:rsidP="00761CE1">
            <w:r w:rsidRPr="007348F2">
              <w:t>13.4.</w:t>
            </w:r>
            <w:r>
              <w:t>2</w:t>
            </w:r>
          </w:p>
        </w:tc>
        <w:tc>
          <w:tcPr>
            <w:tcW w:w="1276" w:type="dxa"/>
            <w:shd w:val="clear" w:color="auto" w:fill="auto"/>
          </w:tcPr>
          <w:p w14:paraId="793A2286" w14:textId="44E72FE5" w:rsidR="00761CE1" w:rsidRPr="007348F2" w:rsidRDefault="00761CE1" w:rsidP="00761CE1">
            <w:pPr>
              <w:rPr>
                <w:rFonts w:ascii="Arial" w:hAnsi="Arial" w:cs="Arial"/>
              </w:rPr>
            </w:pPr>
            <w:r w:rsidRPr="00E93857">
              <w:t>RP-2402</w:t>
            </w:r>
            <w:r>
              <w:t>1</w:t>
            </w:r>
            <w:r w:rsidRPr="00E93857">
              <w:t>0</w:t>
            </w:r>
          </w:p>
        </w:tc>
        <w:tc>
          <w:tcPr>
            <w:tcW w:w="3402" w:type="dxa"/>
            <w:shd w:val="clear" w:color="auto" w:fill="auto"/>
          </w:tcPr>
          <w:p w14:paraId="464B728E" w14:textId="3F592B77" w:rsidR="00761CE1" w:rsidRPr="00440746" w:rsidRDefault="00761CE1" w:rsidP="00761CE1">
            <w:r w:rsidRPr="00440746">
              <w:t>NR_bands_UL_MIMO_R18-UEConTest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767F6F" w14:textId="040C83DF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131CF551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5AAADD67" w14:textId="50FF75DE" w:rsidTr="00761CE1">
        <w:tc>
          <w:tcPr>
            <w:tcW w:w="959" w:type="dxa"/>
            <w:shd w:val="clear" w:color="auto" w:fill="auto"/>
          </w:tcPr>
          <w:p w14:paraId="73C9D13A" w14:textId="77777777" w:rsidR="00761CE1" w:rsidRPr="007348F2" w:rsidRDefault="00761CE1" w:rsidP="00761CE1">
            <w:r w:rsidRPr="007348F2">
              <w:t>13.4</w:t>
            </w:r>
            <w:r>
              <w:t>.3</w:t>
            </w:r>
          </w:p>
        </w:tc>
        <w:tc>
          <w:tcPr>
            <w:tcW w:w="1276" w:type="dxa"/>
            <w:shd w:val="clear" w:color="auto" w:fill="auto"/>
          </w:tcPr>
          <w:p w14:paraId="206CA432" w14:textId="77777777" w:rsidR="00761CE1" w:rsidRPr="007348F2" w:rsidRDefault="00761CE1" w:rsidP="00761CE1">
            <w:pPr>
              <w:rPr>
                <w:rFonts w:ascii="Arial" w:hAnsi="Arial" w:cs="Arial"/>
              </w:rPr>
            </w:pPr>
            <w:r w:rsidRPr="007348F2"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02E3CB0A" w14:textId="77777777" w:rsidR="00761CE1" w:rsidRPr="00440746" w:rsidRDefault="00761CE1" w:rsidP="00761CE1">
            <w:r w:rsidRPr="00440746">
              <w:t>NR_CADC_NR_LTE_DC_R18-UEConTest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F0ECEF" w14:textId="77777777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7359B54A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1C8270B1" w14:textId="5B3F6D46" w:rsidTr="00761CE1">
        <w:tc>
          <w:tcPr>
            <w:tcW w:w="959" w:type="dxa"/>
            <w:shd w:val="clear" w:color="auto" w:fill="auto"/>
          </w:tcPr>
          <w:p w14:paraId="546F9BA0" w14:textId="37C7FEED" w:rsidR="00761CE1" w:rsidRPr="007348F2" w:rsidRDefault="00761CE1" w:rsidP="00761CE1">
            <w:r w:rsidRPr="007348F2">
              <w:t>13.4.</w:t>
            </w:r>
            <w:r>
              <w:t>4</w:t>
            </w:r>
          </w:p>
        </w:tc>
        <w:tc>
          <w:tcPr>
            <w:tcW w:w="1276" w:type="dxa"/>
            <w:shd w:val="clear" w:color="auto" w:fill="auto"/>
          </w:tcPr>
          <w:p w14:paraId="58B22CC7" w14:textId="4F5CFEF4" w:rsidR="00761CE1" w:rsidRPr="007348F2" w:rsidRDefault="00761CE1" w:rsidP="00761CE1"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466CBE76" w14:textId="167E69A0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NR_lic_bands_BW_R18-UEConTest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D38B7C" w14:textId="00A715E1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2B500BEB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252B237F" w14:textId="6BF4C5B4" w:rsidTr="00761CE1">
        <w:tc>
          <w:tcPr>
            <w:tcW w:w="959" w:type="dxa"/>
            <w:shd w:val="clear" w:color="auto" w:fill="auto"/>
          </w:tcPr>
          <w:p w14:paraId="1DBE791F" w14:textId="223C0B86" w:rsidR="00761CE1" w:rsidRPr="007348F2" w:rsidRDefault="00761CE1" w:rsidP="00761CE1">
            <w:r w:rsidRPr="007348F2">
              <w:t>13.4.</w:t>
            </w:r>
            <w:r>
              <w:t>5</w:t>
            </w:r>
          </w:p>
        </w:tc>
        <w:tc>
          <w:tcPr>
            <w:tcW w:w="1276" w:type="dxa"/>
            <w:shd w:val="clear" w:color="auto" w:fill="auto"/>
          </w:tcPr>
          <w:p w14:paraId="2F396531" w14:textId="5F3A0926" w:rsidR="00761CE1" w:rsidRPr="007348F2" w:rsidRDefault="00761CE1" w:rsidP="00761CE1">
            <w:pPr>
              <w:rPr>
                <w:rFonts w:ascii="Arial" w:hAnsi="Arial" w:cs="Arial"/>
              </w:rPr>
            </w:pPr>
            <w:r w:rsidRPr="00E93857">
              <w:t>RP-2402</w:t>
            </w:r>
            <w:r>
              <w:t>11</w:t>
            </w:r>
          </w:p>
        </w:tc>
        <w:tc>
          <w:tcPr>
            <w:tcW w:w="3402" w:type="dxa"/>
            <w:shd w:val="clear" w:color="auto" w:fill="auto"/>
          </w:tcPr>
          <w:p w14:paraId="47EBD4DA" w14:textId="7F84FF71" w:rsidR="00761CE1" w:rsidRPr="00440746" w:rsidRDefault="00761CE1" w:rsidP="00761CE1">
            <w:r w:rsidRPr="00440746">
              <w:t>HPUE_NR_FR1_TDD_R18-UEConTest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51970C" w14:textId="205C97E6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14:paraId="28516FC5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4F03AEDD" w14:textId="5A1F613B" w:rsidTr="00761CE1">
        <w:tc>
          <w:tcPr>
            <w:tcW w:w="959" w:type="dxa"/>
            <w:shd w:val="clear" w:color="auto" w:fill="auto"/>
          </w:tcPr>
          <w:p w14:paraId="32864F53" w14:textId="41B20FE1" w:rsidR="00761CE1" w:rsidRPr="007348F2" w:rsidRDefault="00761CE1" w:rsidP="00761CE1">
            <w:r w:rsidRPr="007348F2">
              <w:t>13.4.</w:t>
            </w:r>
            <w:r>
              <w:t>6</w:t>
            </w:r>
          </w:p>
        </w:tc>
        <w:tc>
          <w:tcPr>
            <w:tcW w:w="1276" w:type="dxa"/>
            <w:shd w:val="clear" w:color="auto" w:fill="auto"/>
          </w:tcPr>
          <w:p w14:paraId="659DFABE" w14:textId="063B75CC" w:rsidR="00761CE1" w:rsidRPr="007348F2" w:rsidRDefault="00761CE1" w:rsidP="00761CE1">
            <w:pPr>
              <w:rPr>
                <w:rFonts w:ascii="Arial" w:hAnsi="Arial" w:cs="Arial"/>
              </w:rPr>
            </w:pPr>
            <w:r w:rsidRPr="00E93857">
              <w:t>RP-2402</w:t>
            </w:r>
            <w:r>
              <w:t>12</w:t>
            </w:r>
          </w:p>
        </w:tc>
        <w:tc>
          <w:tcPr>
            <w:tcW w:w="3402" w:type="dxa"/>
            <w:shd w:val="clear" w:color="auto" w:fill="auto"/>
          </w:tcPr>
          <w:p w14:paraId="78A931D2" w14:textId="39C60C31" w:rsidR="00761CE1" w:rsidRPr="00440746" w:rsidRDefault="00761CE1" w:rsidP="00761CE1">
            <w:r w:rsidRPr="00440746">
              <w:t>HPUE_NR_FR1_FDD_R18-UEConTest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E94D96" w14:textId="3DB7F303" w:rsidR="00761CE1" w:rsidRPr="00440746" w:rsidRDefault="00761CE1" w:rsidP="00761CE1">
            <w:pPr>
              <w:jc w:val="right"/>
            </w:pPr>
            <w:r w:rsidRPr="00440746">
              <w:t>3</w:t>
            </w:r>
          </w:p>
        </w:tc>
        <w:tc>
          <w:tcPr>
            <w:tcW w:w="1134" w:type="dxa"/>
          </w:tcPr>
          <w:p w14:paraId="00E1F1E0" w14:textId="77777777" w:rsidR="00761CE1" w:rsidRPr="00440746" w:rsidRDefault="00761CE1" w:rsidP="00761CE1">
            <w:pPr>
              <w:jc w:val="right"/>
            </w:pPr>
          </w:p>
        </w:tc>
      </w:tr>
      <w:tr w:rsidR="00761CE1" w:rsidRPr="00DA247A" w14:paraId="0ED76F8A" w14:textId="25902A97" w:rsidTr="00761CE1">
        <w:tc>
          <w:tcPr>
            <w:tcW w:w="959" w:type="dxa"/>
            <w:shd w:val="clear" w:color="auto" w:fill="auto"/>
          </w:tcPr>
          <w:p w14:paraId="374219F7" w14:textId="093438CF" w:rsidR="00761CE1" w:rsidRPr="007348F2" w:rsidRDefault="00761CE1" w:rsidP="00761CE1">
            <w:r w:rsidRPr="007348F2">
              <w:t>13.4.</w:t>
            </w:r>
            <w:r>
              <w:t>7</w:t>
            </w:r>
          </w:p>
        </w:tc>
        <w:tc>
          <w:tcPr>
            <w:tcW w:w="1276" w:type="dxa"/>
            <w:shd w:val="clear" w:color="auto" w:fill="auto"/>
          </w:tcPr>
          <w:p w14:paraId="7DEAEE12" w14:textId="7C0C4FF2" w:rsidR="00761CE1" w:rsidRPr="007348F2" w:rsidRDefault="00761CE1" w:rsidP="00761CE1">
            <w:pPr>
              <w:rPr>
                <w:rFonts w:ascii="Arial" w:hAnsi="Arial" w:cs="Arial"/>
              </w:rPr>
            </w:pPr>
            <w:r w:rsidRPr="00E93857">
              <w:t>RP-2402</w:t>
            </w:r>
            <w:r>
              <w:t>13</w:t>
            </w:r>
          </w:p>
        </w:tc>
        <w:tc>
          <w:tcPr>
            <w:tcW w:w="3402" w:type="dxa"/>
            <w:shd w:val="clear" w:color="auto" w:fill="auto"/>
          </w:tcPr>
          <w:p w14:paraId="38BC2479" w14:textId="03B54B30" w:rsidR="00761CE1" w:rsidRPr="00440746" w:rsidRDefault="00761CE1" w:rsidP="00761CE1">
            <w:r w:rsidRPr="00440746">
              <w:t>HPUE_NR_CADC_NR_LTE_DC_R18-UEConTest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CFFA38" w14:textId="47A4BAA4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</w:tcPr>
          <w:p w14:paraId="26BEA851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7BFCACE2" w14:textId="2AE39C5F" w:rsidTr="00761CE1">
        <w:tc>
          <w:tcPr>
            <w:tcW w:w="959" w:type="dxa"/>
            <w:shd w:val="clear" w:color="auto" w:fill="auto"/>
          </w:tcPr>
          <w:p w14:paraId="060A4351" w14:textId="7B32DDB8" w:rsidR="00761CE1" w:rsidRPr="007348F2" w:rsidRDefault="00761CE1" w:rsidP="00761CE1">
            <w:r w:rsidRPr="007348F2">
              <w:t>13.4.</w:t>
            </w:r>
            <w:r>
              <w:t>8</w:t>
            </w:r>
          </w:p>
        </w:tc>
        <w:tc>
          <w:tcPr>
            <w:tcW w:w="1276" w:type="dxa"/>
            <w:shd w:val="clear" w:color="auto" w:fill="auto"/>
          </w:tcPr>
          <w:p w14:paraId="52C51B65" w14:textId="362F0C8D" w:rsidR="00761CE1" w:rsidRPr="007348F2" w:rsidRDefault="00761CE1" w:rsidP="00761CE1">
            <w:pPr>
              <w:rPr>
                <w:rFonts w:ascii="Arial" w:hAnsi="Arial" w:cs="Arial"/>
              </w:rPr>
            </w:pPr>
            <w:r w:rsidRPr="00E93857">
              <w:t>RP-2402</w:t>
            </w:r>
            <w:r>
              <w:t>14</w:t>
            </w:r>
          </w:p>
        </w:tc>
        <w:tc>
          <w:tcPr>
            <w:tcW w:w="3402" w:type="dxa"/>
            <w:shd w:val="clear" w:color="auto" w:fill="auto"/>
          </w:tcPr>
          <w:p w14:paraId="6EB8C888" w14:textId="60F6E66D" w:rsidR="00761CE1" w:rsidRPr="00440746" w:rsidRDefault="00761CE1" w:rsidP="00761CE1">
            <w:r w:rsidRPr="00440746">
              <w:t>LTE_NR_HPUE_FWVM_R18-UEConTest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F1F740" w14:textId="0095FB43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8F2C3FF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B63EF2" w14:paraId="2AF62D39" w14:textId="431EB122" w:rsidTr="00761CE1">
        <w:tc>
          <w:tcPr>
            <w:tcW w:w="959" w:type="dxa"/>
            <w:shd w:val="clear" w:color="auto" w:fill="auto"/>
          </w:tcPr>
          <w:p w14:paraId="1AE5D9F0" w14:textId="09DDC2A7" w:rsidR="00761CE1" w:rsidRPr="00271BB8" w:rsidRDefault="00761CE1" w:rsidP="00761CE1">
            <w:r w:rsidRPr="00271BB8">
              <w:t>13.4.9</w:t>
            </w:r>
          </w:p>
        </w:tc>
        <w:tc>
          <w:tcPr>
            <w:tcW w:w="1276" w:type="dxa"/>
            <w:shd w:val="clear" w:color="auto" w:fill="auto"/>
          </w:tcPr>
          <w:p w14:paraId="7EE69158" w14:textId="38E97B5A" w:rsidR="00761CE1" w:rsidRPr="00271BB8" w:rsidRDefault="00761CE1" w:rsidP="00761CE1">
            <w:r w:rsidRPr="00E93857">
              <w:t>RP-2402</w:t>
            </w:r>
            <w:r>
              <w:t>15</w:t>
            </w:r>
          </w:p>
        </w:tc>
        <w:tc>
          <w:tcPr>
            <w:tcW w:w="3402" w:type="dxa"/>
            <w:shd w:val="clear" w:color="auto" w:fill="auto"/>
          </w:tcPr>
          <w:p w14:paraId="6E62CFE8" w14:textId="1F6336AE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SENSE-UEContest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CEE9B2" w14:textId="5ABCEC48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</w:tcPr>
          <w:p w14:paraId="0B7E3BD3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3E132AA3" w14:textId="48C9BA44" w:rsidTr="00761CE1">
        <w:tc>
          <w:tcPr>
            <w:tcW w:w="959" w:type="dxa"/>
            <w:shd w:val="clear" w:color="auto" w:fill="auto"/>
          </w:tcPr>
          <w:p w14:paraId="457F3C2A" w14:textId="77777777" w:rsidR="00761CE1" w:rsidRPr="00271BB8" w:rsidRDefault="00761CE1" w:rsidP="00761CE1">
            <w:r w:rsidRPr="00271BB8">
              <w:t>13.4.10</w:t>
            </w:r>
          </w:p>
        </w:tc>
        <w:tc>
          <w:tcPr>
            <w:tcW w:w="1276" w:type="dxa"/>
            <w:shd w:val="clear" w:color="auto" w:fill="auto"/>
          </w:tcPr>
          <w:p w14:paraId="3D33EA81" w14:textId="30356ED7" w:rsidR="00761CE1" w:rsidRPr="00271BB8" w:rsidRDefault="00761CE1" w:rsidP="00761CE1">
            <w:pPr>
              <w:rPr>
                <w:highlight w:val="yellow"/>
              </w:rPr>
            </w:pPr>
            <w:r w:rsidRPr="00E93857">
              <w:t>RP-2402</w:t>
            </w:r>
            <w:r>
              <w:t>16</w:t>
            </w:r>
          </w:p>
        </w:tc>
        <w:tc>
          <w:tcPr>
            <w:tcW w:w="3402" w:type="dxa"/>
            <w:shd w:val="clear" w:color="auto" w:fill="auto"/>
          </w:tcPr>
          <w:p w14:paraId="0BB82923" w14:textId="77777777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NR_ATG-UEConTest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0EE820" w14:textId="6364B559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30</w:t>
            </w:r>
          </w:p>
        </w:tc>
        <w:tc>
          <w:tcPr>
            <w:tcW w:w="1134" w:type="dxa"/>
          </w:tcPr>
          <w:p w14:paraId="7DFBA66E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074C92F5" w14:textId="61F8AEBA" w:rsidTr="00761CE1">
        <w:tc>
          <w:tcPr>
            <w:tcW w:w="959" w:type="dxa"/>
            <w:shd w:val="clear" w:color="auto" w:fill="auto"/>
          </w:tcPr>
          <w:p w14:paraId="40FB249C" w14:textId="6F779C0B" w:rsidR="00761CE1" w:rsidRPr="00440746" w:rsidRDefault="00761CE1" w:rsidP="00761CE1">
            <w:r w:rsidRPr="00440746">
              <w:t>13.4.11</w:t>
            </w:r>
          </w:p>
        </w:tc>
        <w:tc>
          <w:tcPr>
            <w:tcW w:w="1276" w:type="dxa"/>
            <w:shd w:val="clear" w:color="auto" w:fill="auto"/>
          </w:tcPr>
          <w:p w14:paraId="7DB84E35" w14:textId="072EB863" w:rsidR="00761CE1" w:rsidRPr="005F29CA" w:rsidRDefault="00761CE1" w:rsidP="00761CE1">
            <w:pPr>
              <w:rPr>
                <w:highlight w:val="yellow"/>
              </w:rPr>
            </w:pPr>
            <w:r w:rsidRPr="00E93857">
              <w:t>RP-2402</w:t>
            </w:r>
            <w:r>
              <w:t>17</w:t>
            </w:r>
          </w:p>
        </w:tc>
        <w:tc>
          <w:tcPr>
            <w:tcW w:w="3402" w:type="dxa"/>
            <w:shd w:val="clear" w:color="auto" w:fill="auto"/>
          </w:tcPr>
          <w:p w14:paraId="229D49C8" w14:textId="7E9F2725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4Rx_low_NR_band_handheld_3Tx_NR_CA_ENDC-UEConTest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244152" w14:textId="156C290B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1C53FCD3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41466AAB" w14:textId="530F15BE" w:rsidTr="00761CE1">
        <w:tc>
          <w:tcPr>
            <w:tcW w:w="959" w:type="dxa"/>
            <w:shd w:val="clear" w:color="auto" w:fill="auto"/>
          </w:tcPr>
          <w:p w14:paraId="37B6E5CA" w14:textId="77777777" w:rsidR="00761CE1" w:rsidRPr="00440746" w:rsidRDefault="00761CE1" w:rsidP="00761CE1">
            <w:r w:rsidRPr="00440746">
              <w:t>13.4.12</w:t>
            </w:r>
          </w:p>
        </w:tc>
        <w:tc>
          <w:tcPr>
            <w:tcW w:w="1276" w:type="dxa"/>
            <w:shd w:val="clear" w:color="auto" w:fill="auto"/>
          </w:tcPr>
          <w:p w14:paraId="7E9A53E4" w14:textId="7290CE04" w:rsidR="00761CE1" w:rsidRPr="00F03ECE" w:rsidRDefault="00761CE1" w:rsidP="00761CE1">
            <w:pPr>
              <w:rPr>
                <w:rFonts w:ascii="Arial" w:hAnsi="Arial" w:cs="Arial"/>
              </w:rPr>
            </w:pPr>
            <w:r w:rsidRPr="00E93857">
              <w:t>RP-2402</w:t>
            </w:r>
            <w:r>
              <w:t>18</w:t>
            </w:r>
          </w:p>
        </w:tc>
        <w:tc>
          <w:tcPr>
            <w:tcW w:w="3402" w:type="dxa"/>
            <w:shd w:val="clear" w:color="auto" w:fill="auto"/>
          </w:tcPr>
          <w:p w14:paraId="0191460C" w14:textId="77777777" w:rsidR="00761CE1" w:rsidRPr="009B6483" w:rsidRDefault="00761CE1" w:rsidP="00761CE1">
            <w:r w:rsidRPr="009B6483">
              <w:t>TEI18_Test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38E358" w14:textId="08AD4F36" w:rsidR="00761CE1" w:rsidRPr="00EB5090" w:rsidRDefault="00761CE1" w:rsidP="00761CE1">
            <w:pPr>
              <w:jc w:val="right"/>
            </w:pPr>
            <w:r>
              <w:t>20</w:t>
            </w:r>
          </w:p>
        </w:tc>
        <w:tc>
          <w:tcPr>
            <w:tcW w:w="1134" w:type="dxa"/>
          </w:tcPr>
          <w:p w14:paraId="04C204F3" w14:textId="1D181F6F" w:rsidR="00761CE1" w:rsidRDefault="00315577" w:rsidP="00761CE1">
            <w:pPr>
              <w:jc w:val="right"/>
            </w:pPr>
            <w:r>
              <w:t>0</w:t>
            </w:r>
          </w:p>
        </w:tc>
      </w:tr>
      <w:tr w:rsidR="00761CE1" w:rsidRPr="00DA247A" w14:paraId="6C8EE0A5" w14:textId="3CC07D77" w:rsidTr="00761CE1">
        <w:tc>
          <w:tcPr>
            <w:tcW w:w="959" w:type="dxa"/>
            <w:shd w:val="clear" w:color="auto" w:fill="auto"/>
          </w:tcPr>
          <w:p w14:paraId="7D14674A" w14:textId="43C8736E" w:rsidR="00761CE1" w:rsidRPr="00DA247A" w:rsidRDefault="00761CE1" w:rsidP="00761CE1">
            <w:pPr>
              <w:rPr>
                <w:color w:val="000000"/>
              </w:rPr>
            </w:pPr>
            <w:r w:rsidRPr="00DA247A">
              <w:rPr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12CB829D" w14:textId="61A36FA0" w:rsidR="00761CE1" w:rsidRPr="00DA247A" w:rsidRDefault="00761CE1" w:rsidP="00761CE1">
            <w:r w:rsidRPr="00E77452">
              <w:t>RP-240222</w:t>
            </w:r>
          </w:p>
        </w:tc>
        <w:tc>
          <w:tcPr>
            <w:tcW w:w="3402" w:type="dxa"/>
            <w:shd w:val="clear" w:color="auto" w:fill="auto"/>
          </w:tcPr>
          <w:p w14:paraId="245E76E9" w14:textId="77777777" w:rsidR="00761CE1" w:rsidRPr="0045170C" w:rsidRDefault="00761CE1" w:rsidP="00761CE1">
            <w:r w:rsidRPr="0045170C">
              <w:t>TEI_Test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04931F" w14:textId="4FFFA456" w:rsidR="00761CE1" w:rsidRPr="00986FD6" w:rsidRDefault="00761CE1" w:rsidP="00761CE1">
            <w:pPr>
              <w:jc w:val="right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</w:tcPr>
          <w:p w14:paraId="3F9A1526" w14:textId="3C22C624" w:rsidR="00761CE1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61CE1" w:rsidRPr="00DA247A" w14:paraId="1666673A" w14:textId="0C4A9B46" w:rsidTr="00761CE1">
        <w:tc>
          <w:tcPr>
            <w:tcW w:w="959" w:type="dxa"/>
            <w:shd w:val="clear" w:color="auto" w:fill="auto"/>
          </w:tcPr>
          <w:p w14:paraId="404D0E75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6730635C" w14:textId="25EEF463" w:rsidR="00761CE1" w:rsidRPr="00DA247A" w:rsidRDefault="00761CE1" w:rsidP="0076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4660BDDA" w14:textId="77777777" w:rsidR="00761CE1" w:rsidRPr="0045170C" w:rsidRDefault="00761CE1" w:rsidP="00761CE1">
            <w:r w:rsidRPr="0045170C">
              <w:t>TEI6_Test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03096" w14:textId="1D45D31D" w:rsidR="00761CE1" w:rsidRPr="00986FD6" w:rsidRDefault="00761CE1" w:rsidP="00761CE1">
            <w:pPr>
              <w:jc w:val="right"/>
            </w:pPr>
            <w:r w:rsidRPr="00986FD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25338C0C" w14:textId="7D04CC69" w:rsidR="00761CE1" w:rsidRPr="00986FD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61CE1" w:rsidRPr="00DA247A" w14:paraId="7CD5B885" w14:textId="4F594451" w:rsidTr="00761CE1">
        <w:tc>
          <w:tcPr>
            <w:tcW w:w="959" w:type="dxa"/>
            <w:shd w:val="clear" w:color="auto" w:fill="auto"/>
          </w:tcPr>
          <w:p w14:paraId="7192D0BE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285EFD77" w14:textId="5B223EAC" w:rsidR="00761CE1" w:rsidRPr="00DA247A" w:rsidRDefault="00761CE1" w:rsidP="0076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5F2E7C32" w14:textId="77777777" w:rsidR="00761CE1" w:rsidRPr="0045170C" w:rsidRDefault="00761CE1" w:rsidP="00761CE1">
            <w:r w:rsidRPr="0045170C">
              <w:t>TEI7_Test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5F6C53" w14:textId="71D35B64" w:rsidR="00761CE1" w:rsidRPr="00986FD6" w:rsidRDefault="00761CE1" w:rsidP="00761CE1">
            <w:pPr>
              <w:jc w:val="right"/>
            </w:pPr>
            <w:r w:rsidRPr="00986FD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2E9EBBFB" w14:textId="42F2F098" w:rsidR="00761CE1" w:rsidRPr="00986FD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61CE1" w:rsidRPr="00DA247A" w14:paraId="3237CFC3" w14:textId="485E15A1" w:rsidTr="00761CE1">
        <w:tc>
          <w:tcPr>
            <w:tcW w:w="959" w:type="dxa"/>
            <w:shd w:val="clear" w:color="auto" w:fill="auto"/>
          </w:tcPr>
          <w:p w14:paraId="2E14BE21" w14:textId="77777777" w:rsidR="00761CE1" w:rsidRPr="00DA247A" w:rsidRDefault="00761CE1" w:rsidP="00761CE1">
            <w:bookmarkStart w:id="5" w:name="_Hlk89332525"/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6CCEBC8C" w14:textId="5DBEDCA3" w:rsidR="00761CE1" w:rsidRPr="00480588" w:rsidRDefault="00761CE1" w:rsidP="00761CE1">
            <w:pPr>
              <w:rPr>
                <w:rFonts w:ascii="Arial" w:hAnsi="Arial" w:cs="Arial"/>
              </w:rPr>
            </w:pPr>
            <w:r w:rsidRPr="00E77452">
              <w:t>RP-240222</w:t>
            </w:r>
          </w:p>
        </w:tc>
        <w:tc>
          <w:tcPr>
            <w:tcW w:w="3402" w:type="dxa"/>
            <w:shd w:val="clear" w:color="auto" w:fill="auto"/>
          </w:tcPr>
          <w:p w14:paraId="5224286A" w14:textId="77777777" w:rsidR="00761CE1" w:rsidRPr="0045170C" w:rsidRDefault="00761CE1" w:rsidP="00761CE1">
            <w:r w:rsidRPr="0045170C">
              <w:t>TEI8_Test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2F5787" w14:textId="68C13E91" w:rsidR="00761CE1" w:rsidRPr="00EB5090" w:rsidRDefault="00761CE1" w:rsidP="00761CE1">
            <w:pPr>
              <w:jc w:val="right"/>
            </w:pPr>
            <w:r w:rsidRPr="00EB5090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5C709EEC" w14:textId="1C2525EC" w:rsidR="00761CE1" w:rsidRPr="00EB5090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bookmarkEnd w:id="5"/>
      <w:tr w:rsidR="00761CE1" w:rsidRPr="00DA247A" w14:paraId="2446A4A5" w14:textId="41CB6094" w:rsidTr="00761CE1">
        <w:tc>
          <w:tcPr>
            <w:tcW w:w="959" w:type="dxa"/>
            <w:shd w:val="clear" w:color="auto" w:fill="auto"/>
          </w:tcPr>
          <w:p w14:paraId="222A4D40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4BE248D2" w14:textId="272E147A" w:rsidR="00761CE1" w:rsidRPr="00480588" w:rsidRDefault="00761CE1" w:rsidP="00761CE1">
            <w:pPr>
              <w:rPr>
                <w:rFonts w:ascii="Arial" w:hAnsi="Arial" w:cs="Arial"/>
              </w:rPr>
            </w:pPr>
            <w:r w:rsidRPr="00E77452">
              <w:t>RP-240222</w:t>
            </w:r>
          </w:p>
        </w:tc>
        <w:tc>
          <w:tcPr>
            <w:tcW w:w="3402" w:type="dxa"/>
            <w:shd w:val="clear" w:color="auto" w:fill="auto"/>
          </w:tcPr>
          <w:p w14:paraId="43107F73" w14:textId="77777777" w:rsidR="00761CE1" w:rsidRPr="0045170C" w:rsidRDefault="00761CE1" w:rsidP="00761CE1">
            <w:r w:rsidRPr="0045170C">
              <w:t>TEI9_Test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F62C7A" w14:textId="1401D597" w:rsidR="00761CE1" w:rsidRPr="00986FD6" w:rsidRDefault="00761CE1" w:rsidP="00761CE1">
            <w:pPr>
              <w:jc w:val="right"/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3244EDFA" w14:textId="582C9F95" w:rsidR="00761CE1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61CE1" w:rsidRPr="00DA247A" w14:paraId="13E86FA9" w14:textId="1DF1FD48" w:rsidTr="00761CE1">
        <w:tc>
          <w:tcPr>
            <w:tcW w:w="959" w:type="dxa"/>
            <w:shd w:val="clear" w:color="auto" w:fill="auto"/>
          </w:tcPr>
          <w:p w14:paraId="452705D7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0517DB6B" w14:textId="440A767C" w:rsidR="00761CE1" w:rsidRPr="00480588" w:rsidRDefault="00761CE1" w:rsidP="00761CE1">
            <w:pPr>
              <w:rPr>
                <w:rFonts w:ascii="Arial" w:hAnsi="Arial" w:cs="Arial"/>
              </w:rPr>
            </w:pPr>
            <w:r w:rsidRPr="00E77452">
              <w:t>RP-240222</w:t>
            </w:r>
          </w:p>
        </w:tc>
        <w:tc>
          <w:tcPr>
            <w:tcW w:w="3402" w:type="dxa"/>
            <w:shd w:val="clear" w:color="auto" w:fill="auto"/>
          </w:tcPr>
          <w:p w14:paraId="7F494C9E" w14:textId="77777777" w:rsidR="00761CE1" w:rsidRPr="0045170C" w:rsidRDefault="00761CE1" w:rsidP="00761CE1">
            <w:r w:rsidRPr="0045170C">
              <w:t>TEI10_Test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D44CE" w14:textId="1195ED77" w:rsidR="00761CE1" w:rsidRPr="00986FD6" w:rsidRDefault="00761CE1" w:rsidP="00761CE1">
            <w:pPr>
              <w:jc w:val="right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678E7ADC" w14:textId="0859745F" w:rsidR="00761CE1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761CE1" w:rsidRPr="00DA247A" w14:paraId="16E5F7E2" w14:textId="518A6A8C" w:rsidTr="00761CE1">
        <w:tc>
          <w:tcPr>
            <w:tcW w:w="959" w:type="dxa"/>
            <w:shd w:val="clear" w:color="auto" w:fill="auto"/>
          </w:tcPr>
          <w:p w14:paraId="57105885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2920D403" w14:textId="51DD5422" w:rsidR="00761CE1" w:rsidRPr="00480588" w:rsidRDefault="00761CE1" w:rsidP="00761CE1">
            <w:pPr>
              <w:rPr>
                <w:rFonts w:ascii="Arial" w:hAnsi="Arial" w:cs="Arial"/>
              </w:rPr>
            </w:pPr>
            <w:r w:rsidRPr="00E77452">
              <w:t>RP-240222</w:t>
            </w:r>
          </w:p>
        </w:tc>
        <w:tc>
          <w:tcPr>
            <w:tcW w:w="3402" w:type="dxa"/>
            <w:shd w:val="clear" w:color="auto" w:fill="auto"/>
          </w:tcPr>
          <w:p w14:paraId="6B724DEE" w14:textId="77777777" w:rsidR="00761CE1" w:rsidRPr="0045170C" w:rsidRDefault="00761CE1" w:rsidP="00761CE1">
            <w:r w:rsidRPr="0045170C">
              <w:t>TEI11_Test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24914F" w14:textId="65E657C0" w:rsidR="00761CE1" w:rsidRPr="00986FD6" w:rsidRDefault="00761CE1" w:rsidP="00761CE1">
            <w:pPr>
              <w:jc w:val="right"/>
            </w:pPr>
            <w:r w:rsidRPr="00986FD6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46266383" w14:textId="6AD21628" w:rsidR="00761CE1" w:rsidRPr="00986FD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61CE1" w:rsidRPr="00DA247A" w14:paraId="19C4F99C" w14:textId="0F8681B9" w:rsidTr="00761CE1">
        <w:tc>
          <w:tcPr>
            <w:tcW w:w="959" w:type="dxa"/>
            <w:shd w:val="clear" w:color="auto" w:fill="auto"/>
          </w:tcPr>
          <w:p w14:paraId="0F635007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7001D57C" w14:textId="74B1C313" w:rsidR="00761CE1" w:rsidRPr="00480588" w:rsidRDefault="00761CE1" w:rsidP="00761CE1">
            <w:pPr>
              <w:rPr>
                <w:rFonts w:ascii="Arial" w:hAnsi="Arial" w:cs="Arial"/>
              </w:rPr>
            </w:pPr>
            <w:r w:rsidRPr="00E77452">
              <w:t>RP-240222</w:t>
            </w:r>
          </w:p>
        </w:tc>
        <w:tc>
          <w:tcPr>
            <w:tcW w:w="3402" w:type="dxa"/>
            <w:shd w:val="clear" w:color="auto" w:fill="auto"/>
          </w:tcPr>
          <w:p w14:paraId="1167F80D" w14:textId="77777777" w:rsidR="00761CE1" w:rsidRPr="0045170C" w:rsidRDefault="00761CE1" w:rsidP="00761CE1">
            <w:r w:rsidRPr="0045170C">
              <w:t>TEI12_Test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A3C3E4" w14:textId="08194A88" w:rsidR="00761CE1" w:rsidRPr="00986FD6" w:rsidRDefault="00761CE1" w:rsidP="00761CE1">
            <w:pPr>
              <w:jc w:val="right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362B57C5" w14:textId="18A8FED6" w:rsidR="00761CE1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61CE1" w:rsidRPr="00DA247A" w14:paraId="61CFA322" w14:textId="337E5DB9" w:rsidTr="00761CE1">
        <w:tc>
          <w:tcPr>
            <w:tcW w:w="959" w:type="dxa"/>
            <w:shd w:val="clear" w:color="auto" w:fill="auto"/>
          </w:tcPr>
          <w:p w14:paraId="34A89A02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43290B61" w14:textId="1FC07987" w:rsidR="00761CE1" w:rsidRPr="00480588" w:rsidRDefault="00761CE1" w:rsidP="00761CE1">
            <w:pPr>
              <w:rPr>
                <w:rFonts w:ascii="Arial" w:hAnsi="Arial" w:cs="Arial"/>
              </w:rPr>
            </w:pPr>
            <w:r w:rsidRPr="00E77452">
              <w:t>RP-240222</w:t>
            </w:r>
          </w:p>
        </w:tc>
        <w:tc>
          <w:tcPr>
            <w:tcW w:w="3402" w:type="dxa"/>
            <w:shd w:val="clear" w:color="auto" w:fill="auto"/>
          </w:tcPr>
          <w:p w14:paraId="18A65B1D" w14:textId="77777777" w:rsidR="00761CE1" w:rsidRPr="0045170C" w:rsidRDefault="00761CE1" w:rsidP="00761CE1">
            <w:r w:rsidRPr="0045170C">
              <w:t>TEI13_Test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216F7" w14:textId="448F8C99" w:rsidR="00761CE1" w:rsidRPr="00986FD6" w:rsidRDefault="00761CE1" w:rsidP="00761CE1">
            <w:pPr>
              <w:jc w:val="right"/>
            </w:pPr>
            <w:r w:rsidRPr="00986FD6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14:paraId="11DE4A24" w14:textId="2645066D" w:rsidR="00761CE1" w:rsidRPr="00986FD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61CE1" w:rsidRPr="00DA247A" w14:paraId="37E7206F" w14:textId="7C96D26D" w:rsidTr="00761CE1">
        <w:tc>
          <w:tcPr>
            <w:tcW w:w="959" w:type="dxa"/>
            <w:shd w:val="clear" w:color="auto" w:fill="auto"/>
          </w:tcPr>
          <w:p w14:paraId="75B22FB5" w14:textId="77777777" w:rsidR="00761CE1" w:rsidRPr="00DA247A" w:rsidRDefault="00761CE1" w:rsidP="00761CE1">
            <w:bookmarkStart w:id="6" w:name="_Hlk89332333"/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4FDD2338" w14:textId="2F2C81CD" w:rsidR="00761CE1" w:rsidRPr="00DA247A" w:rsidRDefault="00761CE1" w:rsidP="00761CE1">
            <w:pPr>
              <w:rPr>
                <w:rFonts w:ascii="Arial" w:hAnsi="Arial" w:cs="Arial"/>
              </w:rPr>
            </w:pPr>
            <w:r>
              <w:t>RP-240223</w:t>
            </w:r>
          </w:p>
        </w:tc>
        <w:tc>
          <w:tcPr>
            <w:tcW w:w="3402" w:type="dxa"/>
            <w:shd w:val="clear" w:color="auto" w:fill="auto"/>
          </w:tcPr>
          <w:p w14:paraId="719D0DE8" w14:textId="77777777" w:rsidR="00761CE1" w:rsidRPr="0045170C" w:rsidRDefault="00761CE1" w:rsidP="00761CE1">
            <w:r w:rsidRPr="0045170C">
              <w:t>TEI14_Test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B7312" w14:textId="0B7A1620" w:rsidR="00761CE1" w:rsidRPr="00986FD6" w:rsidRDefault="00761CE1" w:rsidP="00761CE1">
            <w:pPr>
              <w:jc w:val="right"/>
            </w:pPr>
            <w:r>
              <w:rPr>
                <w:rFonts w:ascii="Arial" w:hAnsi="Arial" w:cs="Arial"/>
              </w:rPr>
              <w:t>28</w:t>
            </w:r>
            <w:r w:rsidR="000040DE">
              <w:rPr>
                <w:rFonts w:ascii="Arial" w:hAnsi="Arial" w:cs="Arial"/>
                <w:color w:val="000000"/>
              </w:rPr>
              <w:t>+1 RP</w:t>
            </w:r>
          </w:p>
        </w:tc>
        <w:tc>
          <w:tcPr>
            <w:tcW w:w="1134" w:type="dxa"/>
          </w:tcPr>
          <w:p w14:paraId="41138760" w14:textId="41143D4B" w:rsidR="00761CE1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761CE1" w:rsidRPr="00DA247A" w14:paraId="06BD0F54" w14:textId="38826559" w:rsidTr="00761CE1">
        <w:tc>
          <w:tcPr>
            <w:tcW w:w="959" w:type="dxa"/>
            <w:shd w:val="clear" w:color="auto" w:fill="auto"/>
          </w:tcPr>
          <w:p w14:paraId="38D402FD" w14:textId="77777777" w:rsidR="00761CE1" w:rsidRPr="00DA247A" w:rsidRDefault="00761CE1" w:rsidP="00761CE1">
            <w:bookmarkStart w:id="7" w:name="_Hlk89332536"/>
            <w:bookmarkEnd w:id="6"/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38837462" w14:textId="1A7097CA" w:rsidR="00761CE1" w:rsidRPr="00DA247A" w:rsidRDefault="00761CE1" w:rsidP="00761CE1">
            <w:pPr>
              <w:rPr>
                <w:rFonts w:ascii="Arial" w:hAnsi="Arial" w:cs="Arial"/>
              </w:rPr>
            </w:pPr>
            <w:r>
              <w:t>RP-240224-231</w:t>
            </w:r>
          </w:p>
        </w:tc>
        <w:tc>
          <w:tcPr>
            <w:tcW w:w="3402" w:type="dxa"/>
            <w:shd w:val="clear" w:color="auto" w:fill="auto"/>
          </w:tcPr>
          <w:p w14:paraId="2614B097" w14:textId="77777777" w:rsidR="00761CE1" w:rsidRPr="0045170C" w:rsidRDefault="00761CE1" w:rsidP="00761CE1">
            <w:r w:rsidRPr="0045170C">
              <w:t>TEI15_Test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C7544C" w14:textId="2F37DD59" w:rsidR="00761CE1" w:rsidRPr="00EB5090" w:rsidRDefault="00761CE1" w:rsidP="00761CE1">
            <w:pPr>
              <w:jc w:val="right"/>
            </w:pPr>
            <w:r w:rsidRPr="00EB5090">
              <w:rPr>
                <w:rFonts w:ascii="Arial" w:hAnsi="Arial" w:cs="Arial"/>
              </w:rPr>
              <w:t>188+</w:t>
            </w:r>
            <w:r w:rsidR="000040DE">
              <w:rPr>
                <w:rFonts w:ascii="Arial" w:hAnsi="Arial" w:cs="Arial"/>
              </w:rPr>
              <w:t>1</w:t>
            </w:r>
            <w:r w:rsidRPr="00EB5090">
              <w:rPr>
                <w:rFonts w:ascii="Arial" w:hAnsi="Arial" w:cs="Arial"/>
              </w:rPr>
              <w:t xml:space="preserve"> RP</w:t>
            </w:r>
          </w:p>
        </w:tc>
        <w:tc>
          <w:tcPr>
            <w:tcW w:w="1134" w:type="dxa"/>
          </w:tcPr>
          <w:p w14:paraId="7D76CA64" w14:textId="125E26B8" w:rsidR="00761CE1" w:rsidRPr="00EB5090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</w:tr>
      <w:bookmarkEnd w:id="7"/>
      <w:tr w:rsidR="00761CE1" w:rsidRPr="00DA247A" w14:paraId="71F51ED0" w14:textId="049F15D0" w:rsidTr="00761CE1">
        <w:tc>
          <w:tcPr>
            <w:tcW w:w="959" w:type="dxa"/>
            <w:shd w:val="clear" w:color="auto" w:fill="auto"/>
          </w:tcPr>
          <w:p w14:paraId="2658F425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3D9AF3DA" w14:textId="751EC647" w:rsidR="00761CE1" w:rsidRPr="00C032FF" w:rsidRDefault="00761CE1" w:rsidP="00761CE1">
            <w:pPr>
              <w:rPr>
                <w:rFonts w:ascii="Arial" w:hAnsi="Arial" w:cs="Arial"/>
                <w:highlight w:val="yellow"/>
              </w:rPr>
            </w:pPr>
            <w:r>
              <w:t>RP-24023-3</w:t>
            </w:r>
          </w:p>
        </w:tc>
        <w:tc>
          <w:tcPr>
            <w:tcW w:w="3402" w:type="dxa"/>
            <w:shd w:val="clear" w:color="auto" w:fill="auto"/>
          </w:tcPr>
          <w:p w14:paraId="7C89C5D0" w14:textId="5C071FEB" w:rsidR="00761CE1" w:rsidRPr="009A3C4A" w:rsidRDefault="00761CE1" w:rsidP="00761CE1">
            <w:r w:rsidRPr="009A3C4A">
              <w:t>TEI16_Test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76B1AD" w14:textId="0D337E1F" w:rsidR="00761CE1" w:rsidRPr="00EB5090" w:rsidRDefault="00761CE1" w:rsidP="00761CE1">
            <w:pPr>
              <w:jc w:val="right"/>
            </w:pPr>
            <w:r w:rsidRPr="00EB5090">
              <w:rPr>
                <w:rFonts w:ascii="Arial" w:hAnsi="Arial" w:cs="Arial"/>
              </w:rPr>
              <w:t>46</w:t>
            </w:r>
            <w:r w:rsidR="000040DE">
              <w:rPr>
                <w:rFonts w:ascii="Arial" w:hAnsi="Arial" w:cs="Arial"/>
                <w:color w:val="000000"/>
              </w:rPr>
              <w:t>+1 RP</w:t>
            </w:r>
          </w:p>
        </w:tc>
        <w:tc>
          <w:tcPr>
            <w:tcW w:w="1134" w:type="dxa"/>
          </w:tcPr>
          <w:p w14:paraId="6614838F" w14:textId="588D1368" w:rsidR="00761CE1" w:rsidRPr="00EB5090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761CE1" w:rsidRPr="0045170C" w14:paraId="29D529CC" w14:textId="16D7E797" w:rsidTr="00761CE1">
        <w:tc>
          <w:tcPr>
            <w:tcW w:w="959" w:type="dxa"/>
            <w:shd w:val="clear" w:color="auto" w:fill="auto"/>
          </w:tcPr>
          <w:p w14:paraId="650FB9F4" w14:textId="77777777" w:rsidR="00761CE1" w:rsidRPr="00DA247A" w:rsidRDefault="00761CE1" w:rsidP="00761CE1">
            <w:r w:rsidRPr="00DA247A">
              <w:lastRenderedPageBreak/>
              <w:t>14</w:t>
            </w:r>
          </w:p>
        </w:tc>
        <w:tc>
          <w:tcPr>
            <w:tcW w:w="1276" w:type="dxa"/>
            <w:shd w:val="clear" w:color="auto" w:fill="auto"/>
          </w:tcPr>
          <w:p w14:paraId="275DC52C" w14:textId="0DDCC942" w:rsidR="00761CE1" w:rsidRPr="0096695B" w:rsidRDefault="00761CE1" w:rsidP="00761CE1">
            <w:pPr>
              <w:rPr>
                <w:rFonts w:ascii="Arial" w:hAnsi="Arial" w:cs="Arial"/>
                <w:highlight w:val="yellow"/>
              </w:rPr>
            </w:pPr>
            <w:r>
              <w:t>RP-240234-6</w:t>
            </w:r>
          </w:p>
        </w:tc>
        <w:tc>
          <w:tcPr>
            <w:tcW w:w="3402" w:type="dxa"/>
            <w:shd w:val="clear" w:color="auto" w:fill="auto"/>
          </w:tcPr>
          <w:p w14:paraId="5361E24E" w14:textId="388162B6" w:rsidR="00761CE1" w:rsidRPr="009A3C4A" w:rsidRDefault="00761CE1" w:rsidP="00761CE1">
            <w:r w:rsidRPr="009A3C4A">
              <w:t>TEI17_Test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33A273" w14:textId="0DA1F414" w:rsidR="00761CE1" w:rsidRPr="00EB5090" w:rsidRDefault="00761CE1" w:rsidP="00761CE1">
            <w:pPr>
              <w:jc w:val="right"/>
            </w:pPr>
            <w:r w:rsidRPr="00EB5090">
              <w:rPr>
                <w:rFonts w:ascii="Arial" w:hAnsi="Arial" w:cs="Arial"/>
              </w:rPr>
              <w:t>71+1 RP</w:t>
            </w:r>
          </w:p>
        </w:tc>
        <w:tc>
          <w:tcPr>
            <w:tcW w:w="1134" w:type="dxa"/>
          </w:tcPr>
          <w:p w14:paraId="73DC4553" w14:textId="17CBDC12" w:rsidR="00761CE1" w:rsidRPr="00EB5090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761CE1" w:rsidRPr="00996D14" w14:paraId="737EE518" w14:textId="47F01F04" w:rsidTr="00761CE1">
        <w:tc>
          <w:tcPr>
            <w:tcW w:w="959" w:type="dxa"/>
            <w:tcBorders>
              <w:top w:val="single" w:sz="12" w:space="0" w:color="auto"/>
            </w:tcBorders>
          </w:tcPr>
          <w:p w14:paraId="1E01CB74" w14:textId="77777777" w:rsidR="00761CE1" w:rsidRPr="00996D14" w:rsidRDefault="00761CE1" w:rsidP="00761CE1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5E6F4FC" w14:textId="77777777" w:rsidR="00761CE1" w:rsidRPr="00996D14" w:rsidRDefault="00761CE1" w:rsidP="00761CE1">
            <w:pPr>
              <w:pStyle w:val="TAL"/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514B34" w14:textId="77777777" w:rsidR="00761CE1" w:rsidRPr="00996D14" w:rsidRDefault="00761CE1" w:rsidP="00761CE1">
            <w:pPr>
              <w:pStyle w:val="TAL"/>
              <w:rPr>
                <w:lang w:val="en-US"/>
              </w:rPr>
            </w:pPr>
            <w:r w:rsidRPr="00996D14">
              <w:rPr>
                <w:lang w:val="en-US"/>
              </w:rPr>
              <w:t>Total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1BED3B1" w14:textId="2F8AA159" w:rsidR="00761CE1" w:rsidRPr="00EB5090" w:rsidRDefault="00761CE1" w:rsidP="00761CE1">
            <w:pPr>
              <w:jc w:val="right"/>
            </w:pPr>
            <w:r w:rsidRPr="00EB5090">
              <w:t>1070+4 RP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1E2B039" w14:textId="2E8E7C47" w:rsidR="00761CE1" w:rsidRPr="00EB5090" w:rsidRDefault="00315577" w:rsidP="00761CE1">
            <w:pPr>
              <w:jc w:val="right"/>
            </w:pPr>
            <w:r>
              <w:t>106</w:t>
            </w:r>
          </w:p>
        </w:tc>
      </w:tr>
      <w:bookmarkEnd w:id="3"/>
    </w:tbl>
    <w:p w14:paraId="6627BADC" w14:textId="77777777" w:rsidR="007726AA" w:rsidRPr="005E2084" w:rsidRDefault="007726AA" w:rsidP="00B231F7"/>
    <w:bookmarkEnd w:id="0"/>
    <w:p w14:paraId="1D386E8E" w14:textId="77777777" w:rsidR="007726AA" w:rsidRPr="005E2084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 xml:space="preserve">The number of </w:t>
      </w:r>
      <w:r w:rsidR="00D97A27" w:rsidRPr="005E2084">
        <w:rPr>
          <w:rFonts w:ascii="Arial" w:hAnsi="Arial" w:cs="Arial"/>
        </w:rPr>
        <w:t>CRs per Spec is indicated below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3"/>
        <w:gridCol w:w="1219"/>
        <w:gridCol w:w="923"/>
      </w:tblGrid>
      <w:tr w:rsidR="00E1134A" w:rsidRPr="00300442" w14:paraId="07DA5B09" w14:textId="4EC81736" w:rsidTr="00E1134A">
        <w:tc>
          <w:tcPr>
            <w:tcW w:w="4513" w:type="dxa"/>
            <w:shd w:val="clear" w:color="auto" w:fill="CCFFFF"/>
          </w:tcPr>
          <w:p w14:paraId="18F5EEE4" w14:textId="77777777" w:rsidR="00E1134A" w:rsidRPr="005E2084" w:rsidRDefault="00E1134A" w:rsidP="00311C3B">
            <w:pPr>
              <w:pStyle w:val="TAH"/>
            </w:pPr>
            <w:bookmarkStart w:id="8" w:name="_Hlk98252787"/>
            <w:bookmarkStart w:id="9" w:name="_Hlk18427511"/>
            <w:r w:rsidRPr="005E2084">
              <w:t>TS</w:t>
            </w:r>
          </w:p>
        </w:tc>
        <w:tc>
          <w:tcPr>
            <w:tcW w:w="1219" w:type="dxa"/>
            <w:shd w:val="clear" w:color="auto" w:fill="CCFFFF"/>
          </w:tcPr>
          <w:p w14:paraId="2DDA683C" w14:textId="77777777" w:rsidR="00E1134A" w:rsidRPr="005E2084" w:rsidRDefault="00E1134A" w:rsidP="00311C3B">
            <w:pPr>
              <w:pStyle w:val="TAH"/>
            </w:pPr>
            <w:r w:rsidRPr="005E2084">
              <w:t>Nr of NON TTCN CRs</w:t>
            </w:r>
          </w:p>
        </w:tc>
        <w:tc>
          <w:tcPr>
            <w:tcW w:w="923" w:type="dxa"/>
            <w:shd w:val="clear" w:color="auto" w:fill="CCFFFF"/>
          </w:tcPr>
          <w:p w14:paraId="2EDDA39C" w14:textId="77777777" w:rsidR="00E1134A" w:rsidRPr="005E2084" w:rsidRDefault="00E1134A" w:rsidP="00311C3B">
            <w:pPr>
              <w:pStyle w:val="TAH"/>
            </w:pPr>
            <w:r w:rsidRPr="005E2084">
              <w:t>Nr of TTCN CRs</w:t>
            </w:r>
          </w:p>
        </w:tc>
      </w:tr>
      <w:tr w:rsidR="00E1134A" w:rsidRPr="00E1057C" w14:paraId="62BA4CF2" w14:textId="496CE37F" w:rsidTr="00E1134A">
        <w:tc>
          <w:tcPr>
            <w:tcW w:w="4513" w:type="dxa"/>
          </w:tcPr>
          <w:p w14:paraId="5EE3270F" w14:textId="77777777" w:rsidR="00E1134A" w:rsidRPr="00E1057C" w:rsidRDefault="00E1134A" w:rsidP="00E1134A">
            <w:r w:rsidRPr="00E1057C">
              <w:t>34.108</w:t>
            </w:r>
          </w:p>
        </w:tc>
        <w:tc>
          <w:tcPr>
            <w:tcW w:w="1219" w:type="dxa"/>
            <w:vAlign w:val="bottom"/>
          </w:tcPr>
          <w:p w14:paraId="4B5E4C88" w14:textId="48A2E206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7BAACE53" w14:textId="777777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1057C" w14:paraId="4C90C93E" w14:textId="1892BCE0" w:rsidTr="00E1134A">
        <w:tc>
          <w:tcPr>
            <w:tcW w:w="4513" w:type="dxa"/>
          </w:tcPr>
          <w:p w14:paraId="79393705" w14:textId="77777777" w:rsidR="00E1134A" w:rsidRPr="00E1057C" w:rsidRDefault="00E1134A" w:rsidP="00E1134A">
            <w:r w:rsidRPr="00E1057C">
              <w:t>34.121-1</w:t>
            </w:r>
          </w:p>
        </w:tc>
        <w:tc>
          <w:tcPr>
            <w:tcW w:w="1219" w:type="dxa"/>
            <w:vAlign w:val="bottom"/>
          </w:tcPr>
          <w:p w14:paraId="2300A36B" w14:textId="628B897E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6A8A0939" w14:textId="777777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1057C" w14:paraId="61E9EB14" w14:textId="3CFECDE7" w:rsidTr="00E1134A">
        <w:tc>
          <w:tcPr>
            <w:tcW w:w="4513" w:type="dxa"/>
          </w:tcPr>
          <w:p w14:paraId="69851AD3" w14:textId="77777777" w:rsidR="00E1134A" w:rsidRPr="00E1057C" w:rsidRDefault="00E1134A" w:rsidP="00E1134A">
            <w:r w:rsidRPr="00E1057C">
              <w:t>34.121-2</w:t>
            </w:r>
          </w:p>
        </w:tc>
        <w:tc>
          <w:tcPr>
            <w:tcW w:w="1219" w:type="dxa"/>
            <w:vAlign w:val="bottom"/>
          </w:tcPr>
          <w:p w14:paraId="3262FF8C" w14:textId="48685E74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1AF2711B" w14:textId="777777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1057C" w14:paraId="4B3F39F4" w14:textId="7A99DE3C" w:rsidTr="00E1134A">
        <w:tc>
          <w:tcPr>
            <w:tcW w:w="4513" w:type="dxa"/>
          </w:tcPr>
          <w:p w14:paraId="65EC4909" w14:textId="77777777" w:rsidR="00E1134A" w:rsidRPr="00E1057C" w:rsidRDefault="00E1134A" w:rsidP="00E1134A">
            <w:r w:rsidRPr="00E1057C">
              <w:t>34.122</w:t>
            </w:r>
          </w:p>
        </w:tc>
        <w:tc>
          <w:tcPr>
            <w:tcW w:w="1219" w:type="dxa"/>
            <w:vAlign w:val="bottom"/>
          </w:tcPr>
          <w:p w14:paraId="34BAD841" w14:textId="7C52FFD3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7F07045C" w14:textId="777777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1057C" w14:paraId="469065A6" w14:textId="2FD00FA6" w:rsidTr="00E1134A">
        <w:tc>
          <w:tcPr>
            <w:tcW w:w="4513" w:type="dxa"/>
          </w:tcPr>
          <w:p w14:paraId="539F1B48" w14:textId="77777777" w:rsidR="00E1134A" w:rsidRPr="00E1057C" w:rsidRDefault="00E1134A" w:rsidP="00E1134A">
            <w:r w:rsidRPr="00E1057C">
              <w:t>34.123-1</w:t>
            </w:r>
          </w:p>
        </w:tc>
        <w:tc>
          <w:tcPr>
            <w:tcW w:w="1219" w:type="dxa"/>
            <w:vAlign w:val="bottom"/>
          </w:tcPr>
          <w:p w14:paraId="19E68A9A" w14:textId="3E416083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23" w:type="dxa"/>
          </w:tcPr>
          <w:p w14:paraId="3C5FE992" w14:textId="777777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55C6E3E0" w14:textId="67AF37AA" w:rsidTr="00E1134A">
        <w:tc>
          <w:tcPr>
            <w:tcW w:w="4513" w:type="dxa"/>
          </w:tcPr>
          <w:p w14:paraId="2C986274" w14:textId="77777777" w:rsidR="00E1134A" w:rsidRPr="007D5265" w:rsidRDefault="00E1134A" w:rsidP="00E1134A">
            <w:r w:rsidRPr="007D5265">
              <w:t>34.123-2</w:t>
            </w:r>
          </w:p>
        </w:tc>
        <w:tc>
          <w:tcPr>
            <w:tcW w:w="1219" w:type="dxa"/>
            <w:vAlign w:val="bottom"/>
          </w:tcPr>
          <w:p w14:paraId="6D05CB1D" w14:textId="0A442076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124E029C" w14:textId="777777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0E87DEE2" w14:textId="772742E3" w:rsidTr="00E1134A">
        <w:tc>
          <w:tcPr>
            <w:tcW w:w="4513" w:type="dxa"/>
          </w:tcPr>
          <w:p w14:paraId="4A20F3F9" w14:textId="77777777" w:rsidR="00E1134A" w:rsidRPr="00773AE4" w:rsidRDefault="00E1134A" w:rsidP="00E1134A">
            <w:r w:rsidRPr="00773AE4">
              <w:t>34.123-3</w:t>
            </w:r>
          </w:p>
        </w:tc>
        <w:tc>
          <w:tcPr>
            <w:tcW w:w="1219" w:type="dxa"/>
            <w:vAlign w:val="bottom"/>
          </w:tcPr>
          <w:p w14:paraId="6D3C6B00" w14:textId="31570C74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41E1CD25" w14:textId="4C4688D1" w:rsidR="00E1134A" w:rsidRPr="00315577" w:rsidRDefault="00315577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2128094" w14:textId="3BD8C975" w:rsidTr="00E1134A">
        <w:tc>
          <w:tcPr>
            <w:tcW w:w="4513" w:type="dxa"/>
          </w:tcPr>
          <w:p w14:paraId="6307D901" w14:textId="77777777" w:rsidR="00E1134A" w:rsidRPr="00C72FA3" w:rsidRDefault="00E1134A" w:rsidP="00E1134A">
            <w:r w:rsidRPr="00C72FA3">
              <w:t>34.229-1</w:t>
            </w:r>
          </w:p>
        </w:tc>
        <w:tc>
          <w:tcPr>
            <w:tcW w:w="1219" w:type="dxa"/>
            <w:vAlign w:val="bottom"/>
          </w:tcPr>
          <w:p w14:paraId="3F1CD966" w14:textId="66DF4CF5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50CCF652" w14:textId="5BCF0E66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36F02D8" w14:textId="77059B40" w:rsidTr="00E1134A">
        <w:tc>
          <w:tcPr>
            <w:tcW w:w="4513" w:type="dxa"/>
          </w:tcPr>
          <w:p w14:paraId="7ADB90F8" w14:textId="77777777" w:rsidR="00E1134A" w:rsidRPr="007D5265" w:rsidRDefault="00E1134A" w:rsidP="00E1134A">
            <w:r w:rsidRPr="007D5265">
              <w:t>34.229-2</w:t>
            </w:r>
          </w:p>
        </w:tc>
        <w:tc>
          <w:tcPr>
            <w:tcW w:w="1219" w:type="dxa"/>
            <w:vAlign w:val="bottom"/>
          </w:tcPr>
          <w:p w14:paraId="545566D0" w14:textId="2F448661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23" w:type="dxa"/>
          </w:tcPr>
          <w:p w14:paraId="6B5628FB" w14:textId="095818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42F174D2" w14:textId="094D9969" w:rsidTr="00E1134A">
        <w:tc>
          <w:tcPr>
            <w:tcW w:w="4513" w:type="dxa"/>
          </w:tcPr>
          <w:p w14:paraId="34CCF468" w14:textId="77777777" w:rsidR="00E1134A" w:rsidRPr="007D5265" w:rsidRDefault="00E1134A" w:rsidP="00E1134A">
            <w:r w:rsidRPr="007D5265">
              <w:t>34.229-3</w:t>
            </w:r>
          </w:p>
        </w:tc>
        <w:tc>
          <w:tcPr>
            <w:tcW w:w="1219" w:type="dxa"/>
            <w:vAlign w:val="bottom"/>
          </w:tcPr>
          <w:p w14:paraId="35C90EC0" w14:textId="30425707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7D47B4D6" w14:textId="79ADB1DA" w:rsidR="00E1134A" w:rsidRPr="00315577" w:rsidRDefault="00315577" w:rsidP="00E1134A">
            <w:pPr>
              <w:jc w:val="right"/>
            </w:pPr>
            <w:r w:rsidRPr="00315577">
              <w:t>3</w:t>
            </w:r>
          </w:p>
        </w:tc>
      </w:tr>
      <w:tr w:rsidR="00E1134A" w:rsidRPr="00831FDF" w14:paraId="71BD58CE" w14:textId="6BDDB90B" w:rsidTr="00E1134A">
        <w:tc>
          <w:tcPr>
            <w:tcW w:w="4513" w:type="dxa"/>
          </w:tcPr>
          <w:p w14:paraId="441B7887" w14:textId="77777777" w:rsidR="00E1134A" w:rsidRPr="00557755" w:rsidRDefault="00E1134A" w:rsidP="00E1134A">
            <w:r w:rsidRPr="00557755">
              <w:t>34.229-4</w:t>
            </w:r>
          </w:p>
        </w:tc>
        <w:tc>
          <w:tcPr>
            <w:tcW w:w="1219" w:type="dxa"/>
            <w:vAlign w:val="bottom"/>
          </w:tcPr>
          <w:p w14:paraId="6CEB9D85" w14:textId="45A069A7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2606E64A" w14:textId="2ED530BD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2BBB8206" w14:textId="03CA86DB" w:rsidTr="00E1134A">
        <w:tc>
          <w:tcPr>
            <w:tcW w:w="4513" w:type="dxa"/>
          </w:tcPr>
          <w:p w14:paraId="0804D252" w14:textId="0195B94A" w:rsidR="00E1134A" w:rsidRPr="00557755" w:rsidRDefault="00E1134A" w:rsidP="00E1134A">
            <w:r w:rsidRPr="00557755">
              <w:t>34.229-</w:t>
            </w:r>
            <w:r>
              <w:t>5</w:t>
            </w:r>
          </w:p>
        </w:tc>
        <w:tc>
          <w:tcPr>
            <w:tcW w:w="1219" w:type="dxa"/>
            <w:vAlign w:val="bottom"/>
          </w:tcPr>
          <w:p w14:paraId="3C055474" w14:textId="0929806A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23" w:type="dxa"/>
          </w:tcPr>
          <w:p w14:paraId="3385B69D" w14:textId="0CC38AF4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C72FA3" w14:paraId="5D2042CF" w14:textId="372C7C16" w:rsidTr="00E1134A">
        <w:tc>
          <w:tcPr>
            <w:tcW w:w="4513" w:type="dxa"/>
          </w:tcPr>
          <w:p w14:paraId="0823E474" w14:textId="77777777" w:rsidR="00E1134A" w:rsidRPr="00C72FA3" w:rsidRDefault="00E1134A" w:rsidP="00E1134A">
            <w:r w:rsidRPr="00C72FA3">
              <w:t>36.508</w:t>
            </w:r>
          </w:p>
        </w:tc>
        <w:tc>
          <w:tcPr>
            <w:tcW w:w="1219" w:type="dxa"/>
            <w:vAlign w:val="bottom"/>
          </w:tcPr>
          <w:p w14:paraId="63FFF29B" w14:textId="0AA25560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23" w:type="dxa"/>
          </w:tcPr>
          <w:p w14:paraId="6D0B148C" w14:textId="27A8B9D8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59BD9B69" w14:textId="020D350C" w:rsidTr="00E1134A">
        <w:tc>
          <w:tcPr>
            <w:tcW w:w="4513" w:type="dxa"/>
          </w:tcPr>
          <w:p w14:paraId="39AFD418" w14:textId="77777777" w:rsidR="00E1134A" w:rsidRPr="007D5265" w:rsidRDefault="00E1134A" w:rsidP="00E1134A">
            <w:r w:rsidRPr="007D5265">
              <w:t>36.509</w:t>
            </w:r>
          </w:p>
        </w:tc>
        <w:tc>
          <w:tcPr>
            <w:tcW w:w="1219" w:type="dxa"/>
            <w:vAlign w:val="bottom"/>
          </w:tcPr>
          <w:p w14:paraId="29686ED8" w14:textId="14B61D07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26710AF2" w14:textId="68E7A3C5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A32A94" w14:paraId="1E4C7C4E" w14:textId="7E79FB86" w:rsidTr="00E1134A">
        <w:tc>
          <w:tcPr>
            <w:tcW w:w="4513" w:type="dxa"/>
          </w:tcPr>
          <w:p w14:paraId="59FFFF82" w14:textId="44AF2515" w:rsidR="00E1134A" w:rsidRPr="00A32A94" w:rsidRDefault="00E1134A" w:rsidP="00E1134A">
            <w:r w:rsidRPr="00A32A94">
              <w:t>36.521-1</w:t>
            </w:r>
          </w:p>
        </w:tc>
        <w:tc>
          <w:tcPr>
            <w:tcW w:w="1219" w:type="dxa"/>
            <w:vAlign w:val="bottom"/>
          </w:tcPr>
          <w:p w14:paraId="4CF9FB70" w14:textId="54C3C189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23" w:type="dxa"/>
          </w:tcPr>
          <w:p w14:paraId="2D2FD008" w14:textId="450CC035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5944D8DB" w14:textId="0073C486" w:rsidTr="00E1134A">
        <w:tc>
          <w:tcPr>
            <w:tcW w:w="4513" w:type="dxa"/>
          </w:tcPr>
          <w:p w14:paraId="7749750E" w14:textId="77777777" w:rsidR="00E1134A" w:rsidRPr="007D5265" w:rsidRDefault="00E1134A" w:rsidP="00E1134A">
            <w:r w:rsidRPr="007D5265">
              <w:t>36.521-2</w:t>
            </w:r>
          </w:p>
        </w:tc>
        <w:tc>
          <w:tcPr>
            <w:tcW w:w="1219" w:type="dxa"/>
            <w:vAlign w:val="bottom"/>
          </w:tcPr>
          <w:p w14:paraId="581C872E" w14:textId="0038518D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23" w:type="dxa"/>
          </w:tcPr>
          <w:p w14:paraId="597ADB88" w14:textId="68CDA60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593B78" w14:paraId="0AC0D217" w14:textId="63A02C8E" w:rsidTr="00E1134A">
        <w:tc>
          <w:tcPr>
            <w:tcW w:w="4513" w:type="dxa"/>
          </w:tcPr>
          <w:p w14:paraId="41402B57" w14:textId="77777777" w:rsidR="00E1134A" w:rsidRPr="00593B78" w:rsidRDefault="00E1134A" w:rsidP="00E1134A">
            <w:r w:rsidRPr="00593B78">
              <w:t>36.521-3</w:t>
            </w:r>
          </w:p>
        </w:tc>
        <w:tc>
          <w:tcPr>
            <w:tcW w:w="1219" w:type="dxa"/>
            <w:vAlign w:val="bottom"/>
          </w:tcPr>
          <w:p w14:paraId="55CB8404" w14:textId="29955139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923" w:type="dxa"/>
          </w:tcPr>
          <w:p w14:paraId="7B947E5E" w14:textId="7770D856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D51C3" w14:paraId="55B68C3F" w14:textId="5656DCDF" w:rsidTr="00E1134A">
        <w:tc>
          <w:tcPr>
            <w:tcW w:w="4513" w:type="dxa"/>
          </w:tcPr>
          <w:p w14:paraId="10385242" w14:textId="462A0809" w:rsidR="00E1134A" w:rsidRPr="00593B78" w:rsidRDefault="00E1134A" w:rsidP="00E1134A">
            <w:r w:rsidRPr="00593B78">
              <w:t>36.521-</w:t>
            </w:r>
            <w:r>
              <w:t>4</w:t>
            </w:r>
          </w:p>
        </w:tc>
        <w:tc>
          <w:tcPr>
            <w:tcW w:w="1219" w:type="dxa"/>
            <w:vAlign w:val="bottom"/>
          </w:tcPr>
          <w:p w14:paraId="5BB85B15" w14:textId="6C7E4EF5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923" w:type="dxa"/>
          </w:tcPr>
          <w:p w14:paraId="4A8B1BCE" w14:textId="0BB325DF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593B78" w14:paraId="2335C908" w14:textId="66FAF524" w:rsidTr="00E1134A">
        <w:tc>
          <w:tcPr>
            <w:tcW w:w="4513" w:type="dxa"/>
          </w:tcPr>
          <w:p w14:paraId="22486C3D" w14:textId="0D5EABAD" w:rsidR="00E1134A" w:rsidRPr="00593B78" w:rsidRDefault="00E1134A" w:rsidP="00E1134A">
            <w:r w:rsidRPr="00593B78">
              <w:t>36.523-1</w:t>
            </w:r>
          </w:p>
        </w:tc>
        <w:tc>
          <w:tcPr>
            <w:tcW w:w="1219" w:type="dxa"/>
            <w:vAlign w:val="bottom"/>
          </w:tcPr>
          <w:p w14:paraId="4F6D1642" w14:textId="7B88B92C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923" w:type="dxa"/>
          </w:tcPr>
          <w:p w14:paraId="26FBC15D" w14:textId="5E33F844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78F3A891" w14:textId="17E672E2" w:rsidTr="00E1134A">
        <w:tc>
          <w:tcPr>
            <w:tcW w:w="4513" w:type="dxa"/>
          </w:tcPr>
          <w:p w14:paraId="616DECE1" w14:textId="77777777" w:rsidR="00E1134A" w:rsidRPr="007D5265" w:rsidRDefault="00E1134A" w:rsidP="00E1134A">
            <w:r w:rsidRPr="007D5265">
              <w:t>36.523-2</w:t>
            </w:r>
          </w:p>
        </w:tc>
        <w:tc>
          <w:tcPr>
            <w:tcW w:w="1219" w:type="dxa"/>
            <w:vAlign w:val="bottom"/>
          </w:tcPr>
          <w:p w14:paraId="51255DB0" w14:textId="4CF03BF2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23" w:type="dxa"/>
          </w:tcPr>
          <w:p w14:paraId="2187FCA2" w14:textId="3B54FAFF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7217A6CB" w14:textId="5B988CD0" w:rsidTr="00E1134A">
        <w:tc>
          <w:tcPr>
            <w:tcW w:w="4513" w:type="dxa"/>
          </w:tcPr>
          <w:p w14:paraId="3696BB16" w14:textId="77777777" w:rsidR="00E1134A" w:rsidRPr="007D5265" w:rsidRDefault="00E1134A" w:rsidP="00E1134A">
            <w:r w:rsidRPr="007D5265">
              <w:t>36.523-3</w:t>
            </w:r>
          </w:p>
        </w:tc>
        <w:tc>
          <w:tcPr>
            <w:tcW w:w="1219" w:type="dxa"/>
            <w:vAlign w:val="bottom"/>
          </w:tcPr>
          <w:p w14:paraId="4F9410EF" w14:textId="281CCEF6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0040DE">
              <w:rPr>
                <w:rFonts w:ascii="Arial" w:hAnsi="Arial" w:cs="Arial"/>
                <w:color w:val="000000"/>
              </w:rPr>
              <w:t>+1 RP</w:t>
            </w:r>
          </w:p>
        </w:tc>
        <w:tc>
          <w:tcPr>
            <w:tcW w:w="923" w:type="dxa"/>
          </w:tcPr>
          <w:p w14:paraId="7E5A87C6" w14:textId="45660412" w:rsidR="00E1134A" w:rsidRPr="00315577" w:rsidRDefault="00315577" w:rsidP="00E1134A">
            <w:pPr>
              <w:jc w:val="right"/>
            </w:pPr>
            <w:r w:rsidRPr="00315577">
              <w:t>12</w:t>
            </w:r>
          </w:p>
        </w:tc>
      </w:tr>
      <w:tr w:rsidR="00E1134A" w:rsidRPr="00831FDF" w14:paraId="423AD31C" w14:textId="0155F9F5" w:rsidTr="00E1134A">
        <w:tc>
          <w:tcPr>
            <w:tcW w:w="4513" w:type="dxa"/>
          </w:tcPr>
          <w:p w14:paraId="1066C14B" w14:textId="4F7816FF" w:rsidR="00E1134A" w:rsidRPr="007D5265" w:rsidRDefault="00E1134A" w:rsidP="00E1134A">
            <w:r>
              <w:t>36.579-1</w:t>
            </w:r>
          </w:p>
        </w:tc>
        <w:tc>
          <w:tcPr>
            <w:tcW w:w="1219" w:type="dxa"/>
            <w:vAlign w:val="bottom"/>
          </w:tcPr>
          <w:p w14:paraId="51122459" w14:textId="79F0D119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923" w:type="dxa"/>
          </w:tcPr>
          <w:p w14:paraId="40095CD3" w14:textId="41114F18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01545DF6" w14:textId="1B8F211B" w:rsidTr="00E1134A">
        <w:tc>
          <w:tcPr>
            <w:tcW w:w="4513" w:type="dxa"/>
          </w:tcPr>
          <w:p w14:paraId="65C1A572" w14:textId="77777777" w:rsidR="00E1134A" w:rsidRPr="007D5265" w:rsidRDefault="00E1134A" w:rsidP="00E1134A">
            <w:r>
              <w:t>36.579-2</w:t>
            </w:r>
          </w:p>
        </w:tc>
        <w:tc>
          <w:tcPr>
            <w:tcW w:w="1219" w:type="dxa"/>
            <w:vAlign w:val="bottom"/>
          </w:tcPr>
          <w:p w14:paraId="50F5032B" w14:textId="64C2B470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23" w:type="dxa"/>
          </w:tcPr>
          <w:p w14:paraId="62877304" w14:textId="302E0DE8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535C2B7" w14:textId="5A3C6E94" w:rsidTr="00E1134A">
        <w:tc>
          <w:tcPr>
            <w:tcW w:w="4513" w:type="dxa"/>
          </w:tcPr>
          <w:p w14:paraId="1CA5635C" w14:textId="77777777" w:rsidR="00E1134A" w:rsidRPr="007D5265" w:rsidRDefault="00E1134A" w:rsidP="00E1134A">
            <w:r>
              <w:t>36.579-3</w:t>
            </w:r>
          </w:p>
        </w:tc>
        <w:tc>
          <w:tcPr>
            <w:tcW w:w="1219" w:type="dxa"/>
            <w:vAlign w:val="bottom"/>
          </w:tcPr>
          <w:p w14:paraId="0FE194B8" w14:textId="02BCDA55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5C132315" w14:textId="120943A8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25F8439A" w14:textId="3459006B" w:rsidTr="00E1134A">
        <w:tc>
          <w:tcPr>
            <w:tcW w:w="4513" w:type="dxa"/>
          </w:tcPr>
          <w:p w14:paraId="5A7BE628" w14:textId="77777777" w:rsidR="00E1134A" w:rsidRPr="007D5265" w:rsidRDefault="00E1134A" w:rsidP="00E1134A">
            <w:r>
              <w:t>36.579-4</w:t>
            </w:r>
          </w:p>
        </w:tc>
        <w:tc>
          <w:tcPr>
            <w:tcW w:w="1219" w:type="dxa"/>
            <w:vAlign w:val="bottom"/>
          </w:tcPr>
          <w:p w14:paraId="5E397A26" w14:textId="7145C4D8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5E0FFA0A" w14:textId="17149C78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535C604C" w14:textId="0C8C17DF" w:rsidTr="00E1134A">
        <w:tc>
          <w:tcPr>
            <w:tcW w:w="4513" w:type="dxa"/>
          </w:tcPr>
          <w:p w14:paraId="404628FC" w14:textId="77777777" w:rsidR="00E1134A" w:rsidRPr="007D5265" w:rsidRDefault="00E1134A" w:rsidP="00E1134A">
            <w:r>
              <w:t>36.579-5</w:t>
            </w:r>
          </w:p>
        </w:tc>
        <w:tc>
          <w:tcPr>
            <w:tcW w:w="1219" w:type="dxa"/>
            <w:vAlign w:val="bottom"/>
          </w:tcPr>
          <w:p w14:paraId="5E9F34AB" w14:textId="40FD3E9C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0040DE">
              <w:rPr>
                <w:rFonts w:ascii="Arial" w:hAnsi="Arial" w:cs="Arial"/>
                <w:color w:val="000000"/>
              </w:rPr>
              <w:t>+1 RP</w:t>
            </w:r>
          </w:p>
        </w:tc>
        <w:tc>
          <w:tcPr>
            <w:tcW w:w="923" w:type="dxa"/>
          </w:tcPr>
          <w:p w14:paraId="1CB47E42" w14:textId="0668B401" w:rsidR="00E1134A" w:rsidRPr="00315577" w:rsidRDefault="00315577" w:rsidP="00E1134A">
            <w:pPr>
              <w:jc w:val="right"/>
            </w:pPr>
            <w:r w:rsidRPr="00315577">
              <w:t>2</w:t>
            </w:r>
          </w:p>
        </w:tc>
      </w:tr>
      <w:tr w:rsidR="00E1134A" w:rsidRPr="00A90EB0" w14:paraId="1CB63E6D" w14:textId="43841FA0" w:rsidTr="00E1134A">
        <w:tc>
          <w:tcPr>
            <w:tcW w:w="4513" w:type="dxa"/>
          </w:tcPr>
          <w:p w14:paraId="19E737E7" w14:textId="77777777" w:rsidR="00E1134A" w:rsidRPr="007D5265" w:rsidRDefault="00E1134A" w:rsidP="00E1134A">
            <w:r>
              <w:t>36.579-6</w:t>
            </w:r>
          </w:p>
        </w:tc>
        <w:tc>
          <w:tcPr>
            <w:tcW w:w="1219" w:type="dxa"/>
            <w:vAlign w:val="bottom"/>
          </w:tcPr>
          <w:p w14:paraId="565848CC" w14:textId="1952FE64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23" w:type="dxa"/>
          </w:tcPr>
          <w:p w14:paraId="13ED9693" w14:textId="623CA735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A90EB0" w14:paraId="711986B1" w14:textId="1D3916C4" w:rsidTr="00E1134A">
        <w:tc>
          <w:tcPr>
            <w:tcW w:w="4513" w:type="dxa"/>
          </w:tcPr>
          <w:p w14:paraId="168597D8" w14:textId="77777777" w:rsidR="00E1134A" w:rsidRPr="007D5265" w:rsidRDefault="00E1134A" w:rsidP="00E1134A">
            <w:r>
              <w:lastRenderedPageBreak/>
              <w:t>36.579-7</w:t>
            </w:r>
          </w:p>
        </w:tc>
        <w:tc>
          <w:tcPr>
            <w:tcW w:w="1219" w:type="dxa"/>
            <w:vAlign w:val="bottom"/>
          </w:tcPr>
          <w:p w14:paraId="1E1EEE72" w14:textId="3DB5058A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23" w:type="dxa"/>
          </w:tcPr>
          <w:p w14:paraId="23AE4F00" w14:textId="0DBAD994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D51C3" w14:paraId="5F41E6BC" w14:textId="3DA98127" w:rsidTr="00E1134A">
        <w:tc>
          <w:tcPr>
            <w:tcW w:w="4513" w:type="dxa"/>
          </w:tcPr>
          <w:p w14:paraId="7F299ACB" w14:textId="1101D961" w:rsidR="00E1134A" w:rsidRPr="007D5265" w:rsidRDefault="00E1134A" w:rsidP="00E1134A">
            <w:r>
              <w:t>36.579-8</w:t>
            </w:r>
          </w:p>
        </w:tc>
        <w:tc>
          <w:tcPr>
            <w:tcW w:w="1219" w:type="dxa"/>
            <w:vAlign w:val="bottom"/>
          </w:tcPr>
          <w:p w14:paraId="7A245E8B" w14:textId="40287D91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604C03FD" w14:textId="45A6B378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D51C3" w14:paraId="40A4A05C" w14:textId="04B3D01C" w:rsidTr="00E1134A">
        <w:tc>
          <w:tcPr>
            <w:tcW w:w="4513" w:type="dxa"/>
          </w:tcPr>
          <w:p w14:paraId="7E3DB4BA" w14:textId="1E528302" w:rsidR="00E1134A" w:rsidRPr="007D5265" w:rsidRDefault="00E1134A" w:rsidP="00E1134A">
            <w:r>
              <w:t>36.579-9</w:t>
            </w:r>
          </w:p>
        </w:tc>
        <w:tc>
          <w:tcPr>
            <w:tcW w:w="1219" w:type="dxa"/>
            <w:vAlign w:val="bottom"/>
          </w:tcPr>
          <w:p w14:paraId="204B3C22" w14:textId="1C68A8E8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014EA1DF" w14:textId="5A48855B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4CB8AEEA" w14:textId="1386B8AB" w:rsidTr="00E1134A">
        <w:tc>
          <w:tcPr>
            <w:tcW w:w="4513" w:type="dxa"/>
          </w:tcPr>
          <w:p w14:paraId="7B513061" w14:textId="77777777" w:rsidR="00E1134A" w:rsidRPr="005E2084" w:rsidRDefault="00E1134A" w:rsidP="00E1134A">
            <w:r w:rsidRPr="005E2084">
              <w:t>36.903</w:t>
            </w:r>
          </w:p>
        </w:tc>
        <w:tc>
          <w:tcPr>
            <w:tcW w:w="1219" w:type="dxa"/>
            <w:vAlign w:val="bottom"/>
          </w:tcPr>
          <w:p w14:paraId="74B9F1A5" w14:textId="75CF52E6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23" w:type="dxa"/>
          </w:tcPr>
          <w:p w14:paraId="1C784340" w14:textId="0988CB8B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1EF63E7F" w14:textId="3F1C7A6C" w:rsidTr="00E1134A">
        <w:tc>
          <w:tcPr>
            <w:tcW w:w="4513" w:type="dxa"/>
          </w:tcPr>
          <w:p w14:paraId="641B177B" w14:textId="77777777" w:rsidR="00E1134A" w:rsidRPr="005E2084" w:rsidRDefault="00E1134A" w:rsidP="00E1134A">
            <w:r>
              <w:t>36.904</w:t>
            </w:r>
          </w:p>
        </w:tc>
        <w:tc>
          <w:tcPr>
            <w:tcW w:w="1219" w:type="dxa"/>
            <w:vAlign w:val="bottom"/>
          </w:tcPr>
          <w:p w14:paraId="7E60A6AB" w14:textId="420D9C20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5CE6D7EB" w14:textId="5E18627E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762566D1" w14:textId="5DAEC60E" w:rsidTr="00E1134A">
        <w:tc>
          <w:tcPr>
            <w:tcW w:w="4513" w:type="dxa"/>
          </w:tcPr>
          <w:p w14:paraId="67C845BB" w14:textId="77777777" w:rsidR="00E1134A" w:rsidRPr="005E2084" w:rsidRDefault="00E1134A" w:rsidP="00E1134A">
            <w:r>
              <w:t>36.905</w:t>
            </w:r>
          </w:p>
        </w:tc>
        <w:tc>
          <w:tcPr>
            <w:tcW w:w="1219" w:type="dxa"/>
            <w:vAlign w:val="bottom"/>
          </w:tcPr>
          <w:p w14:paraId="09280E99" w14:textId="5915541A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23" w:type="dxa"/>
          </w:tcPr>
          <w:p w14:paraId="60C4BA21" w14:textId="2C50A9AC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1A07FCD7" w14:textId="78A9AD7D" w:rsidTr="00E1134A">
        <w:tc>
          <w:tcPr>
            <w:tcW w:w="4513" w:type="dxa"/>
          </w:tcPr>
          <w:p w14:paraId="13E6502C" w14:textId="77777777" w:rsidR="00E1134A" w:rsidRPr="005E2084" w:rsidRDefault="00E1134A" w:rsidP="00E1134A">
            <w:r>
              <w:t>36.978</w:t>
            </w:r>
          </w:p>
        </w:tc>
        <w:tc>
          <w:tcPr>
            <w:tcW w:w="1219" w:type="dxa"/>
            <w:vAlign w:val="bottom"/>
          </w:tcPr>
          <w:p w14:paraId="059E5F5C" w14:textId="4D85C86F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27BD08D1" w14:textId="211268D0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F1EDEF3" w14:textId="4105D548" w:rsidTr="00E1134A">
        <w:tc>
          <w:tcPr>
            <w:tcW w:w="4513" w:type="dxa"/>
          </w:tcPr>
          <w:p w14:paraId="3F7B7F73" w14:textId="77777777" w:rsidR="00E1134A" w:rsidRPr="005E2084" w:rsidRDefault="00E1134A" w:rsidP="00E1134A">
            <w:r>
              <w:t>37.544</w:t>
            </w:r>
          </w:p>
        </w:tc>
        <w:tc>
          <w:tcPr>
            <w:tcW w:w="1219" w:type="dxa"/>
            <w:vAlign w:val="bottom"/>
          </w:tcPr>
          <w:p w14:paraId="7FD53338" w14:textId="32B4B078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311AE062" w14:textId="24C3EBC1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A03563" w14:paraId="03B4673A" w14:textId="3B776051" w:rsidTr="00E1134A">
        <w:tc>
          <w:tcPr>
            <w:tcW w:w="4513" w:type="dxa"/>
          </w:tcPr>
          <w:p w14:paraId="0E5BF7D5" w14:textId="77777777" w:rsidR="00E1134A" w:rsidRPr="00A03563" w:rsidRDefault="00E1134A" w:rsidP="00E1134A">
            <w:r w:rsidRPr="00A03563">
              <w:t>37.571-1</w:t>
            </w:r>
          </w:p>
        </w:tc>
        <w:tc>
          <w:tcPr>
            <w:tcW w:w="1219" w:type="dxa"/>
            <w:vAlign w:val="bottom"/>
          </w:tcPr>
          <w:p w14:paraId="793F5B0D" w14:textId="0EE26351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923" w:type="dxa"/>
          </w:tcPr>
          <w:p w14:paraId="0E94F62A" w14:textId="7F8D68BF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D596FD7" w14:textId="1D27D64C" w:rsidTr="00E1134A">
        <w:tc>
          <w:tcPr>
            <w:tcW w:w="4513" w:type="dxa"/>
          </w:tcPr>
          <w:p w14:paraId="3AE8D7DD" w14:textId="77777777" w:rsidR="00E1134A" w:rsidRPr="005E2084" w:rsidRDefault="00E1134A" w:rsidP="00E1134A">
            <w:r>
              <w:t>37.571-2</w:t>
            </w:r>
          </w:p>
        </w:tc>
        <w:tc>
          <w:tcPr>
            <w:tcW w:w="1219" w:type="dxa"/>
            <w:vAlign w:val="bottom"/>
          </w:tcPr>
          <w:p w14:paraId="11AE112E" w14:textId="5636E167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5DD5C7A8" w14:textId="49FE655D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216E3623" w14:textId="00429EDB" w:rsidTr="00E1134A">
        <w:tc>
          <w:tcPr>
            <w:tcW w:w="4513" w:type="dxa"/>
          </w:tcPr>
          <w:p w14:paraId="1B2475F5" w14:textId="77777777" w:rsidR="00E1134A" w:rsidRPr="005E2084" w:rsidRDefault="00E1134A" w:rsidP="00E1134A">
            <w:r>
              <w:t>37.571-3</w:t>
            </w:r>
          </w:p>
        </w:tc>
        <w:tc>
          <w:tcPr>
            <w:tcW w:w="1219" w:type="dxa"/>
            <w:vAlign w:val="bottom"/>
          </w:tcPr>
          <w:p w14:paraId="60CDEC61" w14:textId="3DEDA68D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56F21DCD" w14:textId="2FD0B725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0F22F91D" w14:textId="7EC5A6E9" w:rsidTr="00E1134A">
        <w:tc>
          <w:tcPr>
            <w:tcW w:w="4513" w:type="dxa"/>
          </w:tcPr>
          <w:p w14:paraId="1C1FAF70" w14:textId="77777777" w:rsidR="00E1134A" w:rsidRPr="005E2084" w:rsidRDefault="00E1134A" w:rsidP="00E1134A">
            <w:r>
              <w:t>37.571-4</w:t>
            </w:r>
          </w:p>
        </w:tc>
        <w:tc>
          <w:tcPr>
            <w:tcW w:w="1219" w:type="dxa"/>
            <w:vAlign w:val="bottom"/>
          </w:tcPr>
          <w:p w14:paraId="069A238C" w14:textId="4E57AE01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0040DE">
              <w:rPr>
                <w:rFonts w:ascii="Arial" w:hAnsi="Arial" w:cs="Arial"/>
                <w:color w:val="000000"/>
              </w:rPr>
              <w:t>+1 RP</w:t>
            </w:r>
          </w:p>
        </w:tc>
        <w:tc>
          <w:tcPr>
            <w:tcW w:w="923" w:type="dxa"/>
          </w:tcPr>
          <w:p w14:paraId="62526CC0" w14:textId="772A3E28" w:rsidR="00E1134A" w:rsidRPr="00315577" w:rsidRDefault="00315577" w:rsidP="00E1134A">
            <w:pPr>
              <w:jc w:val="right"/>
            </w:pPr>
            <w:r w:rsidRPr="00315577">
              <w:t>5</w:t>
            </w:r>
          </w:p>
        </w:tc>
      </w:tr>
      <w:tr w:rsidR="00E1134A" w:rsidRPr="00831FDF" w14:paraId="1C0ECD83" w14:textId="63C0DC93" w:rsidTr="00E1134A">
        <w:tc>
          <w:tcPr>
            <w:tcW w:w="4513" w:type="dxa"/>
          </w:tcPr>
          <w:p w14:paraId="4BBB8E93" w14:textId="77777777" w:rsidR="00E1134A" w:rsidRPr="005E2084" w:rsidRDefault="00E1134A" w:rsidP="00E1134A">
            <w:r w:rsidRPr="005E2084">
              <w:t>37.571-5</w:t>
            </w:r>
          </w:p>
        </w:tc>
        <w:tc>
          <w:tcPr>
            <w:tcW w:w="1219" w:type="dxa"/>
            <w:vAlign w:val="bottom"/>
          </w:tcPr>
          <w:p w14:paraId="75596A5A" w14:textId="5241060E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23" w:type="dxa"/>
          </w:tcPr>
          <w:p w14:paraId="0251ED72" w14:textId="777777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47699DE8" w14:textId="00B52A86" w:rsidTr="00E1134A">
        <w:tc>
          <w:tcPr>
            <w:tcW w:w="4513" w:type="dxa"/>
          </w:tcPr>
          <w:p w14:paraId="7EEEDCAD" w14:textId="77777777" w:rsidR="00E1134A" w:rsidRPr="005E2084" w:rsidRDefault="00E1134A" w:rsidP="00E1134A">
            <w:r w:rsidRPr="005E2084">
              <w:t>37.901</w:t>
            </w:r>
          </w:p>
        </w:tc>
        <w:tc>
          <w:tcPr>
            <w:tcW w:w="1219" w:type="dxa"/>
            <w:vAlign w:val="bottom"/>
          </w:tcPr>
          <w:p w14:paraId="2C94D1A2" w14:textId="3902EA64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643B0632" w14:textId="3150480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7D717B38" w14:textId="754510B9" w:rsidTr="00E1134A">
        <w:tc>
          <w:tcPr>
            <w:tcW w:w="4513" w:type="dxa"/>
          </w:tcPr>
          <w:p w14:paraId="39DB9CC8" w14:textId="77777777" w:rsidR="00E1134A" w:rsidRPr="005E2084" w:rsidRDefault="00E1134A" w:rsidP="00E1134A">
            <w:r w:rsidRPr="005E2084">
              <w:t>37.901</w:t>
            </w:r>
            <w:r>
              <w:t>-5</w:t>
            </w:r>
          </w:p>
        </w:tc>
        <w:tc>
          <w:tcPr>
            <w:tcW w:w="1219" w:type="dxa"/>
            <w:vAlign w:val="bottom"/>
          </w:tcPr>
          <w:p w14:paraId="391A73C8" w14:textId="13539A13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23" w:type="dxa"/>
          </w:tcPr>
          <w:p w14:paraId="46D8924D" w14:textId="3254B01B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5FDAA673" w14:textId="02538AE5" w:rsidTr="00E1134A">
        <w:tc>
          <w:tcPr>
            <w:tcW w:w="4513" w:type="dxa"/>
          </w:tcPr>
          <w:p w14:paraId="05911F17" w14:textId="590F6B05" w:rsidR="00E1134A" w:rsidRPr="005E2084" w:rsidRDefault="00E1134A" w:rsidP="00E1134A">
            <w:r>
              <w:t>38.508-1</w:t>
            </w:r>
          </w:p>
        </w:tc>
        <w:tc>
          <w:tcPr>
            <w:tcW w:w="1219" w:type="dxa"/>
            <w:vAlign w:val="bottom"/>
          </w:tcPr>
          <w:p w14:paraId="2B625FB1" w14:textId="0D0F7C2F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923" w:type="dxa"/>
          </w:tcPr>
          <w:p w14:paraId="77FDD4D3" w14:textId="4A81AC53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BAE127A" w14:textId="6D99B0CB" w:rsidTr="00E1134A">
        <w:tc>
          <w:tcPr>
            <w:tcW w:w="4513" w:type="dxa"/>
          </w:tcPr>
          <w:p w14:paraId="62307719" w14:textId="03F21692" w:rsidR="00E1134A" w:rsidRPr="005E2084" w:rsidRDefault="00E1134A" w:rsidP="00E1134A">
            <w:r>
              <w:t>38.508-2</w:t>
            </w:r>
          </w:p>
        </w:tc>
        <w:tc>
          <w:tcPr>
            <w:tcW w:w="1219" w:type="dxa"/>
            <w:vAlign w:val="bottom"/>
          </w:tcPr>
          <w:p w14:paraId="7855D471" w14:textId="15F97515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923" w:type="dxa"/>
          </w:tcPr>
          <w:p w14:paraId="0FC3F581" w14:textId="44496FD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363292BE" w14:textId="3B6F64C2" w:rsidTr="00E1134A">
        <w:tc>
          <w:tcPr>
            <w:tcW w:w="4513" w:type="dxa"/>
          </w:tcPr>
          <w:p w14:paraId="1007D081" w14:textId="77777777" w:rsidR="00E1134A" w:rsidRPr="005E2084" w:rsidRDefault="00E1134A" w:rsidP="00E1134A">
            <w:r>
              <w:t>38.509</w:t>
            </w:r>
          </w:p>
        </w:tc>
        <w:tc>
          <w:tcPr>
            <w:tcW w:w="1219" w:type="dxa"/>
            <w:vAlign w:val="bottom"/>
          </w:tcPr>
          <w:p w14:paraId="16D693D9" w14:textId="04826A3D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40F29B0A" w14:textId="5312CE2B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2E48F9F" w14:textId="35ADD4B6" w:rsidTr="00E1134A">
        <w:tc>
          <w:tcPr>
            <w:tcW w:w="4513" w:type="dxa"/>
          </w:tcPr>
          <w:p w14:paraId="4D346122" w14:textId="3E0FF602" w:rsidR="00E1134A" w:rsidRPr="005E2084" w:rsidRDefault="00E1134A" w:rsidP="00E1134A">
            <w:r>
              <w:t>38.521-1</w:t>
            </w:r>
          </w:p>
        </w:tc>
        <w:tc>
          <w:tcPr>
            <w:tcW w:w="1219" w:type="dxa"/>
            <w:vAlign w:val="bottom"/>
          </w:tcPr>
          <w:p w14:paraId="6D7F3495" w14:textId="18F05087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143</w:t>
            </w:r>
          </w:p>
        </w:tc>
        <w:tc>
          <w:tcPr>
            <w:tcW w:w="923" w:type="dxa"/>
          </w:tcPr>
          <w:p w14:paraId="44113329" w14:textId="1D58AF51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FC4341" w14:paraId="6F260DC2" w14:textId="1272B5CB" w:rsidTr="00E1134A">
        <w:tc>
          <w:tcPr>
            <w:tcW w:w="4513" w:type="dxa"/>
          </w:tcPr>
          <w:p w14:paraId="7566BDE5" w14:textId="77777777" w:rsidR="00E1134A" w:rsidRPr="00FC4341" w:rsidRDefault="00E1134A" w:rsidP="00E1134A">
            <w:r w:rsidRPr="00FC4341">
              <w:t>38.521-2</w:t>
            </w:r>
          </w:p>
        </w:tc>
        <w:tc>
          <w:tcPr>
            <w:tcW w:w="1219" w:type="dxa"/>
            <w:vAlign w:val="bottom"/>
          </w:tcPr>
          <w:p w14:paraId="018FF30E" w14:textId="0A49790F" w:rsidR="00E1134A" w:rsidRPr="009A3C4A" w:rsidRDefault="00E1134A" w:rsidP="00E1134A">
            <w:pPr>
              <w:jc w:val="right"/>
              <w:rPr>
                <w:color w:val="D9D9D9" w:themeColor="background1" w:themeShade="D9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923" w:type="dxa"/>
          </w:tcPr>
          <w:p w14:paraId="0A6C131E" w14:textId="38CA8936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AEDF5D6" w14:textId="1918C4B7" w:rsidTr="00E1134A">
        <w:tc>
          <w:tcPr>
            <w:tcW w:w="4513" w:type="dxa"/>
          </w:tcPr>
          <w:p w14:paraId="21EAC919" w14:textId="4626CDCA" w:rsidR="00E1134A" w:rsidRPr="005E2084" w:rsidRDefault="00E1134A" w:rsidP="00E1134A">
            <w:r>
              <w:t>38.521-3</w:t>
            </w:r>
          </w:p>
        </w:tc>
        <w:tc>
          <w:tcPr>
            <w:tcW w:w="1219" w:type="dxa"/>
            <w:vAlign w:val="bottom"/>
          </w:tcPr>
          <w:p w14:paraId="47317875" w14:textId="41F9707A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923" w:type="dxa"/>
          </w:tcPr>
          <w:p w14:paraId="4FE6F912" w14:textId="600416B2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270FE711" w14:textId="286A79D2" w:rsidTr="00E1134A">
        <w:tc>
          <w:tcPr>
            <w:tcW w:w="4513" w:type="dxa"/>
          </w:tcPr>
          <w:p w14:paraId="45FD0BD4" w14:textId="7D93AD9F" w:rsidR="00E1134A" w:rsidRPr="005E2084" w:rsidRDefault="00E1134A" w:rsidP="00E1134A">
            <w:r>
              <w:t>38.521-4</w:t>
            </w:r>
          </w:p>
        </w:tc>
        <w:tc>
          <w:tcPr>
            <w:tcW w:w="1219" w:type="dxa"/>
            <w:vAlign w:val="bottom"/>
          </w:tcPr>
          <w:p w14:paraId="17BB8BE0" w14:textId="15D264C8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923" w:type="dxa"/>
          </w:tcPr>
          <w:p w14:paraId="10F1CB46" w14:textId="29C74409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D51C3" w14:paraId="71C6CD07" w14:textId="2B5139A8" w:rsidTr="00E1134A">
        <w:tc>
          <w:tcPr>
            <w:tcW w:w="4513" w:type="dxa"/>
          </w:tcPr>
          <w:p w14:paraId="38CF18F2" w14:textId="1181AD50" w:rsidR="00E1134A" w:rsidRPr="005E2084" w:rsidRDefault="00E1134A" w:rsidP="00E1134A">
            <w:r>
              <w:t>38.521-5</w:t>
            </w:r>
          </w:p>
        </w:tc>
        <w:tc>
          <w:tcPr>
            <w:tcW w:w="1219" w:type="dxa"/>
            <w:vAlign w:val="bottom"/>
          </w:tcPr>
          <w:p w14:paraId="7BFCD560" w14:textId="6180A5A0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923" w:type="dxa"/>
          </w:tcPr>
          <w:p w14:paraId="2D92BF6F" w14:textId="2D691D6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10BA3DB7" w14:textId="18ACC603" w:rsidTr="00E1134A">
        <w:tc>
          <w:tcPr>
            <w:tcW w:w="4513" w:type="dxa"/>
          </w:tcPr>
          <w:p w14:paraId="28203837" w14:textId="77777777" w:rsidR="00E1134A" w:rsidRPr="005E2084" w:rsidRDefault="00E1134A" w:rsidP="00E1134A">
            <w:r>
              <w:t>38.522</w:t>
            </w:r>
          </w:p>
        </w:tc>
        <w:tc>
          <w:tcPr>
            <w:tcW w:w="1219" w:type="dxa"/>
            <w:vAlign w:val="bottom"/>
          </w:tcPr>
          <w:p w14:paraId="771962EE" w14:textId="13A57329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923" w:type="dxa"/>
          </w:tcPr>
          <w:p w14:paraId="23F53335" w14:textId="0A2FD628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439427ED" w14:textId="0CE3D383" w:rsidTr="00E1134A">
        <w:tc>
          <w:tcPr>
            <w:tcW w:w="4513" w:type="dxa"/>
          </w:tcPr>
          <w:p w14:paraId="53DE5791" w14:textId="7D100600" w:rsidR="00E1134A" w:rsidRPr="005E2084" w:rsidRDefault="00E1134A" w:rsidP="00E1134A">
            <w:r>
              <w:t>38.523-1</w:t>
            </w:r>
          </w:p>
        </w:tc>
        <w:tc>
          <w:tcPr>
            <w:tcW w:w="1219" w:type="dxa"/>
            <w:vAlign w:val="bottom"/>
          </w:tcPr>
          <w:p w14:paraId="13D23776" w14:textId="1FC2EF4D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923" w:type="dxa"/>
          </w:tcPr>
          <w:p w14:paraId="02A65EEC" w14:textId="2FF9639C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769178F0" w14:textId="0144C7A7" w:rsidTr="00E1134A">
        <w:tc>
          <w:tcPr>
            <w:tcW w:w="4513" w:type="dxa"/>
          </w:tcPr>
          <w:p w14:paraId="25CC7EAD" w14:textId="77777777" w:rsidR="00E1134A" w:rsidRPr="005E2084" w:rsidRDefault="00E1134A" w:rsidP="00E1134A">
            <w:r>
              <w:t>38.523-2</w:t>
            </w:r>
          </w:p>
        </w:tc>
        <w:tc>
          <w:tcPr>
            <w:tcW w:w="1219" w:type="dxa"/>
            <w:vAlign w:val="bottom"/>
          </w:tcPr>
          <w:p w14:paraId="31247995" w14:textId="3C54A595" w:rsidR="00E1134A" w:rsidRPr="009A3C4A" w:rsidRDefault="00E1134A" w:rsidP="00E1134A">
            <w:pPr>
              <w:jc w:val="right"/>
              <w:rPr>
                <w:color w:val="D9D9D9" w:themeColor="background1" w:themeShade="D9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23" w:type="dxa"/>
          </w:tcPr>
          <w:p w14:paraId="5F590E96" w14:textId="7B869A62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D51C3" w14:paraId="56BEC7F0" w14:textId="513CC361" w:rsidTr="00E1134A">
        <w:tc>
          <w:tcPr>
            <w:tcW w:w="4513" w:type="dxa"/>
          </w:tcPr>
          <w:p w14:paraId="45D99755" w14:textId="77777777" w:rsidR="00E1134A" w:rsidRPr="00ED51C3" w:rsidRDefault="00E1134A" w:rsidP="00E1134A">
            <w:r w:rsidRPr="00ED51C3">
              <w:t>38.523-3</w:t>
            </w:r>
          </w:p>
        </w:tc>
        <w:tc>
          <w:tcPr>
            <w:tcW w:w="1219" w:type="dxa"/>
            <w:vAlign w:val="bottom"/>
          </w:tcPr>
          <w:p w14:paraId="478F735E" w14:textId="14BB3335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0040DE">
              <w:rPr>
                <w:rFonts w:ascii="Arial" w:hAnsi="Arial" w:cs="Arial"/>
                <w:color w:val="000000"/>
              </w:rPr>
              <w:t>+1 RP</w:t>
            </w:r>
          </w:p>
        </w:tc>
        <w:tc>
          <w:tcPr>
            <w:tcW w:w="923" w:type="dxa"/>
          </w:tcPr>
          <w:p w14:paraId="6549AEAB" w14:textId="703BF767" w:rsidR="00E1134A" w:rsidRPr="00315577" w:rsidRDefault="00315577" w:rsidP="00E1134A">
            <w:pPr>
              <w:jc w:val="right"/>
            </w:pPr>
            <w:r w:rsidRPr="00315577">
              <w:t>84</w:t>
            </w:r>
          </w:p>
        </w:tc>
      </w:tr>
      <w:tr w:rsidR="00E1134A" w:rsidRPr="00831FDF" w14:paraId="7D9E067B" w14:textId="28830A5E" w:rsidTr="00E1134A">
        <w:tc>
          <w:tcPr>
            <w:tcW w:w="4513" w:type="dxa"/>
          </w:tcPr>
          <w:p w14:paraId="700918A7" w14:textId="6765BDEA" w:rsidR="00E1134A" w:rsidRPr="005E2084" w:rsidRDefault="00E1134A" w:rsidP="00E1134A">
            <w:r>
              <w:t>38.533</w:t>
            </w:r>
          </w:p>
        </w:tc>
        <w:tc>
          <w:tcPr>
            <w:tcW w:w="1219" w:type="dxa"/>
            <w:vAlign w:val="bottom"/>
          </w:tcPr>
          <w:p w14:paraId="2803B009" w14:textId="0AE18B0E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201</w:t>
            </w:r>
          </w:p>
        </w:tc>
        <w:tc>
          <w:tcPr>
            <w:tcW w:w="923" w:type="dxa"/>
          </w:tcPr>
          <w:p w14:paraId="30851C5E" w14:textId="50655F42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3BFA764B" w14:textId="77777777" w:rsidTr="00E1134A">
        <w:tc>
          <w:tcPr>
            <w:tcW w:w="4513" w:type="dxa"/>
          </w:tcPr>
          <w:p w14:paraId="76DEE783" w14:textId="685D715B" w:rsidR="00E1134A" w:rsidRDefault="00E1134A" w:rsidP="00E1134A">
            <w:r>
              <w:t>38.551</w:t>
            </w:r>
          </w:p>
        </w:tc>
        <w:tc>
          <w:tcPr>
            <w:tcW w:w="1219" w:type="dxa"/>
            <w:vAlign w:val="bottom"/>
          </w:tcPr>
          <w:p w14:paraId="606473FD" w14:textId="09A05635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23" w:type="dxa"/>
          </w:tcPr>
          <w:p w14:paraId="08C2A43A" w14:textId="6A6DD16C" w:rsidR="00E1134A" w:rsidRPr="00315577" w:rsidRDefault="00A7490F" w:rsidP="00E1134A">
            <w:pPr>
              <w:jc w:val="right"/>
            </w:pPr>
            <w:r>
              <w:t>0</w:t>
            </w:r>
          </w:p>
        </w:tc>
      </w:tr>
      <w:tr w:rsidR="00E1134A" w:rsidRPr="00831FDF" w14:paraId="1D836EE1" w14:textId="77777777" w:rsidTr="00E1134A">
        <w:tc>
          <w:tcPr>
            <w:tcW w:w="4513" w:type="dxa"/>
          </w:tcPr>
          <w:p w14:paraId="0A0F0954" w14:textId="63D2997B" w:rsidR="00E1134A" w:rsidRDefault="00E1134A" w:rsidP="00E1134A">
            <w:r>
              <w:t>38.561</w:t>
            </w:r>
          </w:p>
        </w:tc>
        <w:tc>
          <w:tcPr>
            <w:tcW w:w="1219" w:type="dxa"/>
            <w:vAlign w:val="bottom"/>
          </w:tcPr>
          <w:p w14:paraId="7DE58B51" w14:textId="6717D29E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23" w:type="dxa"/>
          </w:tcPr>
          <w:p w14:paraId="6A1E9E48" w14:textId="1207FEC5" w:rsidR="00E1134A" w:rsidRPr="00315577" w:rsidRDefault="00A7490F" w:rsidP="00E1134A">
            <w:pPr>
              <w:jc w:val="right"/>
            </w:pPr>
            <w:r>
              <w:t>0</w:t>
            </w:r>
          </w:p>
        </w:tc>
      </w:tr>
      <w:tr w:rsidR="00E1134A" w:rsidRPr="00831FDF" w14:paraId="01C0EA3E" w14:textId="744D8483" w:rsidTr="00E1134A">
        <w:tc>
          <w:tcPr>
            <w:tcW w:w="4513" w:type="dxa"/>
          </w:tcPr>
          <w:p w14:paraId="326B8FB3" w14:textId="77777777" w:rsidR="00E1134A" w:rsidRPr="005E2084" w:rsidRDefault="00E1134A" w:rsidP="00E1134A">
            <w:r>
              <w:t>38</w:t>
            </w:r>
            <w:r w:rsidRPr="005E2084">
              <w:t>.903</w:t>
            </w:r>
          </w:p>
        </w:tc>
        <w:tc>
          <w:tcPr>
            <w:tcW w:w="1219" w:type="dxa"/>
            <w:vAlign w:val="bottom"/>
          </w:tcPr>
          <w:p w14:paraId="637498F9" w14:textId="1D5BB235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923" w:type="dxa"/>
          </w:tcPr>
          <w:p w14:paraId="0B1D6539" w14:textId="28BBF4AC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26E6F03" w14:textId="565611D1" w:rsidTr="00E1134A">
        <w:tc>
          <w:tcPr>
            <w:tcW w:w="4513" w:type="dxa"/>
          </w:tcPr>
          <w:p w14:paraId="60E6F848" w14:textId="77777777" w:rsidR="00E1134A" w:rsidRPr="005E2084" w:rsidRDefault="00E1134A" w:rsidP="00E1134A">
            <w:r>
              <w:t>38.905</w:t>
            </w:r>
          </w:p>
        </w:tc>
        <w:tc>
          <w:tcPr>
            <w:tcW w:w="1219" w:type="dxa"/>
            <w:vAlign w:val="bottom"/>
          </w:tcPr>
          <w:p w14:paraId="17CFBEFF" w14:textId="12D8C609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923" w:type="dxa"/>
          </w:tcPr>
          <w:p w14:paraId="17DF0924" w14:textId="79CF6CEA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C24CE7" w14:paraId="56E9B7D1" w14:textId="0F69DE54" w:rsidTr="00E1134A">
        <w:tc>
          <w:tcPr>
            <w:tcW w:w="4513" w:type="dxa"/>
          </w:tcPr>
          <w:p w14:paraId="73345D26" w14:textId="5B4EF34A" w:rsidR="00E1134A" w:rsidRPr="005E2084" w:rsidRDefault="00E1134A" w:rsidP="00E1134A">
            <w:r>
              <w:t>38.918</w:t>
            </w:r>
          </w:p>
        </w:tc>
        <w:tc>
          <w:tcPr>
            <w:tcW w:w="1219" w:type="dxa"/>
            <w:vAlign w:val="bottom"/>
          </w:tcPr>
          <w:p w14:paraId="3AE67D68" w14:textId="1619BB4D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3765C956" w14:textId="7738F2EA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3536D69B" w14:textId="1CF52A24" w:rsidTr="00E1134A">
        <w:tc>
          <w:tcPr>
            <w:tcW w:w="4513" w:type="dxa"/>
          </w:tcPr>
          <w:p w14:paraId="41A5A420" w14:textId="77777777" w:rsidR="00E1134A" w:rsidRPr="005E2084" w:rsidRDefault="00E1134A" w:rsidP="00E1134A">
            <w:r>
              <w:lastRenderedPageBreak/>
              <w:t>51.010-1</w:t>
            </w:r>
          </w:p>
        </w:tc>
        <w:tc>
          <w:tcPr>
            <w:tcW w:w="1219" w:type="dxa"/>
            <w:vAlign w:val="bottom"/>
          </w:tcPr>
          <w:p w14:paraId="0A9637E5" w14:textId="6D5C257F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23" w:type="dxa"/>
          </w:tcPr>
          <w:p w14:paraId="3FEAFE9E" w14:textId="51FB3DBE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594E919F" w14:textId="3542EE8C" w:rsidTr="00E1134A">
        <w:tc>
          <w:tcPr>
            <w:tcW w:w="4513" w:type="dxa"/>
          </w:tcPr>
          <w:p w14:paraId="13D3BEAB" w14:textId="77777777" w:rsidR="00E1134A" w:rsidRPr="005E2084" w:rsidRDefault="00E1134A" w:rsidP="00E1134A">
            <w:r>
              <w:t>51.010-2</w:t>
            </w:r>
          </w:p>
        </w:tc>
        <w:tc>
          <w:tcPr>
            <w:tcW w:w="1219" w:type="dxa"/>
            <w:vAlign w:val="bottom"/>
          </w:tcPr>
          <w:p w14:paraId="3D466F1A" w14:textId="318F0A4B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23" w:type="dxa"/>
          </w:tcPr>
          <w:p w14:paraId="52210F23" w14:textId="77414F1F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453E8484" w14:textId="49FB7D63" w:rsidTr="00E1134A">
        <w:tc>
          <w:tcPr>
            <w:tcW w:w="4513" w:type="dxa"/>
          </w:tcPr>
          <w:p w14:paraId="36356DC9" w14:textId="77777777" w:rsidR="00E1134A" w:rsidRPr="005E2084" w:rsidRDefault="00E1134A" w:rsidP="00E1134A">
            <w:r>
              <w:t>51.010-5</w:t>
            </w:r>
          </w:p>
        </w:tc>
        <w:tc>
          <w:tcPr>
            <w:tcW w:w="1219" w:type="dxa"/>
            <w:vAlign w:val="bottom"/>
          </w:tcPr>
          <w:p w14:paraId="3AC17683" w14:textId="7BDDB85A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2AEC45CD" w14:textId="56442592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AA3924" w14:paraId="49F30E5A" w14:textId="166817B3" w:rsidTr="00E1134A">
        <w:tc>
          <w:tcPr>
            <w:tcW w:w="4513" w:type="dxa"/>
            <w:tcBorders>
              <w:top w:val="single" w:sz="12" w:space="0" w:color="auto"/>
              <w:bottom w:val="single" w:sz="12" w:space="0" w:color="auto"/>
            </w:tcBorders>
          </w:tcPr>
          <w:p w14:paraId="0A6E9AE4" w14:textId="77777777" w:rsidR="00E1134A" w:rsidRPr="00AA3924" w:rsidRDefault="00E1134A" w:rsidP="00E1134A">
            <w:pPr>
              <w:pStyle w:val="TAL"/>
            </w:pPr>
            <w:r w:rsidRPr="00AA3924">
              <w:rPr>
                <w:lang w:val="en-US"/>
              </w:rPr>
              <w:t>Total</w:t>
            </w:r>
          </w:p>
        </w:tc>
        <w:tc>
          <w:tcPr>
            <w:tcW w:w="1219" w:type="dxa"/>
            <w:tcBorders>
              <w:top w:val="single" w:sz="12" w:space="0" w:color="auto"/>
              <w:bottom w:val="single" w:sz="12" w:space="0" w:color="auto"/>
            </w:tcBorders>
          </w:tcPr>
          <w:p w14:paraId="5038D5A0" w14:textId="45F94F06" w:rsidR="00E1134A" w:rsidRPr="00E1134A" w:rsidRDefault="00E1134A" w:rsidP="00E1134A">
            <w:pPr>
              <w:jc w:val="right"/>
            </w:pPr>
            <w:r w:rsidRPr="00E1134A">
              <w:t>1070+4 RP</w:t>
            </w:r>
          </w:p>
        </w:tc>
        <w:tc>
          <w:tcPr>
            <w:tcW w:w="923" w:type="dxa"/>
            <w:tcBorders>
              <w:top w:val="single" w:sz="12" w:space="0" w:color="auto"/>
              <w:bottom w:val="single" w:sz="12" w:space="0" w:color="auto"/>
            </w:tcBorders>
          </w:tcPr>
          <w:p w14:paraId="2F6828D4" w14:textId="5954B3AA" w:rsidR="00E1134A" w:rsidRPr="00315577" w:rsidRDefault="00E1134A" w:rsidP="00E1134A">
            <w:pPr>
              <w:jc w:val="right"/>
            </w:pPr>
            <w:r w:rsidRPr="00315577">
              <w:t>1</w:t>
            </w:r>
            <w:r w:rsidR="00315577">
              <w:t>0</w:t>
            </w:r>
            <w:r w:rsidRPr="00315577">
              <w:t>6</w:t>
            </w:r>
          </w:p>
        </w:tc>
      </w:tr>
      <w:bookmarkEnd w:id="8"/>
    </w:tbl>
    <w:p w14:paraId="0C7A7B86" w14:textId="77777777" w:rsidR="00B40BB7" w:rsidRPr="005E2084" w:rsidRDefault="00B40BB7" w:rsidP="00B40BB7"/>
    <w:bookmarkEnd w:id="1"/>
    <w:bookmarkEnd w:id="2"/>
    <w:bookmarkEnd w:id="9"/>
    <w:p w14:paraId="524EA392" w14:textId="77777777" w:rsidR="00BD1DF2" w:rsidRDefault="00BD1DF2" w:rsidP="00BD1DF2">
      <w:pPr>
        <w:sectPr w:rsidR="00BD1DF2" w:rsidSect="00BF620D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2DE60AD5" w14:textId="77777777" w:rsidR="00BD1DF2" w:rsidRDefault="00BD1DF2" w:rsidP="00BD1DF2"/>
    <w:p w14:paraId="6D3A4B58" w14:textId="77777777" w:rsidR="002332BF" w:rsidRPr="00E17A38" w:rsidRDefault="00110455" w:rsidP="00A202AD">
      <w:pPr>
        <w:pStyle w:val="Heading1"/>
        <w:rPr>
          <w:lang w:val="en-US"/>
        </w:rPr>
      </w:pPr>
      <w:r>
        <w:rPr>
          <w:lang w:val="en-US"/>
        </w:rPr>
        <w:t>13</w:t>
      </w:r>
      <w:r w:rsidR="003B21C5">
        <w:rPr>
          <w:lang w:val="en-US"/>
        </w:rPr>
        <w:tab/>
      </w:r>
      <w:r w:rsidR="00DC6CCE" w:rsidRPr="00DC6CCE">
        <w:rPr>
          <w:lang w:val="en-US"/>
        </w:rPr>
        <w:t>New and open RAN5 UE Conformance testing WIs and SIs</w:t>
      </w:r>
    </w:p>
    <w:p w14:paraId="6848EFEB" w14:textId="77777777" w:rsidR="00440746" w:rsidRDefault="00440746" w:rsidP="00A202AD">
      <w:pPr>
        <w:pStyle w:val="Heading1"/>
        <w:rPr>
          <w:lang w:val="en-US"/>
        </w:rPr>
      </w:pPr>
    </w:p>
    <w:p w14:paraId="168742B4" w14:textId="6F09DBFA" w:rsidR="000D40CE" w:rsidRPr="004F572C" w:rsidRDefault="000D40CE" w:rsidP="00A202AD">
      <w:pPr>
        <w:pStyle w:val="Heading1"/>
        <w:rPr>
          <w:lang w:val="en-US"/>
        </w:rPr>
      </w:pPr>
      <w:r w:rsidRPr="004F572C">
        <w:rPr>
          <w:lang w:val="en-US"/>
        </w:rPr>
        <w:t>13.</w:t>
      </w:r>
      <w:r w:rsidR="00292065">
        <w:rPr>
          <w:lang w:val="en-US"/>
        </w:rPr>
        <w:t>2</w:t>
      </w:r>
      <w:r w:rsidR="00644D7B">
        <w:rPr>
          <w:lang w:val="en-US"/>
        </w:rPr>
        <w:tab/>
      </w:r>
      <w:r w:rsidRPr="004F572C">
        <w:rPr>
          <w:lang w:val="en-US"/>
        </w:rPr>
        <w:t>Open Rel-1</w:t>
      </w:r>
      <w:r w:rsidR="00B9714F">
        <w:rPr>
          <w:lang w:val="en-US"/>
        </w:rPr>
        <w:t>6</w:t>
      </w:r>
      <w:r>
        <w:rPr>
          <w:lang w:val="en-US"/>
        </w:rPr>
        <w:t xml:space="preserve"> W</w:t>
      </w:r>
      <w:r w:rsidRPr="004F572C">
        <w:rPr>
          <w:lang w:val="en-US"/>
        </w:rPr>
        <w:t>Is</w:t>
      </w:r>
    </w:p>
    <w:p w14:paraId="5BAE206B" w14:textId="77777777" w:rsidR="000B1AD0" w:rsidRDefault="000B1AD0" w:rsidP="0028593B"/>
    <w:p w14:paraId="5DA7F64F" w14:textId="77777777" w:rsidR="003539E1" w:rsidRPr="00917427" w:rsidRDefault="003539E1" w:rsidP="003539E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RP-240174</w:t>
      </w:r>
      <w:r>
        <w:rPr>
          <w:b/>
          <w:i/>
          <w:noProof/>
          <w:sz w:val="28"/>
        </w:rPr>
        <w:fldChar w:fldCharType="end"/>
      </w:r>
    </w:p>
    <w:p w14:paraId="0FA10A7F" w14:textId="77777777" w:rsidR="003539E1" w:rsidRPr="00784730" w:rsidRDefault="003539E1" w:rsidP="003539E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01C5CCA" w14:textId="77777777" w:rsidR="003539E1" w:rsidRPr="00050554" w:rsidRDefault="003539E1" w:rsidP="003539E1">
      <w:pPr>
        <w:rPr>
          <w:rFonts w:ascii="Arial" w:hAnsi="Arial" w:cs="Arial"/>
          <w:b/>
          <w:bCs/>
          <w:lang w:val="en-US"/>
        </w:rPr>
      </w:pPr>
    </w:p>
    <w:p w14:paraId="4B208321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9536959" w14:textId="77777777" w:rsidR="003539E1" w:rsidRPr="00E145B1" w:rsidRDefault="003539E1" w:rsidP="003539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Rel-16 NR CA and DC; and NR and LTE DC Configurations (NR_CADC_NR_LTE_DC_R16-UEConTest)</w:t>
      </w:r>
      <w:r>
        <w:rPr>
          <w:rFonts w:ascii="Arial" w:hAnsi="Arial" w:cs="Arial"/>
          <w:b/>
          <w:bCs/>
        </w:rPr>
        <w:fldChar w:fldCharType="end"/>
      </w:r>
    </w:p>
    <w:p w14:paraId="4FFD456F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</w:t>
      </w:r>
      <w:r>
        <w:rPr>
          <w:rFonts w:ascii="Arial" w:hAnsi="Arial" w:cs="Arial"/>
          <w:b/>
          <w:bCs/>
        </w:rPr>
        <w:fldChar w:fldCharType="end"/>
      </w:r>
    </w:p>
    <w:p w14:paraId="425DA5D1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DAF0B62" w14:textId="77777777" w:rsidR="003539E1" w:rsidRDefault="003539E1" w:rsidP="003539E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F547AE1" w14:textId="77777777" w:rsidR="003539E1" w:rsidRPr="004E535C" w:rsidRDefault="003539E1" w:rsidP="003539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539E1" w:rsidRPr="004E535C" w14:paraId="276D14F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FAE021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753C63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9A791C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24E42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51F38D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F94F54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64FA99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9EE7216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9B79CD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69CA193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1EF5C72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BA454C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301642E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539E1" w14:paraId="6D1F6E34" w14:textId="77777777" w:rsidTr="00585DDF">
        <w:tc>
          <w:tcPr>
            <w:tcW w:w="879" w:type="dxa"/>
          </w:tcPr>
          <w:p w14:paraId="1EC978C2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22A7315" w14:textId="77777777" w:rsidR="003539E1" w:rsidRDefault="003539E1" w:rsidP="00585DDF">
            <w:r>
              <w:rPr>
                <w:sz w:val="16"/>
                <w:szCs w:val="16"/>
              </w:rPr>
              <w:t>3016</w:t>
            </w:r>
          </w:p>
        </w:tc>
        <w:tc>
          <w:tcPr>
            <w:tcW w:w="517" w:type="dxa"/>
          </w:tcPr>
          <w:p w14:paraId="218DC6D8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121A9E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940A8B" w14:textId="77777777" w:rsidR="003539E1" w:rsidRDefault="003539E1" w:rsidP="00585DDF">
            <w:r>
              <w:rPr>
                <w:sz w:val="16"/>
                <w:szCs w:val="16"/>
              </w:rPr>
              <w:t>Update inter-band NR CA configuration of three bands CA_n1A-n8A-n78A</w:t>
            </w:r>
          </w:p>
        </w:tc>
        <w:tc>
          <w:tcPr>
            <w:tcW w:w="517" w:type="dxa"/>
          </w:tcPr>
          <w:p w14:paraId="06656CF6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11D395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2EF008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F314A1" w14:textId="77777777" w:rsidR="003539E1" w:rsidRDefault="003539E1" w:rsidP="00585DDF">
            <w:r>
              <w:rPr>
                <w:sz w:val="16"/>
                <w:szCs w:val="16"/>
              </w:rPr>
              <w:t>R5-240233</w:t>
            </w:r>
          </w:p>
        </w:tc>
        <w:tc>
          <w:tcPr>
            <w:tcW w:w="1597" w:type="dxa"/>
          </w:tcPr>
          <w:p w14:paraId="496B2E11" w14:textId="77777777" w:rsidR="003539E1" w:rsidRDefault="003539E1" w:rsidP="00585DDF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2FD32A41" w14:textId="77777777" w:rsidR="003539E1" w:rsidRDefault="003539E1" w:rsidP="00585DDF">
            <w:r>
              <w:rPr>
                <w:sz w:val="16"/>
                <w:szCs w:val="16"/>
              </w:rPr>
              <w:t>NR_CADC_NR_LTE_DC</w:t>
            </w:r>
            <w:r>
              <w:rPr>
                <w:sz w:val="16"/>
                <w:szCs w:val="16"/>
              </w:rPr>
              <w:lastRenderedPageBreak/>
              <w:t>_R16-UEConTest</w:t>
            </w:r>
          </w:p>
        </w:tc>
        <w:tc>
          <w:tcPr>
            <w:tcW w:w="2323" w:type="dxa"/>
          </w:tcPr>
          <w:p w14:paraId="5308BE8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83173E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7583F59B" w14:textId="77777777" w:rsidTr="00585DDF">
        <w:tc>
          <w:tcPr>
            <w:tcW w:w="879" w:type="dxa"/>
          </w:tcPr>
          <w:p w14:paraId="69D3A212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6FD7D01" w14:textId="77777777" w:rsidR="003539E1" w:rsidRDefault="003539E1" w:rsidP="00585DDF">
            <w:r>
              <w:rPr>
                <w:sz w:val="16"/>
                <w:szCs w:val="16"/>
              </w:rPr>
              <w:t>3022</w:t>
            </w:r>
          </w:p>
        </w:tc>
        <w:tc>
          <w:tcPr>
            <w:tcW w:w="517" w:type="dxa"/>
          </w:tcPr>
          <w:p w14:paraId="75B181D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CF7704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15A0CD" w14:textId="77777777" w:rsidR="003539E1" w:rsidRDefault="003539E1" w:rsidP="00585DDF">
            <w:r>
              <w:rPr>
                <w:sz w:val="16"/>
                <w:szCs w:val="16"/>
              </w:rPr>
              <w:t>Addition of test frequencies for new R16 NR CA combos within FR1</w:t>
            </w:r>
          </w:p>
        </w:tc>
        <w:tc>
          <w:tcPr>
            <w:tcW w:w="517" w:type="dxa"/>
          </w:tcPr>
          <w:p w14:paraId="1FC6DC33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FA509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FF2964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7D2C4A" w14:textId="77777777" w:rsidR="003539E1" w:rsidRDefault="003539E1" w:rsidP="00585DDF">
            <w:r>
              <w:rPr>
                <w:sz w:val="16"/>
                <w:szCs w:val="16"/>
              </w:rPr>
              <w:t>R5-240274</w:t>
            </w:r>
          </w:p>
        </w:tc>
        <w:tc>
          <w:tcPr>
            <w:tcW w:w="1597" w:type="dxa"/>
          </w:tcPr>
          <w:p w14:paraId="7518F9AE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5A2F9081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6DC78E49" w14:textId="77777777" w:rsidR="003539E1" w:rsidRDefault="003539E1" w:rsidP="00585DDF">
            <w:r>
              <w:rPr>
                <w:sz w:val="16"/>
                <w:szCs w:val="16"/>
              </w:rPr>
              <w:t>4.3.1.1.2.1</w:t>
            </w:r>
          </w:p>
        </w:tc>
        <w:tc>
          <w:tcPr>
            <w:tcW w:w="998" w:type="dxa"/>
          </w:tcPr>
          <w:p w14:paraId="1BAA762A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74817C6D" w14:textId="77777777" w:rsidTr="00585DDF">
        <w:tc>
          <w:tcPr>
            <w:tcW w:w="879" w:type="dxa"/>
          </w:tcPr>
          <w:p w14:paraId="62723F08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3E8FC55" w14:textId="77777777" w:rsidR="003539E1" w:rsidRDefault="003539E1" w:rsidP="00585DDF">
            <w:r>
              <w:rPr>
                <w:sz w:val="16"/>
                <w:szCs w:val="16"/>
              </w:rPr>
              <w:t>3029</w:t>
            </w:r>
          </w:p>
        </w:tc>
        <w:tc>
          <w:tcPr>
            <w:tcW w:w="517" w:type="dxa"/>
          </w:tcPr>
          <w:p w14:paraId="2C252E55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6F4A7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88C466" w14:textId="77777777" w:rsidR="003539E1" w:rsidRDefault="003539E1" w:rsidP="00585DDF">
            <w:r>
              <w:rPr>
                <w:sz w:val="16"/>
                <w:szCs w:val="16"/>
              </w:rPr>
              <w:t>Addition of test frequencies for new EN-DC comb within FR2</w:t>
            </w:r>
          </w:p>
        </w:tc>
        <w:tc>
          <w:tcPr>
            <w:tcW w:w="517" w:type="dxa"/>
          </w:tcPr>
          <w:p w14:paraId="72E3389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00151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36BC0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D703E5" w14:textId="77777777" w:rsidR="003539E1" w:rsidRDefault="003539E1" w:rsidP="00585DDF">
            <w:r>
              <w:rPr>
                <w:sz w:val="16"/>
                <w:szCs w:val="16"/>
              </w:rPr>
              <w:t>R5-241927</w:t>
            </w:r>
          </w:p>
        </w:tc>
        <w:tc>
          <w:tcPr>
            <w:tcW w:w="1597" w:type="dxa"/>
          </w:tcPr>
          <w:p w14:paraId="11BD555D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27809D37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C1C04F3" w14:textId="77777777" w:rsidR="003539E1" w:rsidRDefault="003539E1" w:rsidP="00585DDF">
            <w:r>
              <w:rPr>
                <w:sz w:val="16"/>
                <w:szCs w:val="16"/>
              </w:rPr>
              <w:t>4.3.1.5.1.2</w:t>
            </w:r>
          </w:p>
        </w:tc>
        <w:tc>
          <w:tcPr>
            <w:tcW w:w="998" w:type="dxa"/>
          </w:tcPr>
          <w:p w14:paraId="29F69A12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0BBF0F2" w14:textId="77777777" w:rsidTr="00585DDF">
        <w:tc>
          <w:tcPr>
            <w:tcW w:w="879" w:type="dxa"/>
          </w:tcPr>
          <w:p w14:paraId="268F6446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606A2E0" w14:textId="77777777" w:rsidR="003539E1" w:rsidRDefault="003539E1" w:rsidP="00585DDF">
            <w:r>
              <w:rPr>
                <w:sz w:val="16"/>
                <w:szCs w:val="16"/>
              </w:rPr>
              <w:t>3077</w:t>
            </w:r>
          </w:p>
        </w:tc>
        <w:tc>
          <w:tcPr>
            <w:tcW w:w="517" w:type="dxa"/>
          </w:tcPr>
          <w:p w14:paraId="27A35639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2FA34C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98653C" w14:textId="77777777" w:rsidR="003539E1" w:rsidRDefault="003539E1" w:rsidP="00585DDF">
            <w:r>
              <w:rPr>
                <w:sz w:val="16"/>
                <w:szCs w:val="16"/>
              </w:rPr>
              <w:t>Addition of test frequencies for DC_2A_n2A and DC_66A_n66A</w:t>
            </w:r>
          </w:p>
        </w:tc>
        <w:tc>
          <w:tcPr>
            <w:tcW w:w="517" w:type="dxa"/>
          </w:tcPr>
          <w:p w14:paraId="3770ABB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77EA6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B69A08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4147B9" w14:textId="77777777" w:rsidR="003539E1" w:rsidRDefault="003539E1" w:rsidP="00585DDF">
            <w:r>
              <w:rPr>
                <w:sz w:val="16"/>
                <w:szCs w:val="16"/>
              </w:rPr>
              <w:t>R5-241705</w:t>
            </w:r>
          </w:p>
        </w:tc>
        <w:tc>
          <w:tcPr>
            <w:tcW w:w="1597" w:type="dxa"/>
          </w:tcPr>
          <w:p w14:paraId="79693967" w14:textId="77777777" w:rsidR="003539E1" w:rsidRDefault="003539E1" w:rsidP="00585DDF">
            <w:r>
              <w:rPr>
                <w:sz w:val="16"/>
                <w:szCs w:val="16"/>
              </w:rPr>
              <w:t>WE Certification Oy, AT&amp;T</w:t>
            </w:r>
          </w:p>
        </w:tc>
        <w:tc>
          <w:tcPr>
            <w:tcW w:w="1122" w:type="dxa"/>
          </w:tcPr>
          <w:p w14:paraId="54CC2345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671FBD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D71E8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5CD3BCE" w14:textId="77777777" w:rsidTr="00585DDF">
        <w:tc>
          <w:tcPr>
            <w:tcW w:w="879" w:type="dxa"/>
          </w:tcPr>
          <w:p w14:paraId="55175911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BC0C341" w14:textId="77777777" w:rsidR="003539E1" w:rsidRDefault="003539E1" w:rsidP="00585DDF">
            <w:r>
              <w:rPr>
                <w:sz w:val="16"/>
                <w:szCs w:val="16"/>
              </w:rPr>
              <w:t>3083</w:t>
            </w:r>
          </w:p>
        </w:tc>
        <w:tc>
          <w:tcPr>
            <w:tcW w:w="517" w:type="dxa"/>
          </w:tcPr>
          <w:p w14:paraId="2D0F8BE7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76D6F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2278FC" w14:textId="77777777" w:rsidR="003539E1" w:rsidRDefault="003539E1" w:rsidP="00585DDF">
            <w:r>
              <w:rPr>
                <w:sz w:val="16"/>
                <w:szCs w:val="16"/>
              </w:rPr>
              <w:t>Correction to test frequencies for CA_n48(2A)</w:t>
            </w:r>
          </w:p>
        </w:tc>
        <w:tc>
          <w:tcPr>
            <w:tcW w:w="517" w:type="dxa"/>
          </w:tcPr>
          <w:p w14:paraId="4F88238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C8C76B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971CA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320E46" w14:textId="77777777" w:rsidR="003539E1" w:rsidRDefault="003539E1" w:rsidP="00585DDF">
            <w:r>
              <w:rPr>
                <w:sz w:val="16"/>
                <w:szCs w:val="16"/>
              </w:rPr>
              <w:t>R5-241706</w:t>
            </w:r>
          </w:p>
        </w:tc>
        <w:tc>
          <w:tcPr>
            <w:tcW w:w="1597" w:type="dxa"/>
          </w:tcPr>
          <w:p w14:paraId="585A7FB3" w14:textId="77777777" w:rsidR="003539E1" w:rsidRDefault="003539E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2E1E1ED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EA50A27" w14:textId="77777777" w:rsidR="003539E1" w:rsidRDefault="003539E1" w:rsidP="00585DDF">
            <w:r>
              <w:rPr>
                <w:sz w:val="16"/>
                <w:szCs w:val="16"/>
              </w:rPr>
              <w:t>4.3.1.1.5.48</w:t>
            </w:r>
          </w:p>
        </w:tc>
        <w:tc>
          <w:tcPr>
            <w:tcW w:w="998" w:type="dxa"/>
          </w:tcPr>
          <w:p w14:paraId="2C8357D4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0A147F5" w14:textId="77777777" w:rsidTr="00585DDF">
        <w:tc>
          <w:tcPr>
            <w:tcW w:w="879" w:type="dxa"/>
          </w:tcPr>
          <w:p w14:paraId="6D7C14DE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C3969FB" w14:textId="77777777" w:rsidR="003539E1" w:rsidRDefault="003539E1" w:rsidP="00585DDF">
            <w:r>
              <w:rPr>
                <w:sz w:val="16"/>
                <w:szCs w:val="16"/>
              </w:rPr>
              <w:t>3105</w:t>
            </w:r>
          </w:p>
        </w:tc>
        <w:tc>
          <w:tcPr>
            <w:tcW w:w="517" w:type="dxa"/>
          </w:tcPr>
          <w:p w14:paraId="51A39A39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6066F5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5A8E35" w14:textId="77777777" w:rsidR="003539E1" w:rsidRDefault="003539E1" w:rsidP="00585DDF">
            <w:r>
              <w:rPr>
                <w:sz w:val="16"/>
                <w:szCs w:val="16"/>
              </w:rPr>
              <w:t>Addition of signalling test frequencies for DC_2A_n2A and DC_66A_n66A</w:t>
            </w:r>
          </w:p>
        </w:tc>
        <w:tc>
          <w:tcPr>
            <w:tcW w:w="517" w:type="dxa"/>
          </w:tcPr>
          <w:p w14:paraId="520E72D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58E8BE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0E588C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BE211F" w14:textId="77777777" w:rsidR="003539E1" w:rsidRDefault="003539E1" w:rsidP="00585DDF">
            <w:r>
              <w:rPr>
                <w:sz w:val="16"/>
                <w:szCs w:val="16"/>
              </w:rPr>
              <w:t>R5-241580</w:t>
            </w:r>
          </w:p>
        </w:tc>
        <w:tc>
          <w:tcPr>
            <w:tcW w:w="1597" w:type="dxa"/>
          </w:tcPr>
          <w:p w14:paraId="79099DBE" w14:textId="77777777" w:rsidR="003539E1" w:rsidRDefault="003539E1" w:rsidP="00585DDF">
            <w:r>
              <w:rPr>
                <w:sz w:val="16"/>
                <w:szCs w:val="16"/>
              </w:rPr>
              <w:t>WE Certification, AT&amp;T</w:t>
            </w:r>
          </w:p>
        </w:tc>
        <w:tc>
          <w:tcPr>
            <w:tcW w:w="1122" w:type="dxa"/>
          </w:tcPr>
          <w:p w14:paraId="00F5690E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61CBE84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9A830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1D36A7C" w14:textId="77777777" w:rsidTr="00585DDF">
        <w:tc>
          <w:tcPr>
            <w:tcW w:w="879" w:type="dxa"/>
          </w:tcPr>
          <w:p w14:paraId="5652667B" w14:textId="77777777" w:rsidR="003539E1" w:rsidRDefault="003539E1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2326CC7" w14:textId="77777777" w:rsidR="003539E1" w:rsidRDefault="003539E1" w:rsidP="00585DDF">
            <w:r>
              <w:rPr>
                <w:sz w:val="16"/>
                <w:szCs w:val="16"/>
              </w:rPr>
              <w:t>0570</w:t>
            </w:r>
          </w:p>
        </w:tc>
        <w:tc>
          <w:tcPr>
            <w:tcW w:w="517" w:type="dxa"/>
          </w:tcPr>
          <w:p w14:paraId="5383DDF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E6439E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BCA871" w14:textId="77777777" w:rsidR="003539E1" w:rsidRDefault="003539E1" w:rsidP="00585DDF">
            <w:r>
              <w:rPr>
                <w:sz w:val="16"/>
                <w:szCs w:val="16"/>
              </w:rPr>
              <w:t>Addition of UE capability for new R16 NR CA combos within FR1</w:t>
            </w:r>
          </w:p>
        </w:tc>
        <w:tc>
          <w:tcPr>
            <w:tcW w:w="517" w:type="dxa"/>
          </w:tcPr>
          <w:p w14:paraId="3096B8B0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381646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BB493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EF43E8F" w14:textId="77777777" w:rsidR="003539E1" w:rsidRDefault="003539E1" w:rsidP="00585DDF">
            <w:r>
              <w:rPr>
                <w:sz w:val="16"/>
                <w:szCs w:val="16"/>
              </w:rPr>
              <w:t>R5-240276</w:t>
            </w:r>
          </w:p>
        </w:tc>
        <w:tc>
          <w:tcPr>
            <w:tcW w:w="1597" w:type="dxa"/>
          </w:tcPr>
          <w:p w14:paraId="0B10D8BB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20573D2D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DD2A683" w14:textId="77777777" w:rsidR="003539E1" w:rsidRDefault="003539E1" w:rsidP="00585DDF">
            <w:r>
              <w:rPr>
                <w:sz w:val="16"/>
                <w:szCs w:val="16"/>
              </w:rPr>
              <w:t>A.4.3.2A.4.1</w:t>
            </w:r>
          </w:p>
        </w:tc>
        <w:tc>
          <w:tcPr>
            <w:tcW w:w="998" w:type="dxa"/>
          </w:tcPr>
          <w:p w14:paraId="254ACE27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783C716D" w14:textId="77777777" w:rsidTr="00585DDF">
        <w:tc>
          <w:tcPr>
            <w:tcW w:w="879" w:type="dxa"/>
          </w:tcPr>
          <w:p w14:paraId="66A8F95A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38.508-2</w:t>
            </w:r>
          </w:p>
        </w:tc>
        <w:tc>
          <w:tcPr>
            <w:tcW w:w="637" w:type="dxa"/>
          </w:tcPr>
          <w:p w14:paraId="7B72D785" w14:textId="77777777" w:rsidR="003539E1" w:rsidRDefault="003539E1" w:rsidP="00585DDF">
            <w:r>
              <w:rPr>
                <w:sz w:val="16"/>
                <w:szCs w:val="16"/>
              </w:rPr>
              <w:t>0581</w:t>
            </w:r>
          </w:p>
        </w:tc>
        <w:tc>
          <w:tcPr>
            <w:tcW w:w="517" w:type="dxa"/>
          </w:tcPr>
          <w:p w14:paraId="7FC303BF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73AF1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111D89" w14:textId="77777777" w:rsidR="003539E1" w:rsidRDefault="003539E1" w:rsidP="00585DDF">
            <w:r>
              <w:rPr>
                <w:sz w:val="16"/>
                <w:szCs w:val="16"/>
              </w:rPr>
              <w:t>Addition of UE capability for new EN-DC comb within FR2</w:t>
            </w:r>
          </w:p>
        </w:tc>
        <w:tc>
          <w:tcPr>
            <w:tcW w:w="517" w:type="dxa"/>
          </w:tcPr>
          <w:p w14:paraId="27A6E750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04BA0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561BA2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2FE7BA" w14:textId="77777777" w:rsidR="003539E1" w:rsidRDefault="003539E1" w:rsidP="00585DDF">
            <w:r>
              <w:rPr>
                <w:sz w:val="16"/>
                <w:szCs w:val="16"/>
              </w:rPr>
              <w:t>R5-240410</w:t>
            </w:r>
          </w:p>
        </w:tc>
        <w:tc>
          <w:tcPr>
            <w:tcW w:w="1597" w:type="dxa"/>
          </w:tcPr>
          <w:p w14:paraId="45D997D2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47A2378B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539AAA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55D79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5F789870" w14:textId="77777777" w:rsidTr="00585DDF">
        <w:tc>
          <w:tcPr>
            <w:tcW w:w="879" w:type="dxa"/>
          </w:tcPr>
          <w:p w14:paraId="41D85DEE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4985AF0" w14:textId="77777777" w:rsidR="003539E1" w:rsidRDefault="003539E1" w:rsidP="00585DDF">
            <w:r>
              <w:rPr>
                <w:sz w:val="16"/>
                <w:szCs w:val="16"/>
              </w:rPr>
              <w:t>2608</w:t>
            </w:r>
          </w:p>
        </w:tc>
        <w:tc>
          <w:tcPr>
            <w:tcW w:w="517" w:type="dxa"/>
          </w:tcPr>
          <w:p w14:paraId="03E57D1C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FD5F6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42EB02" w14:textId="77777777" w:rsidR="003539E1" w:rsidRDefault="003539E1" w:rsidP="00585DDF">
            <w:r>
              <w:rPr>
                <w:sz w:val="16"/>
                <w:szCs w:val="16"/>
              </w:rPr>
              <w:t>Update test configuration table for NS_13</w:t>
            </w:r>
          </w:p>
        </w:tc>
        <w:tc>
          <w:tcPr>
            <w:tcW w:w="517" w:type="dxa"/>
          </w:tcPr>
          <w:p w14:paraId="063E82B9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29A24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42C0E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EE37BA" w14:textId="77777777" w:rsidR="003539E1" w:rsidRDefault="003539E1" w:rsidP="00585DDF">
            <w:r>
              <w:rPr>
                <w:sz w:val="16"/>
                <w:szCs w:val="16"/>
              </w:rPr>
              <w:t>R5-241727</w:t>
            </w:r>
          </w:p>
        </w:tc>
        <w:tc>
          <w:tcPr>
            <w:tcW w:w="1597" w:type="dxa"/>
          </w:tcPr>
          <w:p w14:paraId="77DCB90E" w14:textId="77777777" w:rsidR="003539E1" w:rsidRDefault="003539E1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69B440CD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326D5E9" w14:textId="77777777" w:rsidR="003539E1" w:rsidRDefault="003539E1" w:rsidP="00585DDF">
            <w:r>
              <w:rPr>
                <w:sz w:val="16"/>
                <w:szCs w:val="16"/>
              </w:rPr>
              <w:t>6.2.3.4,6.2.3.5</w:t>
            </w:r>
          </w:p>
        </w:tc>
        <w:tc>
          <w:tcPr>
            <w:tcW w:w="998" w:type="dxa"/>
          </w:tcPr>
          <w:p w14:paraId="43E91287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778DAAEC" w14:textId="77777777" w:rsidTr="00585DDF">
        <w:tc>
          <w:tcPr>
            <w:tcW w:w="879" w:type="dxa"/>
          </w:tcPr>
          <w:p w14:paraId="307CE0E6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1CC93B9" w14:textId="77777777" w:rsidR="003539E1" w:rsidRDefault="003539E1" w:rsidP="00585DDF">
            <w:r>
              <w:rPr>
                <w:sz w:val="16"/>
                <w:szCs w:val="16"/>
              </w:rPr>
              <w:t>2609</w:t>
            </w:r>
          </w:p>
        </w:tc>
        <w:tc>
          <w:tcPr>
            <w:tcW w:w="517" w:type="dxa"/>
          </w:tcPr>
          <w:p w14:paraId="604BF49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F2997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F68A47" w14:textId="77777777" w:rsidR="003539E1" w:rsidRDefault="003539E1" w:rsidP="00585DDF">
            <w:r>
              <w:rPr>
                <w:sz w:val="16"/>
                <w:szCs w:val="16"/>
              </w:rPr>
              <w:t>General updates of TS 38.521-1 clause 5 for R16 CA configurations</w:t>
            </w:r>
          </w:p>
        </w:tc>
        <w:tc>
          <w:tcPr>
            <w:tcW w:w="517" w:type="dxa"/>
          </w:tcPr>
          <w:p w14:paraId="4A239F0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98DC8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522DF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B96825" w14:textId="77777777" w:rsidR="003539E1" w:rsidRDefault="003539E1" w:rsidP="00585DDF">
            <w:r>
              <w:rPr>
                <w:sz w:val="16"/>
                <w:szCs w:val="16"/>
              </w:rPr>
              <w:t>R5-240228</w:t>
            </w:r>
          </w:p>
        </w:tc>
        <w:tc>
          <w:tcPr>
            <w:tcW w:w="1597" w:type="dxa"/>
          </w:tcPr>
          <w:p w14:paraId="3CDD1501" w14:textId="77777777" w:rsidR="003539E1" w:rsidRDefault="003539E1" w:rsidP="00585DDF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087B9EBC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9853DD5" w14:textId="77777777" w:rsidR="003539E1" w:rsidRDefault="003539E1" w:rsidP="00585DDF">
            <w:r>
              <w:rPr>
                <w:sz w:val="16"/>
                <w:szCs w:val="16"/>
              </w:rPr>
              <w:t>5.5A.3.1  5.5A.3.2</w:t>
            </w:r>
          </w:p>
        </w:tc>
        <w:tc>
          <w:tcPr>
            <w:tcW w:w="998" w:type="dxa"/>
          </w:tcPr>
          <w:p w14:paraId="57A1DC4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78BF9C39" w14:textId="77777777" w:rsidTr="00585DDF">
        <w:tc>
          <w:tcPr>
            <w:tcW w:w="879" w:type="dxa"/>
          </w:tcPr>
          <w:p w14:paraId="10E312FA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25BC261" w14:textId="77777777" w:rsidR="003539E1" w:rsidRDefault="003539E1" w:rsidP="00585DDF">
            <w:r>
              <w:rPr>
                <w:sz w:val="16"/>
                <w:szCs w:val="16"/>
              </w:rPr>
              <w:t>2612</w:t>
            </w:r>
          </w:p>
        </w:tc>
        <w:tc>
          <w:tcPr>
            <w:tcW w:w="517" w:type="dxa"/>
          </w:tcPr>
          <w:p w14:paraId="453D00F8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5AFC24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87C6F2" w14:textId="77777777" w:rsidR="003539E1" w:rsidRDefault="003539E1" w:rsidP="00585DDF">
            <w:r>
              <w:rPr>
                <w:sz w:val="16"/>
                <w:szCs w:val="16"/>
              </w:rPr>
              <w:t>Update 3DL CA reference sensitivity exceptions TC for CA_n1A-n8A-n78A</w:t>
            </w:r>
          </w:p>
        </w:tc>
        <w:tc>
          <w:tcPr>
            <w:tcW w:w="517" w:type="dxa"/>
          </w:tcPr>
          <w:p w14:paraId="6CE811E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03722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5402F7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A68EF00" w14:textId="77777777" w:rsidR="003539E1" w:rsidRDefault="003539E1" w:rsidP="00585DDF">
            <w:r>
              <w:rPr>
                <w:sz w:val="16"/>
                <w:szCs w:val="16"/>
              </w:rPr>
              <w:t>R5-240232</w:t>
            </w:r>
          </w:p>
        </w:tc>
        <w:tc>
          <w:tcPr>
            <w:tcW w:w="1597" w:type="dxa"/>
          </w:tcPr>
          <w:p w14:paraId="76A58A85" w14:textId="77777777" w:rsidR="003539E1" w:rsidRDefault="003539E1" w:rsidP="00585DDF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47C00102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BF38AC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1F16E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98B11C1" w14:textId="77777777" w:rsidTr="00585DDF">
        <w:tc>
          <w:tcPr>
            <w:tcW w:w="879" w:type="dxa"/>
          </w:tcPr>
          <w:p w14:paraId="69D928E5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B02D280" w14:textId="77777777" w:rsidR="003539E1" w:rsidRDefault="003539E1" w:rsidP="00585DDF">
            <w:r>
              <w:rPr>
                <w:sz w:val="16"/>
                <w:szCs w:val="16"/>
              </w:rPr>
              <w:t>2628</w:t>
            </w:r>
          </w:p>
        </w:tc>
        <w:tc>
          <w:tcPr>
            <w:tcW w:w="517" w:type="dxa"/>
          </w:tcPr>
          <w:p w14:paraId="4652554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9DC03B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E48FEB" w14:textId="77777777" w:rsidR="003539E1" w:rsidRDefault="003539E1" w:rsidP="00585DDF">
            <w:r>
              <w:rPr>
                <w:sz w:val="16"/>
                <w:szCs w:val="16"/>
              </w:rPr>
              <w:t>Editorial correction to test requirement of MPR for CA test case</w:t>
            </w:r>
          </w:p>
        </w:tc>
        <w:tc>
          <w:tcPr>
            <w:tcW w:w="517" w:type="dxa"/>
          </w:tcPr>
          <w:p w14:paraId="7872073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8B581E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1C0450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25C882" w14:textId="77777777" w:rsidR="003539E1" w:rsidRDefault="003539E1" w:rsidP="00585DDF">
            <w:r>
              <w:rPr>
                <w:sz w:val="16"/>
                <w:szCs w:val="16"/>
              </w:rPr>
              <w:t>R5-240315</w:t>
            </w:r>
          </w:p>
        </w:tc>
        <w:tc>
          <w:tcPr>
            <w:tcW w:w="1597" w:type="dxa"/>
          </w:tcPr>
          <w:p w14:paraId="6C89F353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348AEAB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16617ECF" w14:textId="77777777" w:rsidR="003539E1" w:rsidRDefault="003539E1" w:rsidP="00585DDF">
            <w:r>
              <w:rPr>
                <w:sz w:val="16"/>
                <w:szCs w:val="16"/>
              </w:rPr>
              <w:t>6.2A.2.1</w:t>
            </w:r>
          </w:p>
        </w:tc>
        <w:tc>
          <w:tcPr>
            <w:tcW w:w="998" w:type="dxa"/>
          </w:tcPr>
          <w:p w14:paraId="354A96E1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291CA0FA" w14:textId="77777777" w:rsidTr="00585DDF">
        <w:tc>
          <w:tcPr>
            <w:tcW w:w="879" w:type="dxa"/>
          </w:tcPr>
          <w:p w14:paraId="3734CEB0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FEA0AE7" w14:textId="77777777" w:rsidR="003539E1" w:rsidRDefault="003539E1" w:rsidP="00585DDF">
            <w:r>
              <w:rPr>
                <w:sz w:val="16"/>
                <w:szCs w:val="16"/>
              </w:rPr>
              <w:t>2632</w:t>
            </w:r>
          </w:p>
        </w:tc>
        <w:tc>
          <w:tcPr>
            <w:tcW w:w="517" w:type="dxa"/>
          </w:tcPr>
          <w:p w14:paraId="50B13F5F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D8F84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BA852E" w14:textId="77777777" w:rsidR="003539E1" w:rsidRDefault="003539E1" w:rsidP="00585DDF">
            <w:r>
              <w:rPr>
                <w:sz w:val="16"/>
                <w:szCs w:val="16"/>
              </w:rPr>
              <w:t>Addition of delta TIBc and UE maximum output power for new R16 NR CA combos within FR1</w:t>
            </w:r>
          </w:p>
        </w:tc>
        <w:tc>
          <w:tcPr>
            <w:tcW w:w="517" w:type="dxa"/>
          </w:tcPr>
          <w:p w14:paraId="7E93FC11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3A0786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3F5028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F2FC61" w14:textId="77777777" w:rsidR="003539E1" w:rsidRDefault="003539E1" w:rsidP="00585DDF">
            <w:r>
              <w:rPr>
                <w:sz w:val="16"/>
                <w:szCs w:val="16"/>
              </w:rPr>
              <w:t>R5-241728</w:t>
            </w:r>
          </w:p>
        </w:tc>
        <w:tc>
          <w:tcPr>
            <w:tcW w:w="1597" w:type="dxa"/>
          </w:tcPr>
          <w:p w14:paraId="1AC8D3A8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256C9346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515AA398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42DCC8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572CD4F4" w14:textId="77777777" w:rsidTr="00585DDF">
        <w:tc>
          <w:tcPr>
            <w:tcW w:w="879" w:type="dxa"/>
          </w:tcPr>
          <w:p w14:paraId="4A5852C3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96BE8AB" w14:textId="77777777" w:rsidR="003539E1" w:rsidRDefault="003539E1" w:rsidP="00585DDF">
            <w:r>
              <w:rPr>
                <w:sz w:val="16"/>
                <w:szCs w:val="16"/>
              </w:rPr>
              <w:t>2634</w:t>
            </w:r>
          </w:p>
        </w:tc>
        <w:tc>
          <w:tcPr>
            <w:tcW w:w="517" w:type="dxa"/>
          </w:tcPr>
          <w:p w14:paraId="7BC9BC30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457600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CC9B84" w14:textId="77777777" w:rsidR="003539E1" w:rsidRDefault="003539E1" w:rsidP="00585DDF">
            <w:r>
              <w:rPr>
                <w:sz w:val="16"/>
                <w:szCs w:val="16"/>
              </w:rPr>
              <w:t>Addition of delta RIBc and reference sensitivity for new R16 NR CA combos within FR1</w:t>
            </w:r>
          </w:p>
        </w:tc>
        <w:tc>
          <w:tcPr>
            <w:tcW w:w="517" w:type="dxa"/>
          </w:tcPr>
          <w:p w14:paraId="4876F5A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BB450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9535E28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E4FE4BE" w14:textId="77777777" w:rsidR="003539E1" w:rsidRDefault="003539E1" w:rsidP="00585DDF">
            <w:r>
              <w:rPr>
                <w:sz w:val="16"/>
                <w:szCs w:val="16"/>
              </w:rPr>
              <w:t>R5-241731</w:t>
            </w:r>
          </w:p>
        </w:tc>
        <w:tc>
          <w:tcPr>
            <w:tcW w:w="1597" w:type="dxa"/>
          </w:tcPr>
          <w:p w14:paraId="5A074069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633EF1DB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0D1461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7B7B0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8C06078" w14:textId="77777777" w:rsidTr="00585DDF">
        <w:tc>
          <w:tcPr>
            <w:tcW w:w="879" w:type="dxa"/>
          </w:tcPr>
          <w:p w14:paraId="6DF2663C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07490496" w14:textId="77777777" w:rsidR="003539E1" w:rsidRDefault="003539E1" w:rsidP="00585DDF">
            <w:r>
              <w:rPr>
                <w:sz w:val="16"/>
                <w:szCs w:val="16"/>
              </w:rPr>
              <w:t>2641</w:t>
            </w:r>
          </w:p>
        </w:tc>
        <w:tc>
          <w:tcPr>
            <w:tcW w:w="517" w:type="dxa"/>
          </w:tcPr>
          <w:p w14:paraId="17419A7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D005B3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777387" w14:textId="77777777" w:rsidR="003539E1" w:rsidRDefault="003539E1" w:rsidP="00585DDF">
            <w:r>
              <w:rPr>
                <w:sz w:val="16"/>
                <w:szCs w:val="16"/>
              </w:rPr>
              <w:t>Corrections to spurious emissions for CA_n3A-n28A</w:t>
            </w:r>
          </w:p>
        </w:tc>
        <w:tc>
          <w:tcPr>
            <w:tcW w:w="517" w:type="dxa"/>
          </w:tcPr>
          <w:p w14:paraId="6697D12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40314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EAEE4F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6924A04" w14:textId="77777777" w:rsidR="003539E1" w:rsidRDefault="003539E1" w:rsidP="00585DDF">
            <w:r>
              <w:rPr>
                <w:sz w:val="16"/>
                <w:szCs w:val="16"/>
              </w:rPr>
              <w:t>R5-240443</w:t>
            </w:r>
          </w:p>
        </w:tc>
        <w:tc>
          <w:tcPr>
            <w:tcW w:w="1597" w:type="dxa"/>
          </w:tcPr>
          <w:p w14:paraId="652E7270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41E91D9C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721CB3B" w14:textId="77777777" w:rsidR="003539E1" w:rsidRDefault="003539E1" w:rsidP="00585DDF">
            <w:r>
              <w:rPr>
                <w:sz w:val="16"/>
                <w:szCs w:val="16"/>
              </w:rPr>
              <w:t>6.5A.3.2</w:t>
            </w:r>
          </w:p>
        </w:tc>
        <w:tc>
          <w:tcPr>
            <w:tcW w:w="998" w:type="dxa"/>
          </w:tcPr>
          <w:p w14:paraId="567E5CF1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6AC4206F" w14:textId="77777777" w:rsidTr="00585DDF">
        <w:tc>
          <w:tcPr>
            <w:tcW w:w="879" w:type="dxa"/>
          </w:tcPr>
          <w:p w14:paraId="1741AA0C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D2548A7" w14:textId="77777777" w:rsidR="003539E1" w:rsidRDefault="003539E1" w:rsidP="00585DDF">
            <w:r>
              <w:rPr>
                <w:sz w:val="16"/>
                <w:szCs w:val="16"/>
              </w:rPr>
              <w:t>2650</w:t>
            </w:r>
          </w:p>
        </w:tc>
        <w:tc>
          <w:tcPr>
            <w:tcW w:w="517" w:type="dxa"/>
          </w:tcPr>
          <w:p w14:paraId="2A6114A6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61DFF2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D9373B" w14:textId="77777777" w:rsidR="003539E1" w:rsidRDefault="003539E1" w:rsidP="00585DDF">
            <w:r>
              <w:rPr>
                <w:sz w:val="16"/>
                <w:szCs w:val="16"/>
              </w:rPr>
              <w:t>FR1 CA - Test requirement correction for n2-n48 combo in test 7.3A.1_1</w:t>
            </w:r>
          </w:p>
        </w:tc>
        <w:tc>
          <w:tcPr>
            <w:tcW w:w="517" w:type="dxa"/>
          </w:tcPr>
          <w:p w14:paraId="2A28B6F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00D8C1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8863F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96EE9E4" w14:textId="77777777" w:rsidR="003539E1" w:rsidRDefault="003539E1" w:rsidP="00585DDF">
            <w:r>
              <w:rPr>
                <w:sz w:val="16"/>
                <w:szCs w:val="16"/>
              </w:rPr>
              <w:t>R5-240619</w:t>
            </w:r>
          </w:p>
        </w:tc>
        <w:tc>
          <w:tcPr>
            <w:tcW w:w="1597" w:type="dxa"/>
          </w:tcPr>
          <w:p w14:paraId="5F0FCBD5" w14:textId="77777777" w:rsidR="003539E1" w:rsidRDefault="003539E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C0B9BD1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6465A14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E9007A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C7FE051" w14:textId="77777777" w:rsidTr="00585DDF">
        <w:tc>
          <w:tcPr>
            <w:tcW w:w="879" w:type="dxa"/>
          </w:tcPr>
          <w:p w14:paraId="011D338C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84F20A7" w14:textId="77777777" w:rsidR="003539E1" w:rsidRDefault="003539E1" w:rsidP="00585DDF">
            <w:r>
              <w:rPr>
                <w:sz w:val="16"/>
                <w:szCs w:val="16"/>
              </w:rPr>
              <w:t>2651</w:t>
            </w:r>
          </w:p>
        </w:tc>
        <w:tc>
          <w:tcPr>
            <w:tcW w:w="517" w:type="dxa"/>
          </w:tcPr>
          <w:p w14:paraId="6EA4999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A5CD0A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B7CAAD" w14:textId="77777777" w:rsidR="003539E1" w:rsidRDefault="003539E1" w:rsidP="00585DDF">
            <w:r>
              <w:rPr>
                <w:sz w:val="16"/>
                <w:szCs w:val="16"/>
              </w:rPr>
              <w:t>Corrections for combo n48A-n66A in test case 7.3A.1_1</w:t>
            </w:r>
          </w:p>
        </w:tc>
        <w:tc>
          <w:tcPr>
            <w:tcW w:w="517" w:type="dxa"/>
          </w:tcPr>
          <w:p w14:paraId="3FE74B1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381E40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ED4AE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5E541B" w14:textId="77777777" w:rsidR="003539E1" w:rsidRDefault="003539E1" w:rsidP="00585DDF">
            <w:r>
              <w:rPr>
                <w:sz w:val="16"/>
                <w:szCs w:val="16"/>
              </w:rPr>
              <w:t>R5-240620</w:t>
            </w:r>
          </w:p>
        </w:tc>
        <w:tc>
          <w:tcPr>
            <w:tcW w:w="1597" w:type="dxa"/>
          </w:tcPr>
          <w:p w14:paraId="1DCD7CC2" w14:textId="77777777" w:rsidR="003539E1" w:rsidRDefault="003539E1" w:rsidP="00585DDF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6F37D5FF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C19885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8FDF8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BF1D70F" w14:textId="77777777" w:rsidTr="00585DDF">
        <w:tc>
          <w:tcPr>
            <w:tcW w:w="879" w:type="dxa"/>
          </w:tcPr>
          <w:p w14:paraId="60CD50D3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FA2A0D8" w14:textId="77777777" w:rsidR="003539E1" w:rsidRDefault="003539E1" w:rsidP="00585DDF">
            <w:r>
              <w:rPr>
                <w:sz w:val="16"/>
                <w:szCs w:val="16"/>
              </w:rPr>
              <w:t>2657</w:t>
            </w:r>
          </w:p>
        </w:tc>
        <w:tc>
          <w:tcPr>
            <w:tcW w:w="517" w:type="dxa"/>
          </w:tcPr>
          <w:p w14:paraId="5D01516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9D2C46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B827F6" w14:textId="77777777" w:rsidR="003539E1" w:rsidRDefault="003539E1" w:rsidP="00585DDF">
            <w:r>
              <w:rPr>
                <w:sz w:val="16"/>
                <w:szCs w:val="16"/>
              </w:rPr>
              <w:t>Addition of new test case 7.4A.4 Maximum input level for CA (5DL CA)</w:t>
            </w:r>
          </w:p>
        </w:tc>
        <w:tc>
          <w:tcPr>
            <w:tcW w:w="517" w:type="dxa"/>
          </w:tcPr>
          <w:p w14:paraId="01E1DA7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87CA3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66AEC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4AE0C0" w14:textId="77777777" w:rsidR="003539E1" w:rsidRDefault="003539E1" w:rsidP="00585DDF">
            <w:r>
              <w:rPr>
                <w:sz w:val="16"/>
                <w:szCs w:val="16"/>
              </w:rPr>
              <w:t>R5-240772</w:t>
            </w:r>
          </w:p>
        </w:tc>
        <w:tc>
          <w:tcPr>
            <w:tcW w:w="1597" w:type="dxa"/>
          </w:tcPr>
          <w:p w14:paraId="3D9D2042" w14:textId="77777777" w:rsidR="003539E1" w:rsidRDefault="003539E1" w:rsidP="00585DDF">
            <w:r>
              <w:rPr>
                <w:sz w:val="16"/>
                <w:szCs w:val="16"/>
              </w:rPr>
              <w:t>KTL</w:t>
            </w:r>
          </w:p>
        </w:tc>
        <w:tc>
          <w:tcPr>
            <w:tcW w:w="1122" w:type="dxa"/>
          </w:tcPr>
          <w:p w14:paraId="4FEB5D37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1363EDA3" w14:textId="77777777" w:rsidR="003539E1" w:rsidRDefault="003539E1" w:rsidP="00585DDF">
            <w:r>
              <w:rPr>
                <w:sz w:val="16"/>
                <w:szCs w:val="16"/>
              </w:rPr>
              <w:t>7.4A.4 (New)</w:t>
            </w:r>
          </w:p>
        </w:tc>
        <w:tc>
          <w:tcPr>
            <w:tcW w:w="998" w:type="dxa"/>
          </w:tcPr>
          <w:p w14:paraId="7BA033D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1B44D3D3" w14:textId="77777777" w:rsidTr="00585DDF">
        <w:tc>
          <w:tcPr>
            <w:tcW w:w="879" w:type="dxa"/>
          </w:tcPr>
          <w:p w14:paraId="17D44261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503343E" w14:textId="77777777" w:rsidR="003539E1" w:rsidRDefault="003539E1" w:rsidP="00585DDF">
            <w:r>
              <w:rPr>
                <w:sz w:val="16"/>
                <w:szCs w:val="16"/>
              </w:rPr>
              <w:t>2658</w:t>
            </w:r>
          </w:p>
        </w:tc>
        <w:tc>
          <w:tcPr>
            <w:tcW w:w="517" w:type="dxa"/>
          </w:tcPr>
          <w:p w14:paraId="26F8006C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34F72B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FAEE7B" w14:textId="77777777" w:rsidR="003539E1" w:rsidRDefault="003539E1" w:rsidP="00585DDF">
            <w:r>
              <w:rPr>
                <w:sz w:val="16"/>
                <w:szCs w:val="16"/>
              </w:rPr>
              <w:t>Addition of new test case 7.5A.4 Adjacent channel selectivity for (5DL CA)</w:t>
            </w:r>
          </w:p>
        </w:tc>
        <w:tc>
          <w:tcPr>
            <w:tcW w:w="517" w:type="dxa"/>
          </w:tcPr>
          <w:p w14:paraId="429BD7EC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B760A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040AC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1DACE3" w14:textId="77777777" w:rsidR="003539E1" w:rsidRDefault="003539E1" w:rsidP="00585DDF">
            <w:r>
              <w:rPr>
                <w:sz w:val="16"/>
                <w:szCs w:val="16"/>
              </w:rPr>
              <w:t>R5-240773</w:t>
            </w:r>
          </w:p>
        </w:tc>
        <w:tc>
          <w:tcPr>
            <w:tcW w:w="1597" w:type="dxa"/>
          </w:tcPr>
          <w:p w14:paraId="1C7E5656" w14:textId="77777777" w:rsidR="003539E1" w:rsidRDefault="003539E1" w:rsidP="00585DDF">
            <w:r>
              <w:rPr>
                <w:sz w:val="16"/>
                <w:szCs w:val="16"/>
              </w:rPr>
              <w:t>KTL</w:t>
            </w:r>
          </w:p>
        </w:tc>
        <w:tc>
          <w:tcPr>
            <w:tcW w:w="1122" w:type="dxa"/>
          </w:tcPr>
          <w:p w14:paraId="35C2DADD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F531DEA" w14:textId="77777777" w:rsidR="003539E1" w:rsidRDefault="003539E1" w:rsidP="00585DDF">
            <w:r>
              <w:rPr>
                <w:sz w:val="16"/>
                <w:szCs w:val="16"/>
              </w:rPr>
              <w:t>7.5A.4 (New)</w:t>
            </w:r>
          </w:p>
        </w:tc>
        <w:tc>
          <w:tcPr>
            <w:tcW w:w="998" w:type="dxa"/>
          </w:tcPr>
          <w:p w14:paraId="02AF5462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23E00BE" w14:textId="77777777" w:rsidTr="00585DDF">
        <w:tc>
          <w:tcPr>
            <w:tcW w:w="879" w:type="dxa"/>
          </w:tcPr>
          <w:p w14:paraId="3A7EFD2D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4C388AE" w14:textId="77777777" w:rsidR="003539E1" w:rsidRDefault="003539E1" w:rsidP="00585DDF">
            <w:r>
              <w:rPr>
                <w:sz w:val="16"/>
                <w:szCs w:val="16"/>
              </w:rPr>
              <w:t>2660</w:t>
            </w:r>
          </w:p>
        </w:tc>
        <w:tc>
          <w:tcPr>
            <w:tcW w:w="517" w:type="dxa"/>
          </w:tcPr>
          <w:p w14:paraId="4C5F532D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06C8A2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4B95D1" w14:textId="77777777" w:rsidR="003539E1" w:rsidRDefault="003539E1" w:rsidP="00585DDF">
            <w:r>
              <w:rPr>
                <w:sz w:val="16"/>
                <w:szCs w:val="16"/>
              </w:rPr>
              <w:t>Add UE maximum power requirements for CA_n1A-n28A and CA_n3A-n28A</w:t>
            </w:r>
          </w:p>
        </w:tc>
        <w:tc>
          <w:tcPr>
            <w:tcW w:w="517" w:type="dxa"/>
          </w:tcPr>
          <w:p w14:paraId="31BF37C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CBFEBA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FF7DDD8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066AC2" w14:textId="77777777" w:rsidR="003539E1" w:rsidRDefault="003539E1" w:rsidP="00585DDF">
            <w:r>
              <w:rPr>
                <w:sz w:val="16"/>
                <w:szCs w:val="16"/>
              </w:rPr>
              <w:t>R5-241729</w:t>
            </w:r>
          </w:p>
        </w:tc>
        <w:tc>
          <w:tcPr>
            <w:tcW w:w="1597" w:type="dxa"/>
          </w:tcPr>
          <w:p w14:paraId="283A4C4D" w14:textId="77777777" w:rsidR="003539E1" w:rsidRDefault="003539E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F8DE5D0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61B6441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5FE76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6216249C" w14:textId="77777777" w:rsidTr="00585DDF">
        <w:tc>
          <w:tcPr>
            <w:tcW w:w="879" w:type="dxa"/>
          </w:tcPr>
          <w:p w14:paraId="1FAF18B8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B541E52" w14:textId="77777777" w:rsidR="003539E1" w:rsidRDefault="003539E1" w:rsidP="00585DDF">
            <w:r>
              <w:rPr>
                <w:sz w:val="16"/>
                <w:szCs w:val="16"/>
              </w:rPr>
              <w:t>2661</w:t>
            </w:r>
          </w:p>
        </w:tc>
        <w:tc>
          <w:tcPr>
            <w:tcW w:w="517" w:type="dxa"/>
          </w:tcPr>
          <w:p w14:paraId="051BE13F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9CDCD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D20638" w14:textId="77777777" w:rsidR="003539E1" w:rsidRDefault="003539E1" w:rsidP="00585DDF">
            <w:r>
              <w:rPr>
                <w:sz w:val="16"/>
                <w:szCs w:val="16"/>
              </w:rPr>
              <w:t>Add spurious emissions for UE co-existence requirements for CA_n1A_n28A</w:t>
            </w:r>
          </w:p>
        </w:tc>
        <w:tc>
          <w:tcPr>
            <w:tcW w:w="517" w:type="dxa"/>
          </w:tcPr>
          <w:p w14:paraId="6145567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127E40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C823C7C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5735B8" w14:textId="77777777" w:rsidR="003539E1" w:rsidRDefault="003539E1" w:rsidP="00585DDF">
            <w:r>
              <w:rPr>
                <w:sz w:val="16"/>
                <w:szCs w:val="16"/>
              </w:rPr>
              <w:t>R5-241730</w:t>
            </w:r>
          </w:p>
        </w:tc>
        <w:tc>
          <w:tcPr>
            <w:tcW w:w="1597" w:type="dxa"/>
          </w:tcPr>
          <w:p w14:paraId="7BB4910F" w14:textId="77777777" w:rsidR="003539E1" w:rsidRDefault="003539E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92DD5A6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E6A1C0B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C2AA8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3073B95B" w14:textId="77777777" w:rsidTr="00585DDF">
        <w:tc>
          <w:tcPr>
            <w:tcW w:w="879" w:type="dxa"/>
          </w:tcPr>
          <w:p w14:paraId="06876DC3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148A7356" w14:textId="77777777" w:rsidR="003539E1" w:rsidRDefault="003539E1" w:rsidP="00585DDF">
            <w:r>
              <w:rPr>
                <w:sz w:val="16"/>
                <w:szCs w:val="16"/>
              </w:rPr>
              <w:t>2703</w:t>
            </w:r>
          </w:p>
        </w:tc>
        <w:tc>
          <w:tcPr>
            <w:tcW w:w="517" w:type="dxa"/>
          </w:tcPr>
          <w:p w14:paraId="1E776523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6FC0B6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40ED86" w14:textId="77777777" w:rsidR="003539E1" w:rsidRDefault="003539E1" w:rsidP="00585DDF">
            <w:r>
              <w:rPr>
                <w:sz w:val="16"/>
                <w:szCs w:val="16"/>
              </w:rPr>
              <w:t>Correction to Reference sensitivity for Rel-16 CA</w:t>
            </w:r>
          </w:p>
        </w:tc>
        <w:tc>
          <w:tcPr>
            <w:tcW w:w="517" w:type="dxa"/>
          </w:tcPr>
          <w:p w14:paraId="54E4D44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B02372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4CB817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3EFE82" w14:textId="77777777" w:rsidR="003539E1" w:rsidRDefault="003539E1" w:rsidP="00585DDF">
            <w:r>
              <w:rPr>
                <w:sz w:val="16"/>
                <w:szCs w:val="16"/>
              </w:rPr>
              <w:t>R5-241732</w:t>
            </w:r>
          </w:p>
        </w:tc>
        <w:tc>
          <w:tcPr>
            <w:tcW w:w="1597" w:type="dxa"/>
          </w:tcPr>
          <w:p w14:paraId="0AB684E4" w14:textId="77777777" w:rsidR="003539E1" w:rsidRDefault="003539E1" w:rsidP="00585DDF">
            <w:r>
              <w:rPr>
                <w:sz w:val="16"/>
                <w:szCs w:val="16"/>
              </w:rPr>
              <w:t>Anritsu, Huawei, HiSilicon</w:t>
            </w:r>
          </w:p>
        </w:tc>
        <w:tc>
          <w:tcPr>
            <w:tcW w:w="1122" w:type="dxa"/>
          </w:tcPr>
          <w:p w14:paraId="1714D322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14F46A9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A9CEE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6825333A" w14:textId="77777777" w:rsidTr="00585DDF">
        <w:tc>
          <w:tcPr>
            <w:tcW w:w="879" w:type="dxa"/>
          </w:tcPr>
          <w:p w14:paraId="629AA382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17FAF0E" w14:textId="77777777" w:rsidR="003539E1" w:rsidRDefault="003539E1" w:rsidP="00585DDF">
            <w:r>
              <w:rPr>
                <w:sz w:val="16"/>
                <w:szCs w:val="16"/>
              </w:rPr>
              <w:t>2731</w:t>
            </w:r>
          </w:p>
        </w:tc>
        <w:tc>
          <w:tcPr>
            <w:tcW w:w="517" w:type="dxa"/>
          </w:tcPr>
          <w:p w14:paraId="7A6B9D73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843E2A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518EA0" w14:textId="77777777" w:rsidR="003539E1" w:rsidRDefault="003539E1" w:rsidP="00585DDF">
            <w:r>
              <w:rPr>
                <w:sz w:val="16"/>
                <w:szCs w:val="16"/>
              </w:rPr>
              <w:t>General updates of Spurious emissions for UE co-existence for Inter-band CA</w:t>
            </w:r>
          </w:p>
        </w:tc>
        <w:tc>
          <w:tcPr>
            <w:tcW w:w="517" w:type="dxa"/>
          </w:tcPr>
          <w:p w14:paraId="44D960E6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672A0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C50E0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B85CE3" w14:textId="77777777" w:rsidR="003539E1" w:rsidRDefault="003539E1" w:rsidP="00585DDF">
            <w:r>
              <w:rPr>
                <w:sz w:val="16"/>
                <w:szCs w:val="16"/>
              </w:rPr>
              <w:t>R5-241880</w:t>
            </w:r>
          </w:p>
        </w:tc>
        <w:tc>
          <w:tcPr>
            <w:tcW w:w="1597" w:type="dxa"/>
          </w:tcPr>
          <w:p w14:paraId="0FD066B4" w14:textId="77777777" w:rsidR="003539E1" w:rsidRDefault="003539E1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4900D2FE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FAB3EAD" w14:textId="77777777" w:rsidR="003539E1" w:rsidRDefault="003539E1" w:rsidP="00585DDF">
            <w:r>
              <w:rPr>
                <w:sz w:val="16"/>
                <w:szCs w:val="16"/>
              </w:rPr>
              <w:t>6.5.3.1 6.5A.3.1 6.5A.3.2</w:t>
            </w:r>
          </w:p>
        </w:tc>
        <w:tc>
          <w:tcPr>
            <w:tcW w:w="998" w:type="dxa"/>
          </w:tcPr>
          <w:p w14:paraId="27905BF9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TR 38.905 CR 0878 ; TS/TR ... CR ... </w:t>
            </w:r>
          </w:p>
        </w:tc>
      </w:tr>
      <w:tr w:rsidR="003539E1" w14:paraId="29AF2C00" w14:textId="77777777" w:rsidTr="00585DDF">
        <w:tc>
          <w:tcPr>
            <w:tcW w:w="879" w:type="dxa"/>
          </w:tcPr>
          <w:p w14:paraId="762B14C1" w14:textId="77777777" w:rsidR="003539E1" w:rsidRDefault="003539E1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DC82466" w14:textId="77777777" w:rsidR="003539E1" w:rsidRDefault="003539E1" w:rsidP="00585DDF">
            <w:r>
              <w:rPr>
                <w:sz w:val="16"/>
                <w:szCs w:val="16"/>
              </w:rPr>
              <w:t>1027</w:t>
            </w:r>
          </w:p>
        </w:tc>
        <w:tc>
          <w:tcPr>
            <w:tcW w:w="517" w:type="dxa"/>
          </w:tcPr>
          <w:p w14:paraId="322959A9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6184EE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3584CF" w14:textId="77777777" w:rsidR="003539E1" w:rsidRDefault="003539E1" w:rsidP="00585DDF">
            <w:r>
              <w:rPr>
                <w:sz w:val="16"/>
                <w:szCs w:val="16"/>
              </w:rPr>
              <w:t>Update to MU and TT for AMPR for CA test case</w:t>
            </w:r>
          </w:p>
        </w:tc>
        <w:tc>
          <w:tcPr>
            <w:tcW w:w="517" w:type="dxa"/>
          </w:tcPr>
          <w:p w14:paraId="6734FE3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08ADE3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303C29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4E09A1" w14:textId="77777777" w:rsidR="003539E1" w:rsidRDefault="003539E1" w:rsidP="00585DDF">
            <w:r>
              <w:rPr>
                <w:sz w:val="16"/>
                <w:szCs w:val="16"/>
              </w:rPr>
              <w:t>R5-241005</w:t>
            </w:r>
          </w:p>
        </w:tc>
        <w:tc>
          <w:tcPr>
            <w:tcW w:w="1597" w:type="dxa"/>
          </w:tcPr>
          <w:p w14:paraId="66D44458" w14:textId="77777777" w:rsidR="003539E1" w:rsidRDefault="003539E1" w:rsidP="00585DDF">
            <w:r>
              <w:rPr>
                <w:sz w:val="16"/>
                <w:szCs w:val="16"/>
              </w:rPr>
              <w:t>Huawei, HiSilicon, China Unicom</w:t>
            </w:r>
          </w:p>
        </w:tc>
        <w:tc>
          <w:tcPr>
            <w:tcW w:w="1122" w:type="dxa"/>
          </w:tcPr>
          <w:p w14:paraId="784EE285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5550081" w14:textId="77777777" w:rsidR="003539E1" w:rsidRDefault="003539E1" w:rsidP="00585DDF">
            <w:r>
              <w:rPr>
                <w:sz w:val="16"/>
                <w:szCs w:val="16"/>
              </w:rPr>
              <w:t>6.2A.3.1, 6.2A.3.2, 6.2A.3.3, Annex F</w:t>
            </w:r>
          </w:p>
        </w:tc>
        <w:tc>
          <w:tcPr>
            <w:tcW w:w="998" w:type="dxa"/>
          </w:tcPr>
          <w:p w14:paraId="290115D4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06D16F7E" w14:textId="77777777" w:rsidTr="00585DDF">
        <w:tc>
          <w:tcPr>
            <w:tcW w:w="879" w:type="dxa"/>
          </w:tcPr>
          <w:p w14:paraId="4037C881" w14:textId="77777777" w:rsidR="003539E1" w:rsidRDefault="003539E1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713C1CC" w14:textId="77777777" w:rsidR="003539E1" w:rsidRDefault="003539E1" w:rsidP="00585DDF">
            <w:r>
              <w:rPr>
                <w:sz w:val="16"/>
                <w:szCs w:val="16"/>
              </w:rPr>
              <w:t>1729</w:t>
            </w:r>
          </w:p>
        </w:tc>
        <w:tc>
          <w:tcPr>
            <w:tcW w:w="517" w:type="dxa"/>
          </w:tcPr>
          <w:p w14:paraId="0BFE8D26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799CB5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7DA48B" w14:textId="77777777" w:rsidR="003539E1" w:rsidRDefault="003539E1" w:rsidP="00585DDF">
            <w:r>
              <w:rPr>
                <w:sz w:val="16"/>
                <w:szCs w:val="16"/>
              </w:rPr>
              <w:t>Update to R16 Configuration for DC</w:t>
            </w:r>
          </w:p>
        </w:tc>
        <w:tc>
          <w:tcPr>
            <w:tcW w:w="517" w:type="dxa"/>
          </w:tcPr>
          <w:p w14:paraId="6A1E4BB3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4AFEC0" w14:textId="77777777" w:rsidR="003539E1" w:rsidRDefault="003539E1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031BD4BC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BCE0A0" w14:textId="77777777" w:rsidR="003539E1" w:rsidRDefault="003539E1" w:rsidP="00585DDF">
            <w:r>
              <w:rPr>
                <w:sz w:val="16"/>
                <w:szCs w:val="16"/>
              </w:rPr>
              <w:t>R5-240934</w:t>
            </w:r>
          </w:p>
        </w:tc>
        <w:tc>
          <w:tcPr>
            <w:tcW w:w="1597" w:type="dxa"/>
          </w:tcPr>
          <w:p w14:paraId="32023A09" w14:textId="77777777" w:rsidR="003539E1" w:rsidRDefault="003539E1" w:rsidP="00585DDF">
            <w:r>
              <w:rPr>
                <w:sz w:val="16"/>
                <w:szCs w:val="16"/>
              </w:rPr>
              <w:t>Bureau Veritas ADT, KDDI, WE Certification, AT&amp;T</w:t>
            </w:r>
          </w:p>
        </w:tc>
        <w:tc>
          <w:tcPr>
            <w:tcW w:w="1122" w:type="dxa"/>
          </w:tcPr>
          <w:p w14:paraId="1A7948EF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9EFAE40" w14:textId="77777777" w:rsidR="003539E1" w:rsidRDefault="003539E1" w:rsidP="00585DDF">
            <w:r>
              <w:rPr>
                <w:sz w:val="16"/>
                <w:szCs w:val="16"/>
              </w:rPr>
              <w:t>5.3B.1.3, 5.5B.3, 5.5B.4.2, 5.5B.5.1</w:t>
            </w:r>
          </w:p>
        </w:tc>
        <w:tc>
          <w:tcPr>
            <w:tcW w:w="998" w:type="dxa"/>
          </w:tcPr>
          <w:p w14:paraId="3AFC944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1FC8C9B2" w14:textId="77777777" w:rsidTr="00585DDF">
        <w:tc>
          <w:tcPr>
            <w:tcW w:w="879" w:type="dxa"/>
          </w:tcPr>
          <w:p w14:paraId="2BAEE661" w14:textId="77777777" w:rsidR="003539E1" w:rsidRDefault="003539E1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FC8D427" w14:textId="77777777" w:rsidR="003539E1" w:rsidRDefault="003539E1" w:rsidP="00585DDF">
            <w:r>
              <w:rPr>
                <w:sz w:val="16"/>
                <w:szCs w:val="16"/>
              </w:rPr>
              <w:t>1743</w:t>
            </w:r>
          </w:p>
        </w:tc>
        <w:tc>
          <w:tcPr>
            <w:tcW w:w="517" w:type="dxa"/>
          </w:tcPr>
          <w:p w14:paraId="067FCFDC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55EFC7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DCA2B9" w14:textId="77777777" w:rsidR="003539E1" w:rsidRDefault="003539E1" w:rsidP="00585DDF">
            <w:r>
              <w:rPr>
                <w:sz w:val="16"/>
                <w:szCs w:val="16"/>
              </w:rPr>
              <w:t>Addition of new test case 6.4B.1.4_1.4 Frequency Error for Inter-band EN-DC including FR2 for 5 NR CCs</w:t>
            </w:r>
          </w:p>
        </w:tc>
        <w:tc>
          <w:tcPr>
            <w:tcW w:w="517" w:type="dxa"/>
          </w:tcPr>
          <w:p w14:paraId="4A5B6FB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DAB260" w14:textId="77777777" w:rsidR="003539E1" w:rsidRDefault="003539E1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50F9EB5C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EC70423" w14:textId="77777777" w:rsidR="003539E1" w:rsidRDefault="003539E1" w:rsidP="00585DDF">
            <w:r>
              <w:rPr>
                <w:sz w:val="16"/>
                <w:szCs w:val="16"/>
              </w:rPr>
              <w:t>R5-241785</w:t>
            </w:r>
          </w:p>
        </w:tc>
        <w:tc>
          <w:tcPr>
            <w:tcW w:w="1597" w:type="dxa"/>
          </w:tcPr>
          <w:p w14:paraId="53F672C7" w14:textId="77777777" w:rsidR="003539E1" w:rsidRDefault="003539E1" w:rsidP="00585DDF">
            <w:r>
              <w:rPr>
                <w:sz w:val="16"/>
                <w:szCs w:val="16"/>
              </w:rPr>
              <w:t>NTT DOCOMO INC..</w:t>
            </w:r>
          </w:p>
        </w:tc>
        <w:tc>
          <w:tcPr>
            <w:tcW w:w="1122" w:type="dxa"/>
          </w:tcPr>
          <w:p w14:paraId="309E21BF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D8173FA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4B24A0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5AB0AE1" w14:textId="77777777" w:rsidTr="00585DDF">
        <w:tc>
          <w:tcPr>
            <w:tcW w:w="879" w:type="dxa"/>
          </w:tcPr>
          <w:p w14:paraId="74EE74A6" w14:textId="77777777" w:rsidR="003539E1" w:rsidRDefault="003539E1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AFDECFA" w14:textId="77777777" w:rsidR="003539E1" w:rsidRDefault="003539E1" w:rsidP="00585DDF">
            <w:r>
              <w:rPr>
                <w:sz w:val="16"/>
                <w:szCs w:val="16"/>
              </w:rPr>
              <w:t>1744</w:t>
            </w:r>
          </w:p>
        </w:tc>
        <w:tc>
          <w:tcPr>
            <w:tcW w:w="517" w:type="dxa"/>
          </w:tcPr>
          <w:p w14:paraId="7A792994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3D0F3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7DCC4E" w14:textId="77777777" w:rsidR="003539E1" w:rsidRDefault="003539E1" w:rsidP="00585DDF">
            <w:r>
              <w:rPr>
                <w:sz w:val="16"/>
                <w:szCs w:val="16"/>
              </w:rPr>
              <w:t>Addition of new test case 6.4B.1.4_1.5 Frequency Error for Inter-band EN-DC including FR2 for 6 NR CCs</w:t>
            </w:r>
          </w:p>
        </w:tc>
        <w:tc>
          <w:tcPr>
            <w:tcW w:w="517" w:type="dxa"/>
          </w:tcPr>
          <w:p w14:paraId="0F13BAE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F71A33" w14:textId="77777777" w:rsidR="003539E1" w:rsidRDefault="003539E1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5CB4D2E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0C6AA6" w14:textId="77777777" w:rsidR="003539E1" w:rsidRDefault="003539E1" w:rsidP="00585DDF">
            <w:r>
              <w:rPr>
                <w:sz w:val="16"/>
                <w:szCs w:val="16"/>
              </w:rPr>
              <w:t>R5-241786</w:t>
            </w:r>
          </w:p>
        </w:tc>
        <w:tc>
          <w:tcPr>
            <w:tcW w:w="1597" w:type="dxa"/>
          </w:tcPr>
          <w:p w14:paraId="176434A7" w14:textId="77777777" w:rsidR="003539E1" w:rsidRDefault="003539E1" w:rsidP="00585DDF">
            <w:r>
              <w:rPr>
                <w:sz w:val="16"/>
                <w:szCs w:val="16"/>
              </w:rPr>
              <w:t>NTT DOCOMO INC..</w:t>
            </w:r>
          </w:p>
        </w:tc>
        <w:tc>
          <w:tcPr>
            <w:tcW w:w="1122" w:type="dxa"/>
          </w:tcPr>
          <w:p w14:paraId="7A44B60B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908B9DC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CEFC20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63D4E4F" w14:textId="77777777" w:rsidTr="00585DDF">
        <w:tc>
          <w:tcPr>
            <w:tcW w:w="879" w:type="dxa"/>
          </w:tcPr>
          <w:p w14:paraId="0DCD1682" w14:textId="77777777" w:rsidR="003539E1" w:rsidRDefault="003539E1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0FE5389F" w14:textId="77777777" w:rsidR="003539E1" w:rsidRDefault="003539E1" w:rsidP="00585DDF">
            <w:r>
              <w:rPr>
                <w:sz w:val="16"/>
                <w:szCs w:val="16"/>
              </w:rPr>
              <w:t>1745</w:t>
            </w:r>
          </w:p>
        </w:tc>
        <w:tc>
          <w:tcPr>
            <w:tcW w:w="517" w:type="dxa"/>
          </w:tcPr>
          <w:p w14:paraId="67B9D27F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CD4ED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558B5C" w14:textId="77777777" w:rsidR="003539E1" w:rsidRDefault="003539E1" w:rsidP="00585DDF">
            <w:r>
              <w:rPr>
                <w:sz w:val="16"/>
                <w:szCs w:val="16"/>
              </w:rPr>
              <w:t>Addition of new test case 6.4B.1.4_1.6 Frequency Error for Inter-band EN-DC including FR2 for 7 NR CCs</w:t>
            </w:r>
          </w:p>
        </w:tc>
        <w:tc>
          <w:tcPr>
            <w:tcW w:w="517" w:type="dxa"/>
          </w:tcPr>
          <w:p w14:paraId="3DCFFD5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3615C4" w14:textId="77777777" w:rsidR="003539E1" w:rsidRDefault="003539E1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08EDFE6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44CAF2" w14:textId="77777777" w:rsidR="003539E1" w:rsidRDefault="003539E1" w:rsidP="00585DDF">
            <w:r>
              <w:rPr>
                <w:sz w:val="16"/>
                <w:szCs w:val="16"/>
              </w:rPr>
              <w:t>R5-241787</w:t>
            </w:r>
          </w:p>
        </w:tc>
        <w:tc>
          <w:tcPr>
            <w:tcW w:w="1597" w:type="dxa"/>
          </w:tcPr>
          <w:p w14:paraId="432A7B7B" w14:textId="77777777" w:rsidR="003539E1" w:rsidRDefault="003539E1" w:rsidP="00585DDF">
            <w:r>
              <w:rPr>
                <w:sz w:val="16"/>
                <w:szCs w:val="16"/>
              </w:rPr>
              <w:t>NTT DOCOMO INC..</w:t>
            </w:r>
          </w:p>
        </w:tc>
        <w:tc>
          <w:tcPr>
            <w:tcW w:w="1122" w:type="dxa"/>
          </w:tcPr>
          <w:p w14:paraId="4FD00828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7AD5C4A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E5A6C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F2FD306" w14:textId="77777777" w:rsidTr="00585DDF">
        <w:tc>
          <w:tcPr>
            <w:tcW w:w="879" w:type="dxa"/>
          </w:tcPr>
          <w:p w14:paraId="78F1F0F5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38.521-3</w:t>
            </w:r>
          </w:p>
        </w:tc>
        <w:tc>
          <w:tcPr>
            <w:tcW w:w="637" w:type="dxa"/>
          </w:tcPr>
          <w:p w14:paraId="74B5D30C" w14:textId="77777777" w:rsidR="003539E1" w:rsidRDefault="003539E1" w:rsidP="00585DDF">
            <w:r>
              <w:rPr>
                <w:sz w:val="16"/>
                <w:szCs w:val="16"/>
              </w:rPr>
              <w:t>1746</w:t>
            </w:r>
          </w:p>
        </w:tc>
        <w:tc>
          <w:tcPr>
            <w:tcW w:w="517" w:type="dxa"/>
          </w:tcPr>
          <w:p w14:paraId="7E6E70DC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ECB1B6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6A94D2" w14:textId="77777777" w:rsidR="003539E1" w:rsidRDefault="003539E1" w:rsidP="00585DDF">
            <w:r>
              <w:rPr>
                <w:sz w:val="16"/>
                <w:szCs w:val="16"/>
              </w:rPr>
              <w:t>Addition of new test case 6.4B.1.4_1.7 Frequency Error for Inter-band EN-DC including FR2 for 8 NR CCs</w:t>
            </w:r>
          </w:p>
        </w:tc>
        <w:tc>
          <w:tcPr>
            <w:tcW w:w="517" w:type="dxa"/>
          </w:tcPr>
          <w:p w14:paraId="0FDBFFF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F6E7F2" w14:textId="77777777" w:rsidR="003539E1" w:rsidRDefault="003539E1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6C2CDA25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B9B63B" w14:textId="77777777" w:rsidR="003539E1" w:rsidRDefault="003539E1" w:rsidP="00585DDF">
            <w:r>
              <w:rPr>
                <w:sz w:val="16"/>
                <w:szCs w:val="16"/>
              </w:rPr>
              <w:t>R5-241788</w:t>
            </w:r>
          </w:p>
        </w:tc>
        <w:tc>
          <w:tcPr>
            <w:tcW w:w="1597" w:type="dxa"/>
          </w:tcPr>
          <w:p w14:paraId="6290A16A" w14:textId="77777777" w:rsidR="003539E1" w:rsidRDefault="003539E1" w:rsidP="00585DDF">
            <w:r>
              <w:rPr>
                <w:sz w:val="16"/>
                <w:szCs w:val="16"/>
              </w:rPr>
              <w:t>NTT DOCOMO INC..</w:t>
            </w:r>
          </w:p>
        </w:tc>
        <w:tc>
          <w:tcPr>
            <w:tcW w:w="1122" w:type="dxa"/>
          </w:tcPr>
          <w:p w14:paraId="618D513F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572D3C1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323BE0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5941D07B" w14:textId="77777777" w:rsidTr="00585DDF">
        <w:tc>
          <w:tcPr>
            <w:tcW w:w="879" w:type="dxa"/>
          </w:tcPr>
          <w:p w14:paraId="08BF4E12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E22C78E" w14:textId="77777777" w:rsidR="003539E1" w:rsidRDefault="003539E1" w:rsidP="00585DDF">
            <w:r>
              <w:rPr>
                <w:sz w:val="16"/>
                <w:szCs w:val="16"/>
              </w:rPr>
              <w:t>0367</w:t>
            </w:r>
          </w:p>
        </w:tc>
        <w:tc>
          <w:tcPr>
            <w:tcW w:w="517" w:type="dxa"/>
          </w:tcPr>
          <w:p w14:paraId="074E6336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40D32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F246E9" w14:textId="77777777" w:rsidR="003539E1" w:rsidRDefault="003539E1" w:rsidP="00585DDF">
            <w:r>
              <w:rPr>
                <w:sz w:val="16"/>
                <w:szCs w:val="16"/>
              </w:rPr>
              <w:t>Update to R16 NR CADC configuration test cases applicability</w:t>
            </w:r>
          </w:p>
        </w:tc>
        <w:tc>
          <w:tcPr>
            <w:tcW w:w="517" w:type="dxa"/>
          </w:tcPr>
          <w:p w14:paraId="2396F8C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D3344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E8A536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AF5457" w14:textId="77777777" w:rsidR="003539E1" w:rsidRDefault="003539E1" w:rsidP="00585DDF">
            <w:r>
              <w:rPr>
                <w:sz w:val="16"/>
                <w:szCs w:val="16"/>
              </w:rPr>
              <w:t>R5-241843</w:t>
            </w:r>
          </w:p>
        </w:tc>
        <w:tc>
          <w:tcPr>
            <w:tcW w:w="1597" w:type="dxa"/>
          </w:tcPr>
          <w:p w14:paraId="00435BFC" w14:textId="77777777" w:rsidR="003539E1" w:rsidRDefault="003539E1" w:rsidP="00585DDF">
            <w:r>
              <w:rPr>
                <w:sz w:val="16"/>
                <w:szCs w:val="16"/>
              </w:rPr>
              <w:t>CMCC, Sporton, KTL</w:t>
            </w:r>
          </w:p>
        </w:tc>
        <w:tc>
          <w:tcPr>
            <w:tcW w:w="1122" w:type="dxa"/>
          </w:tcPr>
          <w:p w14:paraId="332C85E0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E18A61C" w14:textId="77777777" w:rsidR="003539E1" w:rsidRDefault="003539E1" w:rsidP="00585DDF">
            <w:r>
              <w:rPr>
                <w:sz w:val="16"/>
                <w:szCs w:val="16"/>
              </w:rPr>
              <w:t>4.0, 4.1.1, 4.1.3</w:t>
            </w:r>
          </w:p>
        </w:tc>
        <w:tc>
          <w:tcPr>
            <w:tcW w:w="998" w:type="dxa"/>
          </w:tcPr>
          <w:p w14:paraId="22A97031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86C7A2D" w14:textId="77777777" w:rsidTr="00585DDF">
        <w:tc>
          <w:tcPr>
            <w:tcW w:w="879" w:type="dxa"/>
          </w:tcPr>
          <w:p w14:paraId="4CE7DFDD" w14:textId="77777777" w:rsidR="003539E1" w:rsidRDefault="003539E1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68411AD" w14:textId="77777777" w:rsidR="003539E1" w:rsidRDefault="003539E1" w:rsidP="00585DDF">
            <w:r>
              <w:rPr>
                <w:sz w:val="16"/>
                <w:szCs w:val="16"/>
              </w:rPr>
              <w:t>0850</w:t>
            </w:r>
          </w:p>
        </w:tc>
        <w:tc>
          <w:tcPr>
            <w:tcW w:w="517" w:type="dxa"/>
          </w:tcPr>
          <w:p w14:paraId="43A7055F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85DA2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0F5021" w14:textId="77777777" w:rsidR="003539E1" w:rsidRDefault="003539E1" w:rsidP="00585DDF">
            <w:r>
              <w:rPr>
                <w:sz w:val="16"/>
                <w:szCs w:val="16"/>
              </w:rPr>
              <w:t>Update reference sensitivity test cases for CA_n1A-n8A-n78A</w:t>
            </w:r>
          </w:p>
        </w:tc>
        <w:tc>
          <w:tcPr>
            <w:tcW w:w="517" w:type="dxa"/>
          </w:tcPr>
          <w:p w14:paraId="2981D7E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45AC6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CF4280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DAFDC46" w14:textId="77777777" w:rsidR="003539E1" w:rsidRDefault="003539E1" w:rsidP="00585DDF">
            <w:r>
              <w:rPr>
                <w:sz w:val="16"/>
                <w:szCs w:val="16"/>
              </w:rPr>
              <w:t>R5-240234</w:t>
            </w:r>
          </w:p>
        </w:tc>
        <w:tc>
          <w:tcPr>
            <w:tcW w:w="1597" w:type="dxa"/>
          </w:tcPr>
          <w:p w14:paraId="2EA23376" w14:textId="77777777" w:rsidR="003539E1" w:rsidRDefault="003539E1" w:rsidP="00585DDF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1F9CFB07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6457081E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DF592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35B1186B" w14:textId="77777777" w:rsidTr="00585DDF">
        <w:tc>
          <w:tcPr>
            <w:tcW w:w="879" w:type="dxa"/>
          </w:tcPr>
          <w:p w14:paraId="4497C2A0" w14:textId="77777777" w:rsidR="003539E1" w:rsidRDefault="003539E1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D124966" w14:textId="77777777" w:rsidR="003539E1" w:rsidRDefault="003539E1" w:rsidP="00585DDF">
            <w:r>
              <w:rPr>
                <w:sz w:val="16"/>
                <w:szCs w:val="16"/>
              </w:rPr>
              <w:t>0854</w:t>
            </w:r>
          </w:p>
        </w:tc>
        <w:tc>
          <w:tcPr>
            <w:tcW w:w="517" w:type="dxa"/>
          </w:tcPr>
          <w:p w14:paraId="1196764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44E37A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D79D0E" w14:textId="77777777" w:rsidR="003539E1" w:rsidRDefault="003539E1" w:rsidP="00585DDF">
            <w:r>
              <w:rPr>
                <w:sz w:val="16"/>
                <w:szCs w:val="16"/>
              </w:rPr>
              <w:t>Addition of reference sensitivity and spurious emissions TP analysis for new R16 NR CA combos within FR1</w:t>
            </w:r>
          </w:p>
        </w:tc>
        <w:tc>
          <w:tcPr>
            <w:tcW w:w="517" w:type="dxa"/>
          </w:tcPr>
          <w:p w14:paraId="77B104D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139587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5C4BC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6D34B03" w14:textId="77777777" w:rsidR="003539E1" w:rsidRDefault="003539E1" w:rsidP="00585DDF">
            <w:r>
              <w:rPr>
                <w:sz w:val="16"/>
                <w:szCs w:val="16"/>
              </w:rPr>
              <w:t>R5-240324</w:t>
            </w:r>
          </w:p>
        </w:tc>
        <w:tc>
          <w:tcPr>
            <w:tcW w:w="1597" w:type="dxa"/>
          </w:tcPr>
          <w:p w14:paraId="42F17D65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45645439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4FFE1F4" w14:textId="77777777" w:rsidR="003539E1" w:rsidRDefault="003539E1" w:rsidP="00585DDF">
            <w:r>
              <w:rPr>
                <w:sz w:val="16"/>
                <w:szCs w:val="16"/>
              </w:rPr>
              <w:t>4.1.3.1</w:t>
            </w:r>
          </w:p>
        </w:tc>
        <w:tc>
          <w:tcPr>
            <w:tcW w:w="998" w:type="dxa"/>
          </w:tcPr>
          <w:p w14:paraId="578C1FE9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 38.521-1 CR 2634; TS/TR ... CR ... </w:t>
            </w:r>
          </w:p>
        </w:tc>
      </w:tr>
      <w:tr w:rsidR="003539E1" w14:paraId="4CCF1EE6" w14:textId="77777777" w:rsidTr="00585DDF">
        <w:tc>
          <w:tcPr>
            <w:tcW w:w="879" w:type="dxa"/>
          </w:tcPr>
          <w:p w14:paraId="6602947D" w14:textId="77777777" w:rsidR="003539E1" w:rsidRDefault="003539E1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C077487" w14:textId="77777777" w:rsidR="003539E1" w:rsidRDefault="003539E1" w:rsidP="00585DDF">
            <w:r>
              <w:rPr>
                <w:sz w:val="16"/>
                <w:szCs w:val="16"/>
              </w:rPr>
              <w:t>0863</w:t>
            </w:r>
          </w:p>
        </w:tc>
        <w:tc>
          <w:tcPr>
            <w:tcW w:w="517" w:type="dxa"/>
          </w:tcPr>
          <w:p w14:paraId="150E0ED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5C7053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4E03A9" w14:textId="77777777" w:rsidR="003539E1" w:rsidRDefault="003539E1" w:rsidP="00585DDF">
            <w:r>
              <w:rPr>
                <w:sz w:val="16"/>
                <w:szCs w:val="16"/>
              </w:rPr>
              <w:t>Introduction of spurious emission TP analysis for CA_n1A_n28A</w:t>
            </w:r>
          </w:p>
        </w:tc>
        <w:tc>
          <w:tcPr>
            <w:tcW w:w="517" w:type="dxa"/>
          </w:tcPr>
          <w:p w14:paraId="1BEF264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9BB733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0CFF7B8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5F1FAB" w14:textId="77777777" w:rsidR="003539E1" w:rsidRDefault="003539E1" w:rsidP="00585DDF">
            <w:r>
              <w:rPr>
                <w:sz w:val="16"/>
                <w:szCs w:val="16"/>
              </w:rPr>
              <w:t>R5-240778</w:t>
            </w:r>
          </w:p>
        </w:tc>
        <w:tc>
          <w:tcPr>
            <w:tcW w:w="1597" w:type="dxa"/>
          </w:tcPr>
          <w:p w14:paraId="1D4EA416" w14:textId="77777777" w:rsidR="003539E1" w:rsidRDefault="003539E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CF9A5F9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061345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21192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51286178" w14:textId="77777777" w:rsidTr="00585DDF">
        <w:tc>
          <w:tcPr>
            <w:tcW w:w="879" w:type="dxa"/>
          </w:tcPr>
          <w:p w14:paraId="40E131B3" w14:textId="77777777" w:rsidR="003539E1" w:rsidRDefault="003539E1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1A3C7932" w14:textId="77777777" w:rsidR="003539E1" w:rsidRDefault="003539E1" w:rsidP="00585DDF">
            <w:r>
              <w:rPr>
                <w:sz w:val="16"/>
                <w:szCs w:val="16"/>
              </w:rPr>
              <w:t>0878</w:t>
            </w:r>
          </w:p>
        </w:tc>
        <w:tc>
          <w:tcPr>
            <w:tcW w:w="517" w:type="dxa"/>
          </w:tcPr>
          <w:p w14:paraId="1D022C7D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71692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DC3B1C" w14:textId="77777777" w:rsidR="003539E1" w:rsidRDefault="003539E1" w:rsidP="00585DDF">
            <w:r>
              <w:rPr>
                <w:sz w:val="16"/>
                <w:szCs w:val="16"/>
              </w:rPr>
              <w:t>Update of TP analysis for Spurious emissions test cases for FR1 UL CA</w:t>
            </w:r>
          </w:p>
        </w:tc>
        <w:tc>
          <w:tcPr>
            <w:tcW w:w="517" w:type="dxa"/>
          </w:tcPr>
          <w:p w14:paraId="1FD48CB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26553E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1A0F76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740EA84" w14:textId="77777777" w:rsidR="003539E1" w:rsidRDefault="003539E1" w:rsidP="00585DDF">
            <w:r>
              <w:rPr>
                <w:sz w:val="16"/>
                <w:szCs w:val="16"/>
              </w:rPr>
              <w:t>R5-241903</w:t>
            </w:r>
          </w:p>
        </w:tc>
        <w:tc>
          <w:tcPr>
            <w:tcW w:w="1597" w:type="dxa"/>
          </w:tcPr>
          <w:p w14:paraId="60717C3A" w14:textId="77777777" w:rsidR="003539E1" w:rsidRDefault="003539E1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7CB7B8B3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F359FFE" w14:textId="77777777" w:rsidR="003539E1" w:rsidRDefault="003539E1" w:rsidP="00585DDF">
            <w:r>
              <w:rPr>
                <w:sz w:val="16"/>
                <w:szCs w:val="16"/>
              </w:rPr>
              <w:t>4.1.3.2</w:t>
            </w:r>
          </w:p>
        </w:tc>
        <w:tc>
          <w:tcPr>
            <w:tcW w:w="998" w:type="dxa"/>
          </w:tcPr>
          <w:p w14:paraId="37479B95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TS38.521-1 CR 2731 ; TS/TR ... CR ... </w:t>
            </w:r>
          </w:p>
        </w:tc>
      </w:tr>
    </w:tbl>
    <w:p w14:paraId="1530173B" w14:textId="77777777" w:rsidR="003539E1" w:rsidRDefault="003539E1" w:rsidP="003539E1"/>
    <w:p w14:paraId="70F7F5B7" w14:textId="77777777" w:rsidR="003539E1" w:rsidRDefault="003539E1" w:rsidP="003539E1"/>
    <w:p w14:paraId="44EFF292" w14:textId="77777777" w:rsidR="000B1AD0" w:rsidRPr="00917427" w:rsidRDefault="000B1AD0" w:rsidP="000B1AD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lastRenderedPageBreak/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RP-240175</w:t>
      </w:r>
      <w:r>
        <w:rPr>
          <w:b/>
          <w:i/>
          <w:noProof/>
          <w:sz w:val="28"/>
        </w:rPr>
        <w:fldChar w:fldCharType="end"/>
      </w:r>
    </w:p>
    <w:p w14:paraId="4439B55D" w14:textId="77777777" w:rsidR="000B1AD0" w:rsidRPr="00784730" w:rsidRDefault="000B1AD0" w:rsidP="000B1AD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4EF80F5" w14:textId="77777777" w:rsidR="000B1AD0" w:rsidRPr="00050554" w:rsidRDefault="000B1AD0" w:rsidP="000B1AD0">
      <w:pPr>
        <w:rPr>
          <w:rFonts w:ascii="Arial" w:hAnsi="Arial" w:cs="Arial"/>
          <w:b/>
          <w:bCs/>
          <w:lang w:val="en-US"/>
        </w:rPr>
      </w:pPr>
    </w:p>
    <w:p w14:paraId="23331E7B" w14:textId="77777777" w:rsidR="000B1AD0" w:rsidRDefault="000B1AD0" w:rsidP="000B1A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B2528AD" w14:textId="77777777" w:rsidR="000B1AD0" w:rsidRPr="00E145B1" w:rsidRDefault="000B1AD0" w:rsidP="000B1A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- 5G V2X with NR sidelink (5G_V2X_NRSL_eV2XARC-UEConTest)</w:t>
      </w:r>
      <w:r>
        <w:rPr>
          <w:rFonts w:ascii="Arial" w:hAnsi="Arial" w:cs="Arial"/>
          <w:b/>
          <w:bCs/>
        </w:rPr>
        <w:fldChar w:fldCharType="end"/>
      </w:r>
    </w:p>
    <w:p w14:paraId="5B966670" w14:textId="77777777" w:rsidR="000B1AD0" w:rsidRDefault="000B1AD0" w:rsidP="000B1A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13.2.2</w:t>
      </w:r>
      <w:r>
        <w:rPr>
          <w:rFonts w:ascii="Arial" w:hAnsi="Arial" w:cs="Arial"/>
          <w:b/>
          <w:bCs/>
        </w:rPr>
        <w:fldChar w:fldCharType="end"/>
      </w:r>
    </w:p>
    <w:p w14:paraId="33E4BE9D" w14:textId="77777777" w:rsidR="000B1AD0" w:rsidRDefault="000B1AD0" w:rsidP="000B1A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9716466" w14:textId="77777777" w:rsidR="000B1AD0" w:rsidRDefault="000B1AD0" w:rsidP="000B1AD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E259551" w14:textId="77777777" w:rsidR="000B1AD0" w:rsidRPr="004E535C" w:rsidRDefault="000B1AD0" w:rsidP="000B1A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B1AD0" w:rsidRPr="004E535C" w14:paraId="0CE6E9C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DE0C5B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8CE748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91A865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F61278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2F4F06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F77352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0FD7F9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3DD345D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82EA382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439641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BE82843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5D545A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B79DB81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B1AD0" w14:paraId="56BCB70C" w14:textId="77777777" w:rsidTr="00585DDF">
        <w:tc>
          <w:tcPr>
            <w:tcW w:w="879" w:type="dxa"/>
          </w:tcPr>
          <w:p w14:paraId="11A2A819" w14:textId="77777777" w:rsidR="000B1AD0" w:rsidRDefault="000B1AD0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8177AC9" w14:textId="77777777" w:rsidR="000B1AD0" w:rsidRDefault="000B1AD0" w:rsidP="00585DDF">
            <w:r>
              <w:rPr>
                <w:sz w:val="16"/>
                <w:szCs w:val="16"/>
              </w:rPr>
              <w:t>3030</w:t>
            </w:r>
          </w:p>
        </w:tc>
        <w:tc>
          <w:tcPr>
            <w:tcW w:w="517" w:type="dxa"/>
          </w:tcPr>
          <w:p w14:paraId="27CE313C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4397D3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244901" w14:textId="77777777" w:rsidR="000B1AD0" w:rsidRDefault="000B1AD0" w:rsidP="00585DDF">
            <w:r>
              <w:rPr>
                <w:sz w:val="16"/>
                <w:szCs w:val="16"/>
              </w:rPr>
              <w:t>Move all V2X sub-clauses from 4.7 into a new clause 4.7D</w:t>
            </w:r>
          </w:p>
        </w:tc>
        <w:tc>
          <w:tcPr>
            <w:tcW w:w="517" w:type="dxa"/>
          </w:tcPr>
          <w:p w14:paraId="63116C8D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7E381D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B3B70AD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5E62E7" w14:textId="77777777" w:rsidR="000B1AD0" w:rsidRDefault="000B1AD0" w:rsidP="00585DDF">
            <w:r>
              <w:rPr>
                <w:sz w:val="16"/>
                <w:szCs w:val="16"/>
              </w:rPr>
              <w:t>R5-241538</w:t>
            </w:r>
          </w:p>
        </w:tc>
        <w:tc>
          <w:tcPr>
            <w:tcW w:w="1597" w:type="dxa"/>
          </w:tcPr>
          <w:p w14:paraId="2A0531C1" w14:textId="77777777" w:rsidR="000B1AD0" w:rsidRDefault="000B1AD0" w:rsidP="00585DDF">
            <w:r>
              <w:rPr>
                <w:sz w:val="16"/>
                <w:szCs w:val="16"/>
              </w:rPr>
              <w:t>Huawei, HiSilicon, CATT</w:t>
            </w:r>
          </w:p>
        </w:tc>
        <w:tc>
          <w:tcPr>
            <w:tcW w:w="1122" w:type="dxa"/>
          </w:tcPr>
          <w:p w14:paraId="24527A14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0B221741" w14:textId="77777777" w:rsidR="000B1AD0" w:rsidRDefault="000B1AD0" w:rsidP="00585DDF">
            <w:r>
              <w:rPr>
                <w:sz w:val="16"/>
                <w:szCs w:val="16"/>
              </w:rPr>
              <w:t>4.7,4.9.22,4.9.23,4.9.30,4.11.2,4.8.3.3.3</w:t>
            </w:r>
          </w:p>
        </w:tc>
        <w:tc>
          <w:tcPr>
            <w:tcW w:w="998" w:type="dxa"/>
          </w:tcPr>
          <w:p w14:paraId="35E2BEC1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0B1AD0" w14:paraId="4AEE5CF4" w14:textId="77777777" w:rsidTr="00585DDF">
        <w:tc>
          <w:tcPr>
            <w:tcW w:w="879" w:type="dxa"/>
          </w:tcPr>
          <w:p w14:paraId="20C72566" w14:textId="77777777" w:rsidR="000B1AD0" w:rsidRDefault="000B1AD0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2F26BF6" w14:textId="77777777" w:rsidR="000B1AD0" w:rsidRDefault="000B1AD0" w:rsidP="00585DDF">
            <w:r>
              <w:rPr>
                <w:sz w:val="16"/>
                <w:szCs w:val="16"/>
              </w:rPr>
              <w:t>3067</w:t>
            </w:r>
          </w:p>
        </w:tc>
        <w:tc>
          <w:tcPr>
            <w:tcW w:w="517" w:type="dxa"/>
          </w:tcPr>
          <w:p w14:paraId="79246ECA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BB44F4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510AFF" w14:textId="77777777" w:rsidR="000B1AD0" w:rsidRDefault="000B1AD0" w:rsidP="00585DDF">
            <w:r>
              <w:rPr>
                <w:sz w:val="16"/>
                <w:szCs w:val="16"/>
              </w:rPr>
              <w:t>Correction to default configuration of frequencyInfoSL</w:t>
            </w:r>
          </w:p>
        </w:tc>
        <w:tc>
          <w:tcPr>
            <w:tcW w:w="517" w:type="dxa"/>
          </w:tcPr>
          <w:p w14:paraId="4C1FC7FB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47BF06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D783707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E3C61B" w14:textId="77777777" w:rsidR="000B1AD0" w:rsidRDefault="000B1AD0" w:rsidP="00585DDF">
            <w:r>
              <w:rPr>
                <w:sz w:val="16"/>
                <w:szCs w:val="16"/>
              </w:rPr>
              <w:t>R5-241539</w:t>
            </w:r>
          </w:p>
        </w:tc>
        <w:tc>
          <w:tcPr>
            <w:tcW w:w="1597" w:type="dxa"/>
          </w:tcPr>
          <w:p w14:paraId="7833ED58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B254CC4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60FEE886" w14:textId="77777777" w:rsidR="000B1AD0" w:rsidRDefault="000B1AD0" w:rsidP="00585DDF">
            <w:r>
              <w:rPr>
                <w:sz w:val="16"/>
                <w:szCs w:val="16"/>
              </w:rPr>
              <w:t>4.3.1.8, 4.6.3, 4.6.6, 6.2.3.7</w:t>
            </w:r>
          </w:p>
        </w:tc>
        <w:tc>
          <w:tcPr>
            <w:tcW w:w="998" w:type="dxa"/>
          </w:tcPr>
          <w:p w14:paraId="2E2B371F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3485A15F" w14:textId="77777777" w:rsidTr="00585DDF">
        <w:tc>
          <w:tcPr>
            <w:tcW w:w="879" w:type="dxa"/>
          </w:tcPr>
          <w:p w14:paraId="3570DB6D" w14:textId="77777777" w:rsidR="000B1AD0" w:rsidRDefault="000B1AD0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59EB5D2" w14:textId="77777777" w:rsidR="000B1AD0" w:rsidRDefault="000B1AD0" w:rsidP="00585DDF">
            <w:r>
              <w:rPr>
                <w:sz w:val="16"/>
                <w:szCs w:val="16"/>
              </w:rPr>
              <w:t>0598</w:t>
            </w:r>
          </w:p>
        </w:tc>
        <w:tc>
          <w:tcPr>
            <w:tcW w:w="517" w:type="dxa"/>
          </w:tcPr>
          <w:p w14:paraId="74B20F3B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FF3162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166C9E" w14:textId="77777777" w:rsidR="000B1AD0" w:rsidRDefault="000B1AD0" w:rsidP="00585DDF">
            <w:r>
              <w:rPr>
                <w:sz w:val="16"/>
                <w:szCs w:val="16"/>
              </w:rPr>
              <w:t>Adding PICS for V2X testing</w:t>
            </w:r>
          </w:p>
        </w:tc>
        <w:tc>
          <w:tcPr>
            <w:tcW w:w="517" w:type="dxa"/>
          </w:tcPr>
          <w:p w14:paraId="6151D884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EC282E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DCE3996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841744" w14:textId="77777777" w:rsidR="000B1AD0" w:rsidRDefault="000B1AD0" w:rsidP="00585DDF">
            <w:r>
              <w:rPr>
                <w:sz w:val="16"/>
                <w:szCs w:val="16"/>
              </w:rPr>
              <w:t>R5-241707</w:t>
            </w:r>
          </w:p>
        </w:tc>
        <w:tc>
          <w:tcPr>
            <w:tcW w:w="1597" w:type="dxa"/>
          </w:tcPr>
          <w:p w14:paraId="157D7B80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9F79147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98D17F9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DD9ABA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</w:tr>
      <w:tr w:rsidR="000B1AD0" w14:paraId="237A0D87" w14:textId="77777777" w:rsidTr="00585DDF">
        <w:tc>
          <w:tcPr>
            <w:tcW w:w="879" w:type="dxa"/>
          </w:tcPr>
          <w:p w14:paraId="058C7E26" w14:textId="77777777" w:rsidR="000B1AD0" w:rsidRDefault="000B1AD0" w:rsidP="00585DD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79D039F7" w14:textId="77777777" w:rsidR="000B1AD0" w:rsidRDefault="000B1AD0" w:rsidP="00585DDF">
            <w:r>
              <w:rPr>
                <w:sz w:val="16"/>
                <w:szCs w:val="16"/>
              </w:rPr>
              <w:t>2678</w:t>
            </w:r>
          </w:p>
        </w:tc>
        <w:tc>
          <w:tcPr>
            <w:tcW w:w="517" w:type="dxa"/>
          </w:tcPr>
          <w:p w14:paraId="444CA17B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DBC320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D97B7D" w14:textId="77777777" w:rsidR="000B1AD0" w:rsidRDefault="000B1AD0" w:rsidP="00585DDF">
            <w:r>
              <w:rPr>
                <w:sz w:val="16"/>
                <w:szCs w:val="16"/>
              </w:rPr>
              <w:t>Adding AMPR test cases for V2X</w:t>
            </w:r>
          </w:p>
        </w:tc>
        <w:tc>
          <w:tcPr>
            <w:tcW w:w="517" w:type="dxa"/>
          </w:tcPr>
          <w:p w14:paraId="11635496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B0C0CE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9E16F28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7246F2" w14:textId="77777777" w:rsidR="000B1AD0" w:rsidRDefault="000B1AD0" w:rsidP="00585DDF">
            <w:r>
              <w:rPr>
                <w:sz w:val="16"/>
                <w:szCs w:val="16"/>
              </w:rPr>
              <w:t>R5-241733</w:t>
            </w:r>
          </w:p>
        </w:tc>
        <w:tc>
          <w:tcPr>
            <w:tcW w:w="1597" w:type="dxa"/>
          </w:tcPr>
          <w:p w14:paraId="13187D98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96F53B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134A9714" w14:textId="77777777" w:rsidR="000B1AD0" w:rsidRDefault="000B1AD0" w:rsidP="00585DDF">
            <w:r>
              <w:rPr>
                <w:sz w:val="16"/>
                <w:szCs w:val="16"/>
              </w:rPr>
              <w:t>2, 6.2E.3.1 (new), 6.2E.3.1D (new), 6.2E.3.2 (new)</w:t>
            </w:r>
          </w:p>
        </w:tc>
        <w:tc>
          <w:tcPr>
            <w:tcW w:w="998" w:type="dxa"/>
          </w:tcPr>
          <w:p w14:paraId="2F92880C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41A0CFC6" w14:textId="77777777" w:rsidTr="00585DDF">
        <w:tc>
          <w:tcPr>
            <w:tcW w:w="879" w:type="dxa"/>
          </w:tcPr>
          <w:p w14:paraId="1C65AD5E" w14:textId="77777777" w:rsidR="000B1AD0" w:rsidRDefault="000B1AD0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3B8A0E8" w14:textId="77777777" w:rsidR="000B1AD0" w:rsidRDefault="000B1AD0" w:rsidP="00585DDF">
            <w:r>
              <w:rPr>
                <w:sz w:val="16"/>
                <w:szCs w:val="16"/>
              </w:rPr>
              <w:t>2679</w:t>
            </w:r>
          </w:p>
        </w:tc>
        <w:tc>
          <w:tcPr>
            <w:tcW w:w="517" w:type="dxa"/>
          </w:tcPr>
          <w:p w14:paraId="5D0188C5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E8D904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DA340F" w14:textId="77777777" w:rsidR="000B1AD0" w:rsidRDefault="000B1AD0" w:rsidP="00585DDF">
            <w:r>
              <w:rPr>
                <w:sz w:val="16"/>
                <w:szCs w:val="16"/>
              </w:rPr>
              <w:t>Update to ASEM test cases for V2X</w:t>
            </w:r>
          </w:p>
        </w:tc>
        <w:tc>
          <w:tcPr>
            <w:tcW w:w="517" w:type="dxa"/>
          </w:tcPr>
          <w:p w14:paraId="7F0C19D5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480049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B3FA664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3DF3B2B" w14:textId="77777777" w:rsidR="000B1AD0" w:rsidRDefault="000B1AD0" w:rsidP="00585DDF">
            <w:r>
              <w:rPr>
                <w:sz w:val="16"/>
                <w:szCs w:val="16"/>
              </w:rPr>
              <w:t>R5-241002</w:t>
            </w:r>
          </w:p>
        </w:tc>
        <w:tc>
          <w:tcPr>
            <w:tcW w:w="1597" w:type="dxa"/>
          </w:tcPr>
          <w:p w14:paraId="35EDCFBE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476DCF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24C8A78" w14:textId="77777777" w:rsidR="000B1AD0" w:rsidRDefault="000B1AD0" w:rsidP="00585DDF">
            <w:r>
              <w:rPr>
                <w:sz w:val="16"/>
                <w:szCs w:val="16"/>
              </w:rPr>
              <w:t>6.5E.2.3.1, 6.5E.2.3.1D</w:t>
            </w:r>
          </w:p>
        </w:tc>
        <w:tc>
          <w:tcPr>
            <w:tcW w:w="998" w:type="dxa"/>
          </w:tcPr>
          <w:p w14:paraId="7D690990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141AE525" w14:textId="77777777" w:rsidTr="00585DDF">
        <w:tc>
          <w:tcPr>
            <w:tcW w:w="879" w:type="dxa"/>
          </w:tcPr>
          <w:p w14:paraId="514FBF83" w14:textId="77777777" w:rsidR="000B1AD0" w:rsidRDefault="000B1AD0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B72E398" w14:textId="77777777" w:rsidR="000B1AD0" w:rsidRDefault="000B1AD0" w:rsidP="00585DDF">
            <w:r>
              <w:rPr>
                <w:sz w:val="16"/>
                <w:szCs w:val="16"/>
              </w:rPr>
              <w:t>2680</w:t>
            </w:r>
          </w:p>
        </w:tc>
        <w:tc>
          <w:tcPr>
            <w:tcW w:w="517" w:type="dxa"/>
          </w:tcPr>
          <w:p w14:paraId="01924AB7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48F1C5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70019C" w14:textId="77777777" w:rsidR="000B1AD0" w:rsidRDefault="000B1AD0" w:rsidP="00585DDF">
            <w:r>
              <w:rPr>
                <w:sz w:val="16"/>
                <w:szCs w:val="16"/>
              </w:rPr>
              <w:t>Update to ASE test case for V2X</w:t>
            </w:r>
          </w:p>
        </w:tc>
        <w:tc>
          <w:tcPr>
            <w:tcW w:w="517" w:type="dxa"/>
          </w:tcPr>
          <w:p w14:paraId="2CFAAA52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64CDCD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1380C49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E3C2C0E" w14:textId="77777777" w:rsidR="000B1AD0" w:rsidRDefault="000B1AD0" w:rsidP="00585DDF">
            <w:r>
              <w:rPr>
                <w:sz w:val="16"/>
                <w:szCs w:val="16"/>
              </w:rPr>
              <w:t>R5-241003</w:t>
            </w:r>
          </w:p>
        </w:tc>
        <w:tc>
          <w:tcPr>
            <w:tcW w:w="1597" w:type="dxa"/>
          </w:tcPr>
          <w:p w14:paraId="2572DF44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2EC06CC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3CDAACE" w14:textId="77777777" w:rsidR="000B1AD0" w:rsidRDefault="000B1AD0" w:rsidP="00585DDF">
            <w:r>
              <w:rPr>
                <w:sz w:val="16"/>
                <w:szCs w:val="16"/>
              </w:rPr>
              <w:t>6.5E.3.3.1</w:t>
            </w:r>
          </w:p>
        </w:tc>
        <w:tc>
          <w:tcPr>
            <w:tcW w:w="998" w:type="dxa"/>
          </w:tcPr>
          <w:p w14:paraId="341E93DA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7AC190AB" w14:textId="77777777" w:rsidTr="00585DDF">
        <w:tc>
          <w:tcPr>
            <w:tcW w:w="879" w:type="dxa"/>
          </w:tcPr>
          <w:p w14:paraId="66D572D6" w14:textId="77777777" w:rsidR="000B1AD0" w:rsidRDefault="000B1AD0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5A37700" w14:textId="77777777" w:rsidR="000B1AD0" w:rsidRDefault="000B1AD0" w:rsidP="00585DDF">
            <w:r>
              <w:rPr>
                <w:sz w:val="16"/>
                <w:szCs w:val="16"/>
              </w:rPr>
              <w:t>2722</w:t>
            </w:r>
          </w:p>
        </w:tc>
        <w:tc>
          <w:tcPr>
            <w:tcW w:w="517" w:type="dxa"/>
          </w:tcPr>
          <w:p w14:paraId="0B190D20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193B19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FD09F1" w14:textId="77777777" w:rsidR="000B1AD0" w:rsidRDefault="000B1AD0" w:rsidP="00585DDF">
            <w:r>
              <w:rPr>
                <w:sz w:val="16"/>
                <w:szCs w:val="16"/>
              </w:rPr>
              <w:t>Correction to test case 6.4E.2.4.1D In-band emissions for V2X / non-concurrent operation / SL-MIMO</w:t>
            </w:r>
          </w:p>
        </w:tc>
        <w:tc>
          <w:tcPr>
            <w:tcW w:w="517" w:type="dxa"/>
          </w:tcPr>
          <w:p w14:paraId="137356EB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DA2C4B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E2188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D4DB39" w14:textId="77777777" w:rsidR="000B1AD0" w:rsidRDefault="000B1AD0" w:rsidP="00585DDF">
            <w:r>
              <w:rPr>
                <w:sz w:val="16"/>
                <w:szCs w:val="16"/>
              </w:rPr>
              <w:t>R5-241208</w:t>
            </w:r>
          </w:p>
        </w:tc>
        <w:tc>
          <w:tcPr>
            <w:tcW w:w="1597" w:type="dxa"/>
          </w:tcPr>
          <w:p w14:paraId="2AEAF92B" w14:textId="77777777" w:rsidR="000B1AD0" w:rsidRDefault="000B1AD0" w:rsidP="00585DDF">
            <w:r>
              <w:rPr>
                <w:sz w:val="16"/>
                <w:szCs w:val="16"/>
              </w:rPr>
              <w:t>MTCC, KTL</w:t>
            </w:r>
          </w:p>
        </w:tc>
        <w:tc>
          <w:tcPr>
            <w:tcW w:w="1122" w:type="dxa"/>
          </w:tcPr>
          <w:p w14:paraId="1365A9D6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3E312799" w14:textId="77777777" w:rsidR="000B1AD0" w:rsidRDefault="000B1AD0" w:rsidP="00585DDF">
            <w:r>
              <w:rPr>
                <w:sz w:val="16"/>
                <w:szCs w:val="16"/>
              </w:rPr>
              <w:t>6.4E.2.4.1D</w:t>
            </w:r>
          </w:p>
        </w:tc>
        <w:tc>
          <w:tcPr>
            <w:tcW w:w="998" w:type="dxa"/>
          </w:tcPr>
          <w:p w14:paraId="7EC8DC8A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5AED1AF7" w14:textId="77777777" w:rsidTr="00585DDF">
        <w:tc>
          <w:tcPr>
            <w:tcW w:w="879" w:type="dxa"/>
          </w:tcPr>
          <w:p w14:paraId="6ED7D7BF" w14:textId="77777777" w:rsidR="000B1AD0" w:rsidRDefault="000B1AD0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97C9C51" w14:textId="77777777" w:rsidR="000B1AD0" w:rsidRDefault="000B1AD0" w:rsidP="00585DDF">
            <w:r>
              <w:rPr>
                <w:sz w:val="16"/>
                <w:szCs w:val="16"/>
              </w:rPr>
              <w:t>2723</w:t>
            </w:r>
          </w:p>
        </w:tc>
        <w:tc>
          <w:tcPr>
            <w:tcW w:w="517" w:type="dxa"/>
          </w:tcPr>
          <w:p w14:paraId="6C85B8D9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114C79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AFB0AB" w14:textId="77777777" w:rsidR="000B1AD0" w:rsidRDefault="000B1AD0" w:rsidP="00585DDF">
            <w:r>
              <w:rPr>
                <w:sz w:val="16"/>
                <w:szCs w:val="16"/>
              </w:rPr>
              <w:t>Correction to test case 6.4E.2.4.2 In-band emissions for V2X / con-current operation</w:t>
            </w:r>
          </w:p>
        </w:tc>
        <w:tc>
          <w:tcPr>
            <w:tcW w:w="517" w:type="dxa"/>
          </w:tcPr>
          <w:p w14:paraId="421993D8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49ABE5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5455A5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9667288" w14:textId="77777777" w:rsidR="000B1AD0" w:rsidRDefault="000B1AD0" w:rsidP="00585DDF">
            <w:r>
              <w:rPr>
                <w:sz w:val="16"/>
                <w:szCs w:val="16"/>
              </w:rPr>
              <w:t>R5-241210</w:t>
            </w:r>
          </w:p>
        </w:tc>
        <w:tc>
          <w:tcPr>
            <w:tcW w:w="1597" w:type="dxa"/>
          </w:tcPr>
          <w:p w14:paraId="1A44B236" w14:textId="77777777" w:rsidR="000B1AD0" w:rsidRDefault="000B1AD0" w:rsidP="00585DDF">
            <w:r>
              <w:rPr>
                <w:sz w:val="16"/>
                <w:szCs w:val="16"/>
              </w:rPr>
              <w:t>MTCC, KTL</w:t>
            </w:r>
          </w:p>
        </w:tc>
        <w:tc>
          <w:tcPr>
            <w:tcW w:w="1122" w:type="dxa"/>
          </w:tcPr>
          <w:p w14:paraId="58757D2F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E505D6D" w14:textId="77777777" w:rsidR="000B1AD0" w:rsidRDefault="000B1AD0" w:rsidP="00585DDF">
            <w:r>
              <w:rPr>
                <w:sz w:val="16"/>
                <w:szCs w:val="16"/>
              </w:rPr>
              <w:t>6.4E.2.4.2</w:t>
            </w:r>
          </w:p>
        </w:tc>
        <w:tc>
          <w:tcPr>
            <w:tcW w:w="998" w:type="dxa"/>
          </w:tcPr>
          <w:p w14:paraId="5C1CE0E8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6AAB480F" w14:textId="77777777" w:rsidTr="00585DDF">
        <w:tc>
          <w:tcPr>
            <w:tcW w:w="879" w:type="dxa"/>
          </w:tcPr>
          <w:p w14:paraId="55306B24" w14:textId="77777777" w:rsidR="000B1AD0" w:rsidRDefault="000B1AD0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D8B361F" w14:textId="77777777" w:rsidR="000B1AD0" w:rsidRDefault="000B1AD0" w:rsidP="00585DDF">
            <w:r>
              <w:rPr>
                <w:sz w:val="16"/>
                <w:szCs w:val="16"/>
              </w:rPr>
              <w:t>0386</w:t>
            </w:r>
          </w:p>
        </w:tc>
        <w:tc>
          <w:tcPr>
            <w:tcW w:w="517" w:type="dxa"/>
          </w:tcPr>
          <w:p w14:paraId="20A80846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522411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3E9AB0" w14:textId="77777777" w:rsidR="000B1AD0" w:rsidRDefault="000B1AD0" w:rsidP="00585DDF">
            <w:r>
              <w:rPr>
                <w:sz w:val="16"/>
                <w:szCs w:val="16"/>
              </w:rPr>
              <w:t>Adding test applicability for V2X test cases</w:t>
            </w:r>
          </w:p>
        </w:tc>
        <w:tc>
          <w:tcPr>
            <w:tcW w:w="517" w:type="dxa"/>
          </w:tcPr>
          <w:p w14:paraId="6FC104BC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DFA658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0FD5629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DF34B8" w14:textId="77777777" w:rsidR="000B1AD0" w:rsidRDefault="000B1AD0" w:rsidP="00585DDF">
            <w:r>
              <w:rPr>
                <w:sz w:val="16"/>
                <w:szCs w:val="16"/>
              </w:rPr>
              <w:t>R5-241004</w:t>
            </w:r>
          </w:p>
        </w:tc>
        <w:tc>
          <w:tcPr>
            <w:tcW w:w="1597" w:type="dxa"/>
          </w:tcPr>
          <w:p w14:paraId="0AF637CF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C7C62F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650AC593" w14:textId="77777777" w:rsidR="000B1AD0" w:rsidRDefault="000B1AD0" w:rsidP="00585DDF">
            <w:r>
              <w:rPr>
                <w:sz w:val="16"/>
                <w:szCs w:val="16"/>
              </w:rPr>
              <w:t>4.0, 4.1.1</w:t>
            </w:r>
          </w:p>
        </w:tc>
        <w:tc>
          <w:tcPr>
            <w:tcW w:w="998" w:type="dxa"/>
          </w:tcPr>
          <w:p w14:paraId="694A83B3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22D83144" w14:textId="77777777" w:rsidTr="00585DDF">
        <w:tc>
          <w:tcPr>
            <w:tcW w:w="879" w:type="dxa"/>
          </w:tcPr>
          <w:p w14:paraId="47F86614" w14:textId="77777777" w:rsidR="000B1AD0" w:rsidRDefault="000B1AD0" w:rsidP="00585DD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1F70E60F" w14:textId="77777777" w:rsidR="000B1AD0" w:rsidRDefault="000B1AD0" w:rsidP="00585DDF">
            <w:r>
              <w:rPr>
                <w:sz w:val="16"/>
                <w:szCs w:val="16"/>
              </w:rPr>
              <w:t>4226</w:t>
            </w:r>
          </w:p>
        </w:tc>
        <w:tc>
          <w:tcPr>
            <w:tcW w:w="517" w:type="dxa"/>
          </w:tcPr>
          <w:p w14:paraId="49368A4A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64259A" w14:textId="77777777" w:rsidR="000B1AD0" w:rsidRDefault="000B1AD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03744A" w14:textId="77777777" w:rsidR="000B1AD0" w:rsidRDefault="000B1AD0" w:rsidP="00585DDF">
            <w:r>
              <w:rPr>
                <w:sz w:val="16"/>
                <w:szCs w:val="16"/>
              </w:rPr>
              <w:t>Editorial update the derivation path for the V2X message contents table</w:t>
            </w:r>
          </w:p>
        </w:tc>
        <w:tc>
          <w:tcPr>
            <w:tcW w:w="517" w:type="dxa"/>
          </w:tcPr>
          <w:p w14:paraId="54911193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5C144F" w14:textId="77777777" w:rsidR="000B1AD0" w:rsidRDefault="000B1AD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38407B8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2902B3" w14:textId="77777777" w:rsidR="000B1AD0" w:rsidRDefault="000B1AD0" w:rsidP="00585DDF">
            <w:r>
              <w:rPr>
                <w:sz w:val="16"/>
                <w:szCs w:val="16"/>
              </w:rPr>
              <w:t>R5-240433</w:t>
            </w:r>
          </w:p>
        </w:tc>
        <w:tc>
          <w:tcPr>
            <w:tcW w:w="1597" w:type="dxa"/>
          </w:tcPr>
          <w:p w14:paraId="3F59533C" w14:textId="77777777" w:rsidR="000B1AD0" w:rsidRDefault="000B1AD0" w:rsidP="00585DDF">
            <w:r>
              <w:rPr>
                <w:sz w:val="16"/>
                <w:szCs w:val="16"/>
              </w:rPr>
              <w:t>Huawei, HiSilicon, CATT</w:t>
            </w:r>
          </w:p>
        </w:tc>
        <w:tc>
          <w:tcPr>
            <w:tcW w:w="1122" w:type="dxa"/>
          </w:tcPr>
          <w:p w14:paraId="60DB0634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4D89D7D3" w14:textId="77777777" w:rsidR="000B1AD0" w:rsidRDefault="000B1AD0" w:rsidP="00585DDF">
            <w:r>
              <w:rPr>
                <w:sz w:val="16"/>
                <w:szCs w:val="16"/>
              </w:rPr>
              <w:t>12.1.1.2,12.1.2.1,12.1.2.2,12.1.4.1,12.1.6.3,12.2.2.1,12.2.2.2,12.2.3.1,12.2.4.1,13</w:t>
            </w:r>
          </w:p>
        </w:tc>
        <w:tc>
          <w:tcPr>
            <w:tcW w:w="998" w:type="dxa"/>
          </w:tcPr>
          <w:p w14:paraId="3C2998D0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 38.508-1 CR 3030; TS/TR ... CR ... </w:t>
            </w:r>
          </w:p>
        </w:tc>
      </w:tr>
      <w:tr w:rsidR="000B1AD0" w14:paraId="2130D7B7" w14:textId="77777777" w:rsidTr="00585DDF">
        <w:tc>
          <w:tcPr>
            <w:tcW w:w="879" w:type="dxa"/>
          </w:tcPr>
          <w:p w14:paraId="5AE6BF0A" w14:textId="77777777" w:rsidR="000B1AD0" w:rsidRDefault="000B1AD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13BCB75" w14:textId="77777777" w:rsidR="000B1AD0" w:rsidRDefault="000B1AD0" w:rsidP="00585DDF">
            <w:r>
              <w:rPr>
                <w:sz w:val="16"/>
                <w:szCs w:val="16"/>
              </w:rPr>
              <w:t>4241</w:t>
            </w:r>
          </w:p>
        </w:tc>
        <w:tc>
          <w:tcPr>
            <w:tcW w:w="517" w:type="dxa"/>
          </w:tcPr>
          <w:p w14:paraId="4DF925C3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2A9702" w14:textId="77777777" w:rsidR="000B1AD0" w:rsidRDefault="000B1AD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F01A83" w14:textId="77777777" w:rsidR="000B1AD0" w:rsidRDefault="000B1AD0" w:rsidP="00585DDF">
            <w:r>
              <w:rPr>
                <w:sz w:val="16"/>
                <w:szCs w:val="16"/>
              </w:rPr>
              <w:t>Updates to 5G V2X test case 12.1.7.1</w:t>
            </w:r>
          </w:p>
        </w:tc>
        <w:tc>
          <w:tcPr>
            <w:tcW w:w="517" w:type="dxa"/>
          </w:tcPr>
          <w:p w14:paraId="5C361E48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349264" w14:textId="77777777" w:rsidR="000B1AD0" w:rsidRDefault="000B1AD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2E0BED3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057CD7" w14:textId="77777777" w:rsidR="000B1AD0" w:rsidRDefault="000B1AD0" w:rsidP="00585DDF">
            <w:r>
              <w:rPr>
                <w:sz w:val="16"/>
                <w:szCs w:val="16"/>
              </w:rPr>
              <w:t>R5-240529</w:t>
            </w:r>
          </w:p>
        </w:tc>
        <w:tc>
          <w:tcPr>
            <w:tcW w:w="1597" w:type="dxa"/>
          </w:tcPr>
          <w:p w14:paraId="34933C4B" w14:textId="77777777" w:rsidR="000B1AD0" w:rsidRDefault="000B1AD0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F7CCA36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41663F9A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A2C373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</w:tr>
      <w:tr w:rsidR="000B1AD0" w14:paraId="5078F777" w14:textId="77777777" w:rsidTr="00585DDF">
        <w:tc>
          <w:tcPr>
            <w:tcW w:w="879" w:type="dxa"/>
          </w:tcPr>
          <w:p w14:paraId="69D03F26" w14:textId="77777777" w:rsidR="000B1AD0" w:rsidRDefault="000B1AD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513936E" w14:textId="77777777" w:rsidR="000B1AD0" w:rsidRDefault="000B1AD0" w:rsidP="00585DDF">
            <w:r>
              <w:rPr>
                <w:sz w:val="16"/>
                <w:szCs w:val="16"/>
              </w:rPr>
              <w:t>4274</w:t>
            </w:r>
          </w:p>
        </w:tc>
        <w:tc>
          <w:tcPr>
            <w:tcW w:w="517" w:type="dxa"/>
          </w:tcPr>
          <w:p w14:paraId="0B0BE21E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EE55D0" w14:textId="77777777" w:rsidR="000B1AD0" w:rsidRDefault="000B1AD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5F0041" w14:textId="77777777" w:rsidR="000B1AD0" w:rsidRDefault="000B1AD0" w:rsidP="00585DDF">
            <w:r>
              <w:rPr>
                <w:sz w:val="16"/>
                <w:szCs w:val="16"/>
              </w:rPr>
              <w:t>Addition of V2X SIG test case 12.2.9.1</w:t>
            </w:r>
          </w:p>
        </w:tc>
        <w:tc>
          <w:tcPr>
            <w:tcW w:w="517" w:type="dxa"/>
          </w:tcPr>
          <w:p w14:paraId="4A998279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2F3305" w14:textId="77777777" w:rsidR="000B1AD0" w:rsidRDefault="000B1AD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3C54990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A4182A" w14:textId="77777777" w:rsidR="000B1AD0" w:rsidRDefault="000B1AD0" w:rsidP="00585DDF">
            <w:r>
              <w:rPr>
                <w:sz w:val="16"/>
                <w:szCs w:val="16"/>
              </w:rPr>
              <w:t>R5-240766</w:t>
            </w:r>
          </w:p>
        </w:tc>
        <w:tc>
          <w:tcPr>
            <w:tcW w:w="1597" w:type="dxa"/>
          </w:tcPr>
          <w:p w14:paraId="1C3FF108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C0E776D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3208814A" w14:textId="77777777" w:rsidR="000B1AD0" w:rsidRDefault="000B1AD0" w:rsidP="00585DDF">
            <w:r>
              <w:rPr>
                <w:sz w:val="16"/>
                <w:szCs w:val="16"/>
              </w:rPr>
              <w:t>12.2.9.1 (new)</w:t>
            </w:r>
          </w:p>
        </w:tc>
        <w:tc>
          <w:tcPr>
            <w:tcW w:w="998" w:type="dxa"/>
          </w:tcPr>
          <w:p w14:paraId="0B54D4EB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4F88AF0A" w14:textId="77777777" w:rsidTr="00585DDF">
        <w:tc>
          <w:tcPr>
            <w:tcW w:w="879" w:type="dxa"/>
          </w:tcPr>
          <w:p w14:paraId="4BBA5DA2" w14:textId="77777777" w:rsidR="000B1AD0" w:rsidRDefault="000B1AD0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7A6DBAE" w14:textId="77777777" w:rsidR="000B1AD0" w:rsidRDefault="000B1AD0" w:rsidP="00585DDF">
            <w:r>
              <w:rPr>
                <w:sz w:val="16"/>
                <w:szCs w:val="16"/>
              </w:rPr>
              <w:t>0444</w:t>
            </w:r>
          </w:p>
        </w:tc>
        <w:tc>
          <w:tcPr>
            <w:tcW w:w="517" w:type="dxa"/>
          </w:tcPr>
          <w:p w14:paraId="67467528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095C4C" w14:textId="77777777" w:rsidR="000B1AD0" w:rsidRDefault="000B1AD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267E24" w14:textId="77777777" w:rsidR="000B1AD0" w:rsidRDefault="000B1AD0" w:rsidP="00585DDF">
            <w:r>
              <w:rPr>
                <w:sz w:val="16"/>
                <w:szCs w:val="16"/>
              </w:rPr>
              <w:t>Correction of applicability for V2X SIG test cases</w:t>
            </w:r>
          </w:p>
        </w:tc>
        <w:tc>
          <w:tcPr>
            <w:tcW w:w="517" w:type="dxa"/>
          </w:tcPr>
          <w:p w14:paraId="16C1FD34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1B6A5D" w14:textId="77777777" w:rsidR="000B1AD0" w:rsidRDefault="000B1AD0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5CC4DA5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CBA74F" w14:textId="77777777" w:rsidR="000B1AD0" w:rsidRDefault="000B1AD0" w:rsidP="00585DDF">
            <w:r>
              <w:rPr>
                <w:sz w:val="16"/>
                <w:szCs w:val="16"/>
              </w:rPr>
              <w:t>R5-241540</w:t>
            </w:r>
          </w:p>
        </w:tc>
        <w:tc>
          <w:tcPr>
            <w:tcW w:w="1597" w:type="dxa"/>
          </w:tcPr>
          <w:p w14:paraId="34DE388C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C2C2B33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55822349" w14:textId="77777777" w:rsidR="000B1AD0" w:rsidRDefault="000B1AD0" w:rsidP="00585DDF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7C90869A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0A2DEC74" w14:textId="77777777" w:rsidTr="00585DDF">
        <w:tc>
          <w:tcPr>
            <w:tcW w:w="879" w:type="dxa"/>
          </w:tcPr>
          <w:p w14:paraId="49AFFE74" w14:textId="77777777" w:rsidR="000B1AD0" w:rsidRDefault="000B1AD0" w:rsidP="00585DDF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FC19096" w14:textId="77777777" w:rsidR="000B1AD0" w:rsidRDefault="000B1AD0" w:rsidP="00585DDF">
            <w:r>
              <w:rPr>
                <w:sz w:val="16"/>
                <w:szCs w:val="16"/>
              </w:rPr>
              <w:t>3375</w:t>
            </w:r>
          </w:p>
        </w:tc>
        <w:tc>
          <w:tcPr>
            <w:tcW w:w="517" w:type="dxa"/>
          </w:tcPr>
          <w:p w14:paraId="3FD4D2A3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A192B3" w14:textId="77777777" w:rsidR="000B1AD0" w:rsidRDefault="000B1AD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85D4E9" w14:textId="77777777" w:rsidR="000B1AD0" w:rsidRDefault="000B1AD0" w:rsidP="00585DDF">
            <w:r>
              <w:rPr>
                <w:sz w:val="16"/>
                <w:szCs w:val="16"/>
              </w:rPr>
              <w:t>5G V2X: Test Model updates</w:t>
            </w:r>
          </w:p>
        </w:tc>
        <w:tc>
          <w:tcPr>
            <w:tcW w:w="517" w:type="dxa"/>
          </w:tcPr>
          <w:p w14:paraId="0845E077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C0E568" w14:textId="77777777" w:rsidR="000B1AD0" w:rsidRDefault="000B1AD0" w:rsidP="00585DDF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22DBF1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09B0F3" w14:textId="77777777" w:rsidR="000B1AD0" w:rsidRDefault="000B1AD0" w:rsidP="00585DDF">
            <w:r>
              <w:rPr>
                <w:sz w:val="16"/>
                <w:szCs w:val="16"/>
              </w:rPr>
              <w:t>R5-241541</w:t>
            </w:r>
          </w:p>
        </w:tc>
        <w:tc>
          <w:tcPr>
            <w:tcW w:w="1597" w:type="dxa"/>
          </w:tcPr>
          <w:p w14:paraId="2ED625F5" w14:textId="77777777" w:rsidR="000B1AD0" w:rsidRDefault="000B1AD0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87AED03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4EE37118" w14:textId="77777777" w:rsidR="000B1AD0" w:rsidRDefault="000B1AD0" w:rsidP="00585DDF">
            <w:r>
              <w:rPr>
                <w:sz w:val="16"/>
                <w:szCs w:val="16"/>
              </w:rPr>
              <w:t>7.4.3.2.2.2</w:t>
            </w:r>
          </w:p>
        </w:tc>
        <w:tc>
          <w:tcPr>
            <w:tcW w:w="998" w:type="dxa"/>
          </w:tcPr>
          <w:p w14:paraId="067679DE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 38.508-1 CR 3030; TS/TR ... CR ... </w:t>
            </w:r>
          </w:p>
        </w:tc>
      </w:tr>
      <w:tr w:rsidR="000B1AD0" w14:paraId="3189AF3F" w14:textId="77777777" w:rsidTr="00585DDF">
        <w:tc>
          <w:tcPr>
            <w:tcW w:w="879" w:type="dxa"/>
          </w:tcPr>
          <w:p w14:paraId="1ED4D777" w14:textId="77777777" w:rsidR="000B1AD0" w:rsidRDefault="000B1AD0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65AA1FB" w14:textId="77777777" w:rsidR="000B1AD0" w:rsidRDefault="000B1AD0" w:rsidP="00585DDF">
            <w:r>
              <w:rPr>
                <w:sz w:val="16"/>
                <w:szCs w:val="16"/>
              </w:rPr>
              <w:t>0870</w:t>
            </w:r>
          </w:p>
        </w:tc>
        <w:tc>
          <w:tcPr>
            <w:tcW w:w="517" w:type="dxa"/>
          </w:tcPr>
          <w:p w14:paraId="3E050B67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933380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2BA179" w14:textId="77777777" w:rsidR="000B1AD0" w:rsidRDefault="000B1AD0" w:rsidP="00585DDF">
            <w:r>
              <w:rPr>
                <w:sz w:val="16"/>
                <w:szCs w:val="16"/>
              </w:rPr>
              <w:t>TP analysis for AMPR, ASEM and ASE for V2X</w:t>
            </w:r>
          </w:p>
        </w:tc>
        <w:tc>
          <w:tcPr>
            <w:tcW w:w="517" w:type="dxa"/>
          </w:tcPr>
          <w:p w14:paraId="58DE6EFB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46CB9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9DBD15F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FBED05" w14:textId="77777777" w:rsidR="000B1AD0" w:rsidRDefault="000B1AD0" w:rsidP="00585DDF">
            <w:r>
              <w:rPr>
                <w:sz w:val="16"/>
                <w:szCs w:val="16"/>
              </w:rPr>
              <w:t>R5-241000</w:t>
            </w:r>
          </w:p>
        </w:tc>
        <w:tc>
          <w:tcPr>
            <w:tcW w:w="1597" w:type="dxa"/>
          </w:tcPr>
          <w:p w14:paraId="6BC0CBE7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E5B5D1E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2104001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746D15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</w:tr>
    </w:tbl>
    <w:p w14:paraId="0A14DE07" w14:textId="77777777" w:rsidR="000B1AD0" w:rsidRDefault="000B1AD0" w:rsidP="000B1AD0"/>
    <w:p w14:paraId="5D9679B9" w14:textId="77777777" w:rsidR="000B1AD0" w:rsidRDefault="000B1AD0" w:rsidP="000B1AD0"/>
    <w:p w14:paraId="23535D27" w14:textId="77777777" w:rsidR="003539E1" w:rsidRPr="00917427" w:rsidRDefault="003539E1" w:rsidP="003539E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lastRenderedPageBreak/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RP-240176</w:t>
      </w:r>
      <w:r>
        <w:rPr>
          <w:b/>
          <w:i/>
          <w:noProof/>
          <w:sz w:val="28"/>
        </w:rPr>
        <w:fldChar w:fldCharType="end"/>
      </w:r>
    </w:p>
    <w:p w14:paraId="50295B16" w14:textId="77777777" w:rsidR="003539E1" w:rsidRPr="00784730" w:rsidRDefault="003539E1" w:rsidP="003539E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D98447D" w14:textId="77777777" w:rsidR="003539E1" w:rsidRPr="00050554" w:rsidRDefault="003539E1" w:rsidP="003539E1">
      <w:pPr>
        <w:rPr>
          <w:rFonts w:ascii="Arial" w:hAnsi="Arial" w:cs="Arial"/>
          <w:b/>
          <w:bCs/>
          <w:lang w:val="en-US"/>
        </w:rPr>
      </w:pPr>
    </w:p>
    <w:p w14:paraId="35886606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CBEBC43" w14:textId="77777777" w:rsidR="003539E1" w:rsidRPr="00E145B1" w:rsidRDefault="003539E1" w:rsidP="003539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NR-based access to unlicensed spectrum (NR_unlic-UEConTest) (Batch 1)</w:t>
      </w:r>
      <w:r>
        <w:rPr>
          <w:rFonts w:ascii="Arial" w:hAnsi="Arial" w:cs="Arial"/>
          <w:b/>
          <w:bCs/>
        </w:rPr>
        <w:fldChar w:fldCharType="end"/>
      </w:r>
    </w:p>
    <w:p w14:paraId="4C492623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13.2.3</w:t>
      </w:r>
      <w:r>
        <w:rPr>
          <w:rFonts w:ascii="Arial" w:hAnsi="Arial" w:cs="Arial"/>
          <w:b/>
          <w:bCs/>
        </w:rPr>
        <w:fldChar w:fldCharType="end"/>
      </w:r>
    </w:p>
    <w:p w14:paraId="2D48F7B7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353E9A4" w14:textId="77777777" w:rsidR="003539E1" w:rsidRDefault="003539E1" w:rsidP="003539E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5372154" w14:textId="77777777" w:rsidR="003539E1" w:rsidRPr="004E535C" w:rsidRDefault="003539E1" w:rsidP="003539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539E1" w:rsidRPr="004E535C" w14:paraId="3F1C84B0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F066ACE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3C5221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27880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9ACF7B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A169872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E3236F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D320E2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9A1437D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AA6CD87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2799F2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49B3F4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48965B7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61001A9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539E1" w14:paraId="6D57BB9E" w14:textId="77777777" w:rsidTr="00585DDF">
        <w:tc>
          <w:tcPr>
            <w:tcW w:w="879" w:type="dxa"/>
          </w:tcPr>
          <w:p w14:paraId="441B3B0A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3B4C613" w14:textId="77777777" w:rsidR="003539E1" w:rsidRDefault="003539E1" w:rsidP="00585DDF">
            <w:r>
              <w:rPr>
                <w:sz w:val="16"/>
                <w:szCs w:val="16"/>
              </w:rPr>
              <w:t>3081</w:t>
            </w:r>
          </w:p>
        </w:tc>
        <w:tc>
          <w:tcPr>
            <w:tcW w:w="517" w:type="dxa"/>
          </w:tcPr>
          <w:p w14:paraId="291F9FC5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410C6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84A77B" w14:textId="77777777" w:rsidR="003539E1" w:rsidRDefault="003539E1" w:rsidP="00585DDF">
            <w:r>
              <w:rPr>
                <w:sz w:val="16"/>
                <w:szCs w:val="16"/>
              </w:rPr>
              <w:t>SIB2 updates for NR unlicensed test cases</w:t>
            </w:r>
          </w:p>
        </w:tc>
        <w:tc>
          <w:tcPr>
            <w:tcW w:w="517" w:type="dxa"/>
          </w:tcPr>
          <w:p w14:paraId="1319BCA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680C0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BA1E71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D2C58CC" w14:textId="77777777" w:rsidR="003539E1" w:rsidRDefault="003539E1" w:rsidP="00585DDF">
            <w:r>
              <w:rPr>
                <w:sz w:val="16"/>
                <w:szCs w:val="16"/>
              </w:rPr>
              <w:t>R5-240989</w:t>
            </w:r>
          </w:p>
        </w:tc>
        <w:tc>
          <w:tcPr>
            <w:tcW w:w="1597" w:type="dxa"/>
          </w:tcPr>
          <w:p w14:paraId="795736FD" w14:textId="77777777" w:rsidR="003539E1" w:rsidRDefault="003539E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1E5808C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C813F6A" w14:textId="77777777" w:rsidR="003539E1" w:rsidRDefault="003539E1" w:rsidP="00585DDF">
            <w:r>
              <w:rPr>
                <w:sz w:val="16"/>
                <w:szCs w:val="16"/>
              </w:rPr>
              <w:t>4.6.2</w:t>
            </w:r>
          </w:p>
        </w:tc>
        <w:tc>
          <w:tcPr>
            <w:tcW w:w="998" w:type="dxa"/>
          </w:tcPr>
          <w:p w14:paraId="056ACD6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78A4FC68" w14:textId="77777777" w:rsidTr="00585DDF">
        <w:tc>
          <w:tcPr>
            <w:tcW w:w="879" w:type="dxa"/>
          </w:tcPr>
          <w:p w14:paraId="59C58140" w14:textId="77777777" w:rsidR="003539E1" w:rsidRDefault="003539E1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8FC60FA" w14:textId="77777777" w:rsidR="003539E1" w:rsidRDefault="003539E1" w:rsidP="00585DDF">
            <w:r>
              <w:rPr>
                <w:sz w:val="16"/>
                <w:szCs w:val="16"/>
              </w:rPr>
              <w:t>0600</w:t>
            </w:r>
          </w:p>
        </w:tc>
        <w:tc>
          <w:tcPr>
            <w:tcW w:w="517" w:type="dxa"/>
          </w:tcPr>
          <w:p w14:paraId="5520F970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0E146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30AD25" w14:textId="77777777" w:rsidR="003539E1" w:rsidRDefault="003539E1" w:rsidP="00585DDF">
            <w:r>
              <w:rPr>
                <w:sz w:val="16"/>
                <w:szCs w:val="16"/>
              </w:rPr>
              <w:t>Removal of duplicated RSSI measurements and channel occupancy reporting parameter</w:t>
            </w:r>
          </w:p>
        </w:tc>
        <w:tc>
          <w:tcPr>
            <w:tcW w:w="517" w:type="dxa"/>
          </w:tcPr>
          <w:p w14:paraId="766F5176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9500B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A497F9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AFA6A9" w14:textId="77777777" w:rsidR="003539E1" w:rsidRDefault="003539E1" w:rsidP="00585DDF">
            <w:r>
              <w:rPr>
                <w:sz w:val="16"/>
                <w:szCs w:val="16"/>
              </w:rPr>
              <w:t>R5-241165</w:t>
            </w:r>
          </w:p>
        </w:tc>
        <w:tc>
          <w:tcPr>
            <w:tcW w:w="1597" w:type="dxa"/>
          </w:tcPr>
          <w:p w14:paraId="3D9951B9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DE1061E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CB4738D" w14:textId="77777777" w:rsidR="003539E1" w:rsidRDefault="003539E1" w:rsidP="00585DDF"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 w14:paraId="31C1F371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7AC7DFF4" w14:textId="77777777" w:rsidTr="00585DDF">
        <w:tc>
          <w:tcPr>
            <w:tcW w:w="879" w:type="dxa"/>
          </w:tcPr>
          <w:p w14:paraId="6C74111F" w14:textId="77777777" w:rsidR="003539E1" w:rsidRDefault="003539E1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BC1CF78" w14:textId="77777777" w:rsidR="003539E1" w:rsidRDefault="003539E1" w:rsidP="00585DDF">
            <w:r>
              <w:rPr>
                <w:sz w:val="16"/>
                <w:szCs w:val="16"/>
              </w:rPr>
              <w:t>0604</w:t>
            </w:r>
          </w:p>
        </w:tc>
        <w:tc>
          <w:tcPr>
            <w:tcW w:w="517" w:type="dxa"/>
          </w:tcPr>
          <w:p w14:paraId="1540F627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2FFB8C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D231B4" w14:textId="77777777" w:rsidR="003539E1" w:rsidRDefault="003539E1" w:rsidP="00585DDF">
            <w:r>
              <w:rPr>
                <w:sz w:val="16"/>
                <w:szCs w:val="16"/>
              </w:rPr>
              <w:t>Addition of PICS for UL LBT Failure Detection and Recovery</w:t>
            </w:r>
          </w:p>
        </w:tc>
        <w:tc>
          <w:tcPr>
            <w:tcW w:w="517" w:type="dxa"/>
          </w:tcPr>
          <w:p w14:paraId="11C9AC5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E6742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402EC7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37359B" w14:textId="77777777" w:rsidR="003539E1" w:rsidRDefault="003539E1" w:rsidP="00585DDF">
            <w:r>
              <w:rPr>
                <w:sz w:val="16"/>
                <w:szCs w:val="16"/>
              </w:rPr>
              <w:t>R5-241711</w:t>
            </w:r>
          </w:p>
        </w:tc>
        <w:tc>
          <w:tcPr>
            <w:tcW w:w="1597" w:type="dxa"/>
          </w:tcPr>
          <w:p w14:paraId="24103126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1C3A329F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FB4B53E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9A0BEA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DE31B8C" w14:textId="77777777" w:rsidTr="00585DDF">
        <w:tc>
          <w:tcPr>
            <w:tcW w:w="879" w:type="dxa"/>
          </w:tcPr>
          <w:p w14:paraId="60E78C93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2E08C3D6" w14:textId="77777777" w:rsidR="003539E1" w:rsidRDefault="003539E1" w:rsidP="00585DDF">
            <w:r>
              <w:rPr>
                <w:sz w:val="16"/>
                <w:szCs w:val="16"/>
              </w:rPr>
              <w:t>2662</w:t>
            </w:r>
          </w:p>
        </w:tc>
        <w:tc>
          <w:tcPr>
            <w:tcW w:w="517" w:type="dxa"/>
          </w:tcPr>
          <w:p w14:paraId="214DB9D1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DE4EE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86EFA8" w14:textId="77777777" w:rsidR="003539E1" w:rsidRDefault="003539E1" w:rsidP="00585DDF">
            <w:r>
              <w:rPr>
                <w:sz w:val="16"/>
                <w:szCs w:val="16"/>
              </w:rPr>
              <w:t>Updates to NR-U Tx test cases</w:t>
            </w:r>
          </w:p>
        </w:tc>
        <w:tc>
          <w:tcPr>
            <w:tcW w:w="517" w:type="dxa"/>
          </w:tcPr>
          <w:p w14:paraId="17A4C8C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B7AF2C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C7F0E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7146BA" w14:textId="77777777" w:rsidR="003539E1" w:rsidRDefault="003539E1" w:rsidP="00585DDF">
            <w:r>
              <w:rPr>
                <w:sz w:val="16"/>
                <w:szCs w:val="16"/>
              </w:rPr>
              <w:t>R5-241739</w:t>
            </w:r>
          </w:p>
        </w:tc>
        <w:tc>
          <w:tcPr>
            <w:tcW w:w="1597" w:type="dxa"/>
          </w:tcPr>
          <w:p w14:paraId="6DB3169F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A77D5CA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2515BF5" w14:textId="77777777" w:rsidR="003539E1" w:rsidRDefault="003539E1" w:rsidP="00585DDF">
            <w:r>
              <w:rPr>
                <w:sz w:val="16"/>
                <w:szCs w:val="16"/>
              </w:rPr>
              <w:t xml:space="preserve">  6.3F.4</w:t>
            </w:r>
          </w:p>
        </w:tc>
        <w:tc>
          <w:tcPr>
            <w:tcW w:w="998" w:type="dxa"/>
          </w:tcPr>
          <w:p w14:paraId="76419AF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0C3798FC" w14:textId="77777777" w:rsidTr="00585DDF">
        <w:tc>
          <w:tcPr>
            <w:tcW w:w="879" w:type="dxa"/>
          </w:tcPr>
          <w:p w14:paraId="1CA4A2A7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3009D82" w14:textId="77777777" w:rsidR="003539E1" w:rsidRDefault="003539E1" w:rsidP="00585DDF">
            <w:r>
              <w:rPr>
                <w:sz w:val="16"/>
                <w:szCs w:val="16"/>
              </w:rPr>
              <w:t>2663</w:t>
            </w:r>
          </w:p>
        </w:tc>
        <w:tc>
          <w:tcPr>
            <w:tcW w:w="517" w:type="dxa"/>
          </w:tcPr>
          <w:p w14:paraId="79A770F2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A4E356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B2119C" w14:textId="77777777" w:rsidR="003539E1" w:rsidRDefault="003539E1" w:rsidP="00585DDF">
            <w:r>
              <w:rPr>
                <w:sz w:val="16"/>
                <w:szCs w:val="16"/>
              </w:rPr>
              <w:t>Addition of test case 6.3F.4.3 relative power tolerance for shared spectrum channel access</w:t>
            </w:r>
          </w:p>
        </w:tc>
        <w:tc>
          <w:tcPr>
            <w:tcW w:w="517" w:type="dxa"/>
          </w:tcPr>
          <w:p w14:paraId="795A96C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57ACC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8D4A8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71FCC2" w14:textId="77777777" w:rsidR="003539E1" w:rsidRDefault="003539E1" w:rsidP="00585DDF">
            <w:r>
              <w:rPr>
                <w:sz w:val="16"/>
                <w:szCs w:val="16"/>
              </w:rPr>
              <w:t>R5-240817</w:t>
            </w:r>
          </w:p>
        </w:tc>
        <w:tc>
          <w:tcPr>
            <w:tcW w:w="1597" w:type="dxa"/>
          </w:tcPr>
          <w:p w14:paraId="57FA69EE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CBEA5EE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8F06676" w14:textId="77777777" w:rsidR="003539E1" w:rsidRDefault="003539E1" w:rsidP="00585DDF">
            <w:r>
              <w:rPr>
                <w:sz w:val="16"/>
                <w:szCs w:val="16"/>
              </w:rPr>
              <w:t xml:space="preserve">  7.43F.4.3 (new)</w:t>
            </w:r>
          </w:p>
        </w:tc>
        <w:tc>
          <w:tcPr>
            <w:tcW w:w="998" w:type="dxa"/>
          </w:tcPr>
          <w:p w14:paraId="3997B640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48F0B385" w14:textId="77777777" w:rsidTr="00585DDF">
        <w:tc>
          <w:tcPr>
            <w:tcW w:w="879" w:type="dxa"/>
          </w:tcPr>
          <w:p w14:paraId="4BF4A5F5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38F7A81" w14:textId="77777777" w:rsidR="003539E1" w:rsidRDefault="003539E1" w:rsidP="00585DDF">
            <w:r>
              <w:rPr>
                <w:sz w:val="16"/>
                <w:szCs w:val="16"/>
              </w:rPr>
              <w:t>2664</w:t>
            </w:r>
          </w:p>
        </w:tc>
        <w:tc>
          <w:tcPr>
            <w:tcW w:w="517" w:type="dxa"/>
          </w:tcPr>
          <w:p w14:paraId="325B59D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916E2E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3CD0F2" w14:textId="77777777" w:rsidR="003539E1" w:rsidRDefault="003539E1" w:rsidP="00585DDF">
            <w:r>
              <w:rPr>
                <w:sz w:val="16"/>
                <w:szCs w:val="16"/>
              </w:rPr>
              <w:t>Addition of MU and TT for NR-U test cases</w:t>
            </w:r>
          </w:p>
        </w:tc>
        <w:tc>
          <w:tcPr>
            <w:tcW w:w="517" w:type="dxa"/>
          </w:tcPr>
          <w:p w14:paraId="2328C60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41ECE2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2297AF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C5FEA24" w14:textId="77777777" w:rsidR="003539E1" w:rsidRDefault="003539E1" w:rsidP="00585DDF">
            <w:r>
              <w:rPr>
                <w:sz w:val="16"/>
                <w:szCs w:val="16"/>
              </w:rPr>
              <w:t>R5-240819</w:t>
            </w:r>
          </w:p>
        </w:tc>
        <w:tc>
          <w:tcPr>
            <w:tcW w:w="1597" w:type="dxa"/>
          </w:tcPr>
          <w:p w14:paraId="46A643C4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3828420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113BC3A" w14:textId="77777777" w:rsidR="003539E1" w:rsidRDefault="003539E1" w:rsidP="00585DDF">
            <w:r>
              <w:rPr>
                <w:sz w:val="16"/>
                <w:szCs w:val="16"/>
              </w:rPr>
              <w:t xml:space="preserve">  F.1.2, F.3.2</w:t>
            </w:r>
          </w:p>
        </w:tc>
        <w:tc>
          <w:tcPr>
            <w:tcW w:w="998" w:type="dxa"/>
          </w:tcPr>
          <w:p w14:paraId="1D28FFF9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090F891F" w14:textId="77777777" w:rsidTr="00585DDF">
        <w:tc>
          <w:tcPr>
            <w:tcW w:w="879" w:type="dxa"/>
          </w:tcPr>
          <w:p w14:paraId="5523DAC5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B8C8F28" w14:textId="77777777" w:rsidR="003539E1" w:rsidRDefault="003539E1" w:rsidP="00585DDF">
            <w:r>
              <w:rPr>
                <w:sz w:val="16"/>
                <w:szCs w:val="16"/>
              </w:rPr>
              <w:t>2665</w:t>
            </w:r>
          </w:p>
        </w:tc>
        <w:tc>
          <w:tcPr>
            <w:tcW w:w="517" w:type="dxa"/>
          </w:tcPr>
          <w:p w14:paraId="3A5CD855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E416D0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4BEC8C" w14:textId="77777777" w:rsidR="003539E1" w:rsidRDefault="003539E1" w:rsidP="00585DDF">
            <w:r>
              <w:rPr>
                <w:sz w:val="16"/>
                <w:szCs w:val="16"/>
              </w:rPr>
              <w:t>Updates of test case 6.2F.4 Configured transmitted power for shared spectrum access</w:t>
            </w:r>
          </w:p>
        </w:tc>
        <w:tc>
          <w:tcPr>
            <w:tcW w:w="517" w:type="dxa"/>
          </w:tcPr>
          <w:p w14:paraId="46BE9F89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FB1B1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14B36C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D80EF3E" w14:textId="77777777" w:rsidR="003539E1" w:rsidRDefault="003539E1" w:rsidP="00585DDF">
            <w:r>
              <w:rPr>
                <w:sz w:val="16"/>
                <w:szCs w:val="16"/>
              </w:rPr>
              <w:t>R5-240821</w:t>
            </w:r>
          </w:p>
        </w:tc>
        <w:tc>
          <w:tcPr>
            <w:tcW w:w="1597" w:type="dxa"/>
          </w:tcPr>
          <w:p w14:paraId="666708E5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9CD1E33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D0C384E" w14:textId="77777777" w:rsidR="003539E1" w:rsidRDefault="003539E1" w:rsidP="00585DDF">
            <w:r>
              <w:rPr>
                <w:sz w:val="16"/>
                <w:szCs w:val="16"/>
              </w:rPr>
              <w:t xml:space="preserve">  6.2F.4</w:t>
            </w:r>
          </w:p>
        </w:tc>
        <w:tc>
          <w:tcPr>
            <w:tcW w:w="998" w:type="dxa"/>
          </w:tcPr>
          <w:p w14:paraId="08D907DE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20341B47" w14:textId="77777777" w:rsidTr="00585DDF">
        <w:tc>
          <w:tcPr>
            <w:tcW w:w="879" w:type="dxa"/>
          </w:tcPr>
          <w:p w14:paraId="340C29F4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1B23840" w14:textId="77777777" w:rsidR="003539E1" w:rsidRDefault="003539E1" w:rsidP="00585DDF">
            <w:r>
              <w:rPr>
                <w:sz w:val="16"/>
                <w:szCs w:val="16"/>
              </w:rPr>
              <w:t>2667</w:t>
            </w:r>
          </w:p>
        </w:tc>
        <w:tc>
          <w:tcPr>
            <w:tcW w:w="517" w:type="dxa"/>
          </w:tcPr>
          <w:p w14:paraId="3D24DB72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03895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B8C226" w14:textId="77777777" w:rsidR="003539E1" w:rsidRDefault="003539E1" w:rsidP="00585DDF">
            <w:r>
              <w:rPr>
                <w:sz w:val="16"/>
                <w:szCs w:val="16"/>
              </w:rPr>
              <w:t>Addition of RMC tables for shared spectrum access in Annex A</w:t>
            </w:r>
          </w:p>
        </w:tc>
        <w:tc>
          <w:tcPr>
            <w:tcW w:w="517" w:type="dxa"/>
          </w:tcPr>
          <w:p w14:paraId="3EFCE2B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92D8E2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A970B6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9C4156" w14:textId="77777777" w:rsidR="003539E1" w:rsidRDefault="003539E1" w:rsidP="00585DDF">
            <w:r>
              <w:rPr>
                <w:sz w:val="16"/>
                <w:szCs w:val="16"/>
              </w:rPr>
              <w:t>R5-240828</w:t>
            </w:r>
          </w:p>
        </w:tc>
        <w:tc>
          <w:tcPr>
            <w:tcW w:w="1597" w:type="dxa"/>
          </w:tcPr>
          <w:p w14:paraId="48834374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EBF905B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611DD62" w14:textId="77777777" w:rsidR="003539E1" w:rsidRDefault="003539E1" w:rsidP="00585DDF">
            <w:r>
              <w:rPr>
                <w:sz w:val="16"/>
                <w:szCs w:val="16"/>
              </w:rPr>
              <w:t xml:space="preserve">  A.2.2.6, A.2.2.7, A.2.2.8, A.2.2.9</w:t>
            </w:r>
          </w:p>
        </w:tc>
        <w:tc>
          <w:tcPr>
            <w:tcW w:w="998" w:type="dxa"/>
          </w:tcPr>
          <w:p w14:paraId="3666C8DA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59A089BA" w14:textId="77777777" w:rsidTr="00585DDF">
        <w:tc>
          <w:tcPr>
            <w:tcW w:w="879" w:type="dxa"/>
          </w:tcPr>
          <w:p w14:paraId="0A074298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39285DA" w14:textId="77777777" w:rsidR="003539E1" w:rsidRDefault="003539E1" w:rsidP="00585DDF">
            <w:r>
              <w:rPr>
                <w:sz w:val="16"/>
                <w:szCs w:val="16"/>
              </w:rPr>
              <w:t>2719</w:t>
            </w:r>
          </w:p>
        </w:tc>
        <w:tc>
          <w:tcPr>
            <w:tcW w:w="517" w:type="dxa"/>
          </w:tcPr>
          <w:p w14:paraId="3725E4B9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C44F9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2E5182" w14:textId="77777777" w:rsidR="003539E1" w:rsidRDefault="003539E1" w:rsidP="00585DDF">
            <w:r>
              <w:rPr>
                <w:sz w:val="16"/>
                <w:szCs w:val="16"/>
              </w:rPr>
              <w:t xml:space="preserve">Addition of test case 6.5F.3.3 </w:t>
            </w:r>
            <w:r>
              <w:rPr>
                <w:sz w:val="16"/>
                <w:szCs w:val="16"/>
              </w:rPr>
              <w:tab/>
              <w:t>Additional spurious emissions for shared spectrum channel access</w:t>
            </w:r>
          </w:p>
        </w:tc>
        <w:tc>
          <w:tcPr>
            <w:tcW w:w="517" w:type="dxa"/>
          </w:tcPr>
          <w:p w14:paraId="54F9D98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1A8F5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5FAF0F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FC5D65" w14:textId="77777777" w:rsidR="003539E1" w:rsidRDefault="003539E1" w:rsidP="00585DDF">
            <w:r>
              <w:rPr>
                <w:sz w:val="16"/>
                <w:szCs w:val="16"/>
              </w:rPr>
              <w:t>R5-241740</w:t>
            </w:r>
          </w:p>
        </w:tc>
        <w:tc>
          <w:tcPr>
            <w:tcW w:w="1597" w:type="dxa"/>
          </w:tcPr>
          <w:p w14:paraId="7A97E812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0AEE876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118BC5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FDA49A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DC1677E" w14:textId="77777777" w:rsidTr="00585DDF">
        <w:tc>
          <w:tcPr>
            <w:tcW w:w="879" w:type="dxa"/>
          </w:tcPr>
          <w:p w14:paraId="7ED0800E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1FCD90F9" w14:textId="77777777" w:rsidR="003539E1" w:rsidRDefault="003539E1" w:rsidP="00585DDF">
            <w:r>
              <w:rPr>
                <w:sz w:val="16"/>
                <w:szCs w:val="16"/>
              </w:rPr>
              <w:t>2720</w:t>
            </w:r>
          </w:p>
        </w:tc>
        <w:tc>
          <w:tcPr>
            <w:tcW w:w="517" w:type="dxa"/>
          </w:tcPr>
          <w:p w14:paraId="2C3F6BE9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1BA01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DA4389" w14:textId="77777777" w:rsidR="003539E1" w:rsidRDefault="003539E1" w:rsidP="00585DDF">
            <w:r>
              <w:rPr>
                <w:sz w:val="16"/>
                <w:szCs w:val="16"/>
              </w:rPr>
              <w:t>Updates of test case 6.2F.3 UE additional maximum output power reduction for shared spectrum access</w:t>
            </w:r>
          </w:p>
        </w:tc>
        <w:tc>
          <w:tcPr>
            <w:tcW w:w="517" w:type="dxa"/>
          </w:tcPr>
          <w:p w14:paraId="2E5DD82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3A33E5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E5CF55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4F9C03" w14:textId="77777777" w:rsidR="003539E1" w:rsidRDefault="003539E1" w:rsidP="00585DDF">
            <w:r>
              <w:rPr>
                <w:sz w:val="16"/>
                <w:szCs w:val="16"/>
              </w:rPr>
              <w:t>R5-241741</w:t>
            </w:r>
          </w:p>
        </w:tc>
        <w:tc>
          <w:tcPr>
            <w:tcW w:w="1597" w:type="dxa"/>
          </w:tcPr>
          <w:p w14:paraId="1820F868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3E6750A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B24D081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5FD6D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2ABB569E" w14:textId="77777777" w:rsidTr="00585DDF">
        <w:tc>
          <w:tcPr>
            <w:tcW w:w="879" w:type="dxa"/>
          </w:tcPr>
          <w:p w14:paraId="0FAC3CDF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DA7E04C" w14:textId="77777777" w:rsidR="003539E1" w:rsidRDefault="003539E1" w:rsidP="00585DDF">
            <w:r>
              <w:rPr>
                <w:sz w:val="16"/>
                <w:szCs w:val="16"/>
              </w:rPr>
              <w:t>2724</w:t>
            </w:r>
          </w:p>
        </w:tc>
        <w:tc>
          <w:tcPr>
            <w:tcW w:w="517" w:type="dxa"/>
          </w:tcPr>
          <w:p w14:paraId="0C54A0AC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A4B0E4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22DC77" w14:textId="77777777" w:rsidR="003539E1" w:rsidRDefault="003539E1" w:rsidP="00585DDF">
            <w:r>
              <w:rPr>
                <w:sz w:val="16"/>
                <w:szCs w:val="16"/>
              </w:rPr>
              <w:t>Updates of test case 6.5F.2.4.2, Shared spectrum channel access ACLR with additional requirement for NS_29</w:t>
            </w:r>
          </w:p>
        </w:tc>
        <w:tc>
          <w:tcPr>
            <w:tcW w:w="517" w:type="dxa"/>
          </w:tcPr>
          <w:p w14:paraId="66709F90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A64B7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A9697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3F1F1E" w14:textId="77777777" w:rsidR="003539E1" w:rsidRDefault="003539E1" w:rsidP="00585DDF">
            <w:r>
              <w:rPr>
                <w:sz w:val="16"/>
                <w:szCs w:val="16"/>
              </w:rPr>
              <w:t>R5-241742</w:t>
            </w:r>
          </w:p>
        </w:tc>
        <w:tc>
          <w:tcPr>
            <w:tcW w:w="1597" w:type="dxa"/>
          </w:tcPr>
          <w:p w14:paraId="3999A089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5B06B0E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C07D64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B3FB4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5C6B5317" w14:textId="77777777" w:rsidTr="00585DDF">
        <w:tc>
          <w:tcPr>
            <w:tcW w:w="879" w:type="dxa"/>
          </w:tcPr>
          <w:p w14:paraId="6FF6A8FD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4BDD796" w14:textId="77777777" w:rsidR="003539E1" w:rsidRDefault="003539E1" w:rsidP="00585DDF">
            <w:r>
              <w:rPr>
                <w:sz w:val="16"/>
                <w:szCs w:val="16"/>
              </w:rPr>
              <w:t>0802</w:t>
            </w:r>
          </w:p>
        </w:tc>
        <w:tc>
          <w:tcPr>
            <w:tcW w:w="517" w:type="dxa"/>
          </w:tcPr>
          <w:p w14:paraId="62048210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FE813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B02046" w14:textId="77777777" w:rsidR="003539E1" w:rsidRDefault="003539E1" w:rsidP="00585DDF">
            <w:r>
              <w:rPr>
                <w:sz w:val="16"/>
                <w:szCs w:val="16"/>
              </w:rPr>
              <w:t>Core spec alignment, addition of RMC and UL-DL configuration for NR-U</w:t>
            </w:r>
          </w:p>
        </w:tc>
        <w:tc>
          <w:tcPr>
            <w:tcW w:w="517" w:type="dxa"/>
          </w:tcPr>
          <w:p w14:paraId="2ED322F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F0B87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1E2890C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B07217" w14:textId="77777777" w:rsidR="003539E1" w:rsidRDefault="003539E1" w:rsidP="00585DDF">
            <w:r>
              <w:rPr>
                <w:sz w:val="16"/>
                <w:szCs w:val="16"/>
              </w:rPr>
              <w:t>R5-241822</w:t>
            </w:r>
          </w:p>
        </w:tc>
        <w:tc>
          <w:tcPr>
            <w:tcW w:w="1597" w:type="dxa"/>
          </w:tcPr>
          <w:p w14:paraId="5E15C94D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4D86D03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DDABDFD" w14:textId="77777777" w:rsidR="003539E1" w:rsidRDefault="003539E1" w:rsidP="00585DDF">
            <w:r>
              <w:rPr>
                <w:sz w:val="16"/>
                <w:szCs w:val="16"/>
              </w:rPr>
              <w:t xml:space="preserve">  A.1.2</w:t>
            </w:r>
          </w:p>
        </w:tc>
        <w:tc>
          <w:tcPr>
            <w:tcW w:w="998" w:type="dxa"/>
          </w:tcPr>
          <w:p w14:paraId="4BB79210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1620FEB4" w14:textId="77777777" w:rsidTr="00585DDF">
        <w:tc>
          <w:tcPr>
            <w:tcW w:w="879" w:type="dxa"/>
          </w:tcPr>
          <w:p w14:paraId="1C5F8D0C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8B2CA39" w14:textId="77777777" w:rsidR="003539E1" w:rsidRDefault="003539E1" w:rsidP="00585DDF">
            <w:r>
              <w:rPr>
                <w:sz w:val="16"/>
                <w:szCs w:val="16"/>
              </w:rPr>
              <w:t>0808</w:t>
            </w:r>
          </w:p>
        </w:tc>
        <w:tc>
          <w:tcPr>
            <w:tcW w:w="517" w:type="dxa"/>
          </w:tcPr>
          <w:p w14:paraId="1E049D6A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17A18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9CB6D2" w14:textId="77777777" w:rsidR="003539E1" w:rsidRDefault="003539E1" w:rsidP="00585DDF">
            <w:r>
              <w:rPr>
                <w:sz w:val="16"/>
                <w:szCs w:val="16"/>
              </w:rPr>
              <w:t>Update to NR-U demod test cases</w:t>
            </w:r>
          </w:p>
        </w:tc>
        <w:tc>
          <w:tcPr>
            <w:tcW w:w="517" w:type="dxa"/>
          </w:tcPr>
          <w:p w14:paraId="4A1E7D0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AEDD6B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57118F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ED8171F" w14:textId="77777777" w:rsidR="003539E1" w:rsidRDefault="003539E1" w:rsidP="00585DDF">
            <w:r>
              <w:rPr>
                <w:sz w:val="16"/>
                <w:szCs w:val="16"/>
              </w:rPr>
              <w:t>R5-241821</w:t>
            </w:r>
          </w:p>
        </w:tc>
        <w:tc>
          <w:tcPr>
            <w:tcW w:w="1597" w:type="dxa"/>
          </w:tcPr>
          <w:p w14:paraId="02FBD41C" w14:textId="77777777" w:rsidR="003539E1" w:rsidRDefault="003539E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1204F377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2FCE60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11D4E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1BAD384" w14:textId="77777777" w:rsidTr="00585DDF">
        <w:tc>
          <w:tcPr>
            <w:tcW w:w="879" w:type="dxa"/>
          </w:tcPr>
          <w:p w14:paraId="0AD80AFF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D2A96AE" w14:textId="77777777" w:rsidR="003539E1" w:rsidRDefault="003539E1" w:rsidP="00585DDF">
            <w:r>
              <w:rPr>
                <w:sz w:val="16"/>
                <w:szCs w:val="16"/>
              </w:rPr>
              <w:t>0378</w:t>
            </w:r>
          </w:p>
        </w:tc>
        <w:tc>
          <w:tcPr>
            <w:tcW w:w="517" w:type="dxa"/>
          </w:tcPr>
          <w:p w14:paraId="05E353F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194B3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67CCC2" w14:textId="77777777" w:rsidR="003539E1" w:rsidRDefault="003539E1" w:rsidP="00585DDF">
            <w:r>
              <w:rPr>
                <w:sz w:val="16"/>
                <w:szCs w:val="16"/>
              </w:rPr>
              <w:t>Correction to applicability for NR-U test cases</w:t>
            </w:r>
          </w:p>
        </w:tc>
        <w:tc>
          <w:tcPr>
            <w:tcW w:w="517" w:type="dxa"/>
          </w:tcPr>
          <w:p w14:paraId="7F26FC79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B0B18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69786B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E192D25" w14:textId="77777777" w:rsidR="003539E1" w:rsidRDefault="003539E1" w:rsidP="00585DDF">
            <w:r>
              <w:rPr>
                <w:sz w:val="16"/>
                <w:szCs w:val="16"/>
              </w:rPr>
              <w:t>R5-240771</w:t>
            </w:r>
          </w:p>
        </w:tc>
        <w:tc>
          <w:tcPr>
            <w:tcW w:w="1597" w:type="dxa"/>
          </w:tcPr>
          <w:p w14:paraId="56E5C386" w14:textId="77777777" w:rsidR="003539E1" w:rsidRDefault="003539E1" w:rsidP="00585DDF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</w:tcPr>
          <w:p w14:paraId="478AD8DA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4ADEFA0" w14:textId="77777777" w:rsidR="003539E1" w:rsidRDefault="003539E1" w:rsidP="00585DDF">
            <w:r>
              <w:rPr>
                <w:sz w:val="16"/>
                <w:szCs w:val="16"/>
              </w:rPr>
              <w:t>4.0, 4.1.4</w:t>
            </w:r>
          </w:p>
        </w:tc>
        <w:tc>
          <w:tcPr>
            <w:tcW w:w="998" w:type="dxa"/>
          </w:tcPr>
          <w:p w14:paraId="0FCE8B1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39A882C" w14:textId="77777777" w:rsidTr="00585DDF">
        <w:tc>
          <w:tcPr>
            <w:tcW w:w="879" w:type="dxa"/>
          </w:tcPr>
          <w:p w14:paraId="7751207A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E57EAFE" w14:textId="77777777" w:rsidR="003539E1" w:rsidRDefault="003539E1" w:rsidP="00585DDF">
            <w:r>
              <w:rPr>
                <w:sz w:val="16"/>
                <w:szCs w:val="16"/>
              </w:rPr>
              <w:t>0383</w:t>
            </w:r>
          </w:p>
        </w:tc>
        <w:tc>
          <w:tcPr>
            <w:tcW w:w="517" w:type="dxa"/>
          </w:tcPr>
          <w:p w14:paraId="0DDF212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080AB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90131C" w14:textId="77777777" w:rsidR="003539E1" w:rsidRDefault="003539E1" w:rsidP="00585DDF">
            <w:r>
              <w:rPr>
                <w:sz w:val="16"/>
                <w:szCs w:val="16"/>
              </w:rPr>
              <w:t>Addition of applicability for NR-U test cases</w:t>
            </w:r>
          </w:p>
        </w:tc>
        <w:tc>
          <w:tcPr>
            <w:tcW w:w="517" w:type="dxa"/>
          </w:tcPr>
          <w:p w14:paraId="4939B99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92AED3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49B8FC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4A5758" w14:textId="77777777" w:rsidR="003539E1" w:rsidRDefault="003539E1" w:rsidP="00585DDF">
            <w:r>
              <w:rPr>
                <w:sz w:val="16"/>
                <w:szCs w:val="16"/>
              </w:rPr>
              <w:t>R5-240857</w:t>
            </w:r>
          </w:p>
        </w:tc>
        <w:tc>
          <w:tcPr>
            <w:tcW w:w="1597" w:type="dxa"/>
          </w:tcPr>
          <w:p w14:paraId="0E057C80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385F074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4663D39" w14:textId="77777777" w:rsidR="003539E1" w:rsidRDefault="003539E1" w:rsidP="00585DDF">
            <w:r>
              <w:rPr>
                <w:sz w:val="16"/>
                <w:szCs w:val="16"/>
              </w:rPr>
              <w:t xml:space="preserve">  4.1.1, 4.1.4</w:t>
            </w:r>
          </w:p>
        </w:tc>
        <w:tc>
          <w:tcPr>
            <w:tcW w:w="998" w:type="dxa"/>
          </w:tcPr>
          <w:p w14:paraId="21479E8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1714AD12" w14:textId="77777777" w:rsidTr="00585DDF">
        <w:tc>
          <w:tcPr>
            <w:tcW w:w="879" w:type="dxa"/>
          </w:tcPr>
          <w:p w14:paraId="6A66F0F9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0A377D5E" w14:textId="77777777" w:rsidR="003539E1" w:rsidRDefault="003539E1" w:rsidP="00585DDF">
            <w:r>
              <w:rPr>
                <w:sz w:val="16"/>
                <w:szCs w:val="16"/>
              </w:rPr>
              <w:t>0388</w:t>
            </w:r>
          </w:p>
        </w:tc>
        <w:tc>
          <w:tcPr>
            <w:tcW w:w="517" w:type="dxa"/>
          </w:tcPr>
          <w:p w14:paraId="0DD12AC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62236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F3FDFB" w14:textId="77777777" w:rsidR="003539E1" w:rsidRDefault="003539E1" w:rsidP="00585DDF">
            <w:r>
              <w:rPr>
                <w:sz w:val="16"/>
                <w:szCs w:val="16"/>
              </w:rPr>
              <w:t>Adding applicability for newly introduced NR-U test cases</w:t>
            </w:r>
          </w:p>
        </w:tc>
        <w:tc>
          <w:tcPr>
            <w:tcW w:w="517" w:type="dxa"/>
          </w:tcPr>
          <w:p w14:paraId="6A63536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84AD93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03E1F5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0029BA" w14:textId="77777777" w:rsidR="003539E1" w:rsidRDefault="003539E1" w:rsidP="00585DDF">
            <w:r>
              <w:rPr>
                <w:sz w:val="16"/>
                <w:szCs w:val="16"/>
              </w:rPr>
              <w:t>R5-241131</w:t>
            </w:r>
          </w:p>
        </w:tc>
        <w:tc>
          <w:tcPr>
            <w:tcW w:w="1597" w:type="dxa"/>
          </w:tcPr>
          <w:p w14:paraId="314DA77A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B1EC42C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6587F1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10442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9934EA6" w14:textId="77777777" w:rsidTr="00585DDF">
        <w:tc>
          <w:tcPr>
            <w:tcW w:w="879" w:type="dxa"/>
          </w:tcPr>
          <w:p w14:paraId="0F4057E5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278A331" w14:textId="77777777" w:rsidR="003539E1" w:rsidRDefault="003539E1" w:rsidP="00585DDF">
            <w:r>
              <w:rPr>
                <w:sz w:val="16"/>
                <w:szCs w:val="16"/>
              </w:rPr>
              <w:t>0394</w:t>
            </w:r>
          </w:p>
        </w:tc>
        <w:tc>
          <w:tcPr>
            <w:tcW w:w="517" w:type="dxa"/>
          </w:tcPr>
          <w:p w14:paraId="59194EB7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ED99F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39AB78" w14:textId="77777777" w:rsidR="003539E1" w:rsidRDefault="003539E1" w:rsidP="00585DDF">
            <w:r>
              <w:rPr>
                <w:sz w:val="16"/>
                <w:szCs w:val="16"/>
              </w:rPr>
              <w:t>Update to NR-U test applicability</w:t>
            </w:r>
          </w:p>
        </w:tc>
        <w:tc>
          <w:tcPr>
            <w:tcW w:w="517" w:type="dxa"/>
          </w:tcPr>
          <w:p w14:paraId="677400A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49A2EA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BFBD73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7BCAD2" w14:textId="77777777" w:rsidR="003539E1" w:rsidRDefault="003539E1" w:rsidP="00585DDF">
            <w:r>
              <w:rPr>
                <w:sz w:val="16"/>
                <w:szCs w:val="16"/>
              </w:rPr>
              <w:t>R5-241851</w:t>
            </w:r>
          </w:p>
        </w:tc>
        <w:tc>
          <w:tcPr>
            <w:tcW w:w="1597" w:type="dxa"/>
          </w:tcPr>
          <w:p w14:paraId="2320A78B" w14:textId="77777777" w:rsidR="003539E1" w:rsidRDefault="003539E1" w:rsidP="00585DDF">
            <w:r>
              <w:rPr>
                <w:sz w:val="16"/>
                <w:szCs w:val="16"/>
              </w:rPr>
              <w:t>Qualcomm Germany, Ericsson</w:t>
            </w:r>
          </w:p>
        </w:tc>
        <w:tc>
          <w:tcPr>
            <w:tcW w:w="1122" w:type="dxa"/>
          </w:tcPr>
          <w:p w14:paraId="36C83D63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AE7DA2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A8E62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56ED4B47" w14:textId="77777777" w:rsidTr="00585DDF">
        <w:tc>
          <w:tcPr>
            <w:tcW w:w="879" w:type="dxa"/>
          </w:tcPr>
          <w:p w14:paraId="333D0B59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7E93564" w14:textId="77777777" w:rsidR="003539E1" w:rsidRDefault="003539E1" w:rsidP="00585DDF">
            <w:r>
              <w:rPr>
                <w:sz w:val="16"/>
                <w:szCs w:val="16"/>
              </w:rPr>
              <w:t>4283</w:t>
            </w:r>
          </w:p>
        </w:tc>
        <w:tc>
          <w:tcPr>
            <w:tcW w:w="517" w:type="dxa"/>
          </w:tcPr>
          <w:p w14:paraId="58B211EC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666759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978849" w14:textId="77777777" w:rsidR="003539E1" w:rsidRDefault="003539E1" w:rsidP="00585DDF">
            <w:r>
              <w:rPr>
                <w:sz w:val="16"/>
                <w:szCs w:val="16"/>
              </w:rPr>
              <w:t>Addition of NR shared spectrum measurements test case 8.1.8.1.3</w:t>
            </w:r>
          </w:p>
        </w:tc>
        <w:tc>
          <w:tcPr>
            <w:tcW w:w="517" w:type="dxa"/>
          </w:tcPr>
          <w:p w14:paraId="6954593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F0A21F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188701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A41846B" w14:textId="77777777" w:rsidR="003539E1" w:rsidRDefault="003539E1" w:rsidP="00585DDF">
            <w:r>
              <w:rPr>
                <w:sz w:val="16"/>
                <w:szCs w:val="16"/>
              </w:rPr>
              <w:t>R5-240990</w:t>
            </w:r>
          </w:p>
        </w:tc>
        <w:tc>
          <w:tcPr>
            <w:tcW w:w="1597" w:type="dxa"/>
          </w:tcPr>
          <w:p w14:paraId="0E81B0BA" w14:textId="77777777" w:rsidR="003539E1" w:rsidRDefault="003539E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065775C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FA0C934" w14:textId="77777777" w:rsidR="003539E1" w:rsidRDefault="003539E1" w:rsidP="00585DDF">
            <w:r>
              <w:rPr>
                <w:sz w:val="16"/>
                <w:szCs w:val="16"/>
              </w:rPr>
              <w:t>8.1.8.1.3 (New)</w:t>
            </w:r>
          </w:p>
        </w:tc>
        <w:tc>
          <w:tcPr>
            <w:tcW w:w="998" w:type="dxa"/>
          </w:tcPr>
          <w:p w14:paraId="0653C65B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38.523-2 </w:t>
            </w:r>
            <w:r>
              <w:rPr>
                <w:sz w:val="16"/>
                <w:szCs w:val="16"/>
              </w:rPr>
              <w:lastRenderedPageBreak/>
              <w:t xml:space="preserve">CR 0446; TS/TR ... CR ... </w:t>
            </w:r>
          </w:p>
        </w:tc>
      </w:tr>
      <w:tr w:rsidR="003539E1" w14:paraId="2CFCC677" w14:textId="77777777" w:rsidTr="00585DDF">
        <w:tc>
          <w:tcPr>
            <w:tcW w:w="879" w:type="dxa"/>
          </w:tcPr>
          <w:p w14:paraId="686DC1CD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55B0BB99" w14:textId="77777777" w:rsidR="003539E1" w:rsidRDefault="003539E1" w:rsidP="00585DDF">
            <w:r>
              <w:rPr>
                <w:sz w:val="16"/>
                <w:szCs w:val="16"/>
              </w:rPr>
              <w:t>4284</w:t>
            </w:r>
          </w:p>
        </w:tc>
        <w:tc>
          <w:tcPr>
            <w:tcW w:w="517" w:type="dxa"/>
          </w:tcPr>
          <w:p w14:paraId="7819CC86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C818C2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6A897D" w14:textId="77777777" w:rsidR="003539E1" w:rsidRDefault="003539E1" w:rsidP="00585DDF">
            <w:r>
              <w:rPr>
                <w:sz w:val="16"/>
                <w:szCs w:val="16"/>
              </w:rPr>
              <w:t>Updates to NR shared spectrum MAC test case 7.1.1.10.3</w:t>
            </w:r>
          </w:p>
        </w:tc>
        <w:tc>
          <w:tcPr>
            <w:tcW w:w="517" w:type="dxa"/>
          </w:tcPr>
          <w:p w14:paraId="7D29776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D6489D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9AC90A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36BD98" w14:textId="77777777" w:rsidR="003539E1" w:rsidRDefault="003539E1" w:rsidP="00585DDF">
            <w:r>
              <w:rPr>
                <w:sz w:val="16"/>
                <w:szCs w:val="16"/>
              </w:rPr>
              <w:t>R5-241542</w:t>
            </w:r>
          </w:p>
        </w:tc>
        <w:tc>
          <w:tcPr>
            <w:tcW w:w="1597" w:type="dxa"/>
          </w:tcPr>
          <w:p w14:paraId="5B146960" w14:textId="77777777" w:rsidR="003539E1" w:rsidRDefault="003539E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91B7D23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E9C8BD1" w14:textId="77777777" w:rsidR="003539E1" w:rsidRDefault="003539E1" w:rsidP="00585DDF">
            <w:r>
              <w:rPr>
                <w:sz w:val="16"/>
                <w:szCs w:val="16"/>
              </w:rPr>
              <w:t>7.1.1.10.3</w:t>
            </w:r>
          </w:p>
        </w:tc>
        <w:tc>
          <w:tcPr>
            <w:tcW w:w="998" w:type="dxa"/>
          </w:tcPr>
          <w:p w14:paraId="06ACC48B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3C08D5D5" w14:textId="77777777" w:rsidTr="00585DDF">
        <w:tc>
          <w:tcPr>
            <w:tcW w:w="879" w:type="dxa"/>
          </w:tcPr>
          <w:p w14:paraId="78567F05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953E113" w14:textId="77777777" w:rsidR="003539E1" w:rsidRDefault="003539E1" w:rsidP="00585DDF">
            <w:r>
              <w:rPr>
                <w:sz w:val="16"/>
                <w:szCs w:val="16"/>
              </w:rPr>
              <w:t>4285</w:t>
            </w:r>
          </w:p>
        </w:tc>
        <w:tc>
          <w:tcPr>
            <w:tcW w:w="517" w:type="dxa"/>
          </w:tcPr>
          <w:p w14:paraId="11EE4BEE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E39B82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D1D752" w14:textId="77777777" w:rsidR="003539E1" w:rsidRDefault="003539E1" w:rsidP="00585DDF">
            <w:r>
              <w:rPr>
                <w:sz w:val="16"/>
                <w:szCs w:val="16"/>
              </w:rPr>
              <w:t>Updates to NR shared spectrum idle mode test cases</w:t>
            </w:r>
          </w:p>
        </w:tc>
        <w:tc>
          <w:tcPr>
            <w:tcW w:w="517" w:type="dxa"/>
          </w:tcPr>
          <w:p w14:paraId="503E197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63B84D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1A26C85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29D83F" w14:textId="77777777" w:rsidR="003539E1" w:rsidRDefault="003539E1" w:rsidP="00585DDF">
            <w:r>
              <w:rPr>
                <w:sz w:val="16"/>
                <w:szCs w:val="16"/>
              </w:rPr>
              <w:t>R5-241036</w:t>
            </w:r>
          </w:p>
        </w:tc>
        <w:tc>
          <w:tcPr>
            <w:tcW w:w="1597" w:type="dxa"/>
          </w:tcPr>
          <w:p w14:paraId="1359CFFE" w14:textId="77777777" w:rsidR="003539E1" w:rsidRDefault="003539E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78CFFD0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73EC5C5" w14:textId="77777777" w:rsidR="003539E1" w:rsidRDefault="003539E1" w:rsidP="00585DDF">
            <w:r>
              <w:rPr>
                <w:sz w:val="16"/>
                <w:szCs w:val="16"/>
              </w:rPr>
              <w:t>6.6.1.1, 6.6.1.2, 6.6.2.1, 6.6.2.2, 6.6.2.3, 6.6.2.4</w:t>
            </w:r>
          </w:p>
        </w:tc>
        <w:tc>
          <w:tcPr>
            <w:tcW w:w="998" w:type="dxa"/>
          </w:tcPr>
          <w:p w14:paraId="3E36167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5BF2329A" w14:textId="77777777" w:rsidTr="00585DDF">
        <w:tc>
          <w:tcPr>
            <w:tcW w:w="879" w:type="dxa"/>
          </w:tcPr>
          <w:p w14:paraId="3A0016DC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079BE87" w14:textId="77777777" w:rsidR="003539E1" w:rsidRDefault="003539E1" w:rsidP="00585DDF">
            <w:r>
              <w:rPr>
                <w:sz w:val="16"/>
                <w:szCs w:val="16"/>
              </w:rPr>
              <w:t>4287</w:t>
            </w:r>
          </w:p>
        </w:tc>
        <w:tc>
          <w:tcPr>
            <w:tcW w:w="517" w:type="dxa"/>
          </w:tcPr>
          <w:p w14:paraId="498F1B42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158121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0793C5" w14:textId="77777777" w:rsidR="003539E1" w:rsidRDefault="003539E1" w:rsidP="00585DDF">
            <w:r>
              <w:rPr>
                <w:sz w:val="16"/>
                <w:szCs w:val="16"/>
              </w:rPr>
              <w:t>Updates to NR shared spectrum page monitoring test cases</w:t>
            </w:r>
          </w:p>
        </w:tc>
        <w:tc>
          <w:tcPr>
            <w:tcW w:w="517" w:type="dxa"/>
          </w:tcPr>
          <w:p w14:paraId="63BCE30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5E640D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0311EC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760917" w14:textId="77777777" w:rsidR="003539E1" w:rsidRDefault="003539E1" w:rsidP="00585DDF">
            <w:r>
              <w:rPr>
                <w:sz w:val="16"/>
                <w:szCs w:val="16"/>
              </w:rPr>
              <w:t>R5-241038</w:t>
            </w:r>
          </w:p>
        </w:tc>
        <w:tc>
          <w:tcPr>
            <w:tcW w:w="1597" w:type="dxa"/>
          </w:tcPr>
          <w:p w14:paraId="26478090" w14:textId="77777777" w:rsidR="003539E1" w:rsidRDefault="003539E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01BD98C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775A367" w14:textId="77777777" w:rsidR="003539E1" w:rsidRDefault="003539E1" w:rsidP="00585DDF">
            <w:r>
              <w:rPr>
                <w:sz w:val="16"/>
                <w:szCs w:val="16"/>
              </w:rPr>
              <w:t>8.1.8.2.1, 8.1.8.2.2</w:t>
            </w:r>
          </w:p>
        </w:tc>
        <w:tc>
          <w:tcPr>
            <w:tcW w:w="998" w:type="dxa"/>
          </w:tcPr>
          <w:p w14:paraId="270A9490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281B2124" w14:textId="77777777" w:rsidTr="00585DDF">
        <w:tc>
          <w:tcPr>
            <w:tcW w:w="879" w:type="dxa"/>
          </w:tcPr>
          <w:p w14:paraId="758C1310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9C433D7" w14:textId="77777777" w:rsidR="003539E1" w:rsidRDefault="003539E1" w:rsidP="00585DDF">
            <w:r>
              <w:rPr>
                <w:sz w:val="16"/>
                <w:szCs w:val="16"/>
              </w:rPr>
              <w:t>4288</w:t>
            </w:r>
          </w:p>
        </w:tc>
        <w:tc>
          <w:tcPr>
            <w:tcW w:w="517" w:type="dxa"/>
          </w:tcPr>
          <w:p w14:paraId="17058FA8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64DD9F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970270" w14:textId="77777777" w:rsidR="003539E1" w:rsidRDefault="003539E1" w:rsidP="00585DDF">
            <w:r>
              <w:rPr>
                <w:sz w:val="16"/>
                <w:szCs w:val="16"/>
              </w:rPr>
              <w:t>Updates to NR shared spectrum RRC test cases</w:t>
            </w:r>
          </w:p>
        </w:tc>
        <w:tc>
          <w:tcPr>
            <w:tcW w:w="517" w:type="dxa"/>
          </w:tcPr>
          <w:p w14:paraId="77456F2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C73883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ECFDCB9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536499" w14:textId="77777777" w:rsidR="003539E1" w:rsidRDefault="003539E1" w:rsidP="00585DDF">
            <w:r>
              <w:rPr>
                <w:sz w:val="16"/>
                <w:szCs w:val="16"/>
              </w:rPr>
              <w:t>R5-241039</w:t>
            </w:r>
          </w:p>
        </w:tc>
        <w:tc>
          <w:tcPr>
            <w:tcW w:w="1597" w:type="dxa"/>
          </w:tcPr>
          <w:p w14:paraId="45470EAF" w14:textId="77777777" w:rsidR="003539E1" w:rsidRDefault="003539E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20B25E4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0B97F43" w14:textId="77777777" w:rsidR="003539E1" w:rsidRDefault="003539E1" w:rsidP="00585DDF">
            <w:r>
              <w:rPr>
                <w:sz w:val="16"/>
                <w:szCs w:val="16"/>
              </w:rPr>
              <w:t>8.1.5.6.6, 8.1.8.1.1, 8.1.8.1.2</w:t>
            </w:r>
          </w:p>
        </w:tc>
        <w:tc>
          <w:tcPr>
            <w:tcW w:w="998" w:type="dxa"/>
          </w:tcPr>
          <w:p w14:paraId="3753E23D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5E7ECD0E" w14:textId="77777777" w:rsidTr="00585DDF">
        <w:tc>
          <w:tcPr>
            <w:tcW w:w="879" w:type="dxa"/>
          </w:tcPr>
          <w:p w14:paraId="33D339E5" w14:textId="77777777" w:rsidR="003539E1" w:rsidRDefault="003539E1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960DB89" w14:textId="77777777" w:rsidR="003539E1" w:rsidRDefault="003539E1" w:rsidP="00585DDF">
            <w:r>
              <w:rPr>
                <w:sz w:val="16"/>
                <w:szCs w:val="16"/>
              </w:rPr>
              <w:t>0446</w:t>
            </w:r>
          </w:p>
        </w:tc>
        <w:tc>
          <w:tcPr>
            <w:tcW w:w="517" w:type="dxa"/>
          </w:tcPr>
          <w:p w14:paraId="23D2EC5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C189B6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CD0F97" w14:textId="77777777" w:rsidR="003539E1" w:rsidRDefault="003539E1" w:rsidP="00585DDF">
            <w:r>
              <w:rPr>
                <w:sz w:val="16"/>
                <w:szCs w:val="16"/>
              </w:rPr>
              <w:t>Applicability updates to NR shared spectrum test cases</w:t>
            </w:r>
          </w:p>
        </w:tc>
        <w:tc>
          <w:tcPr>
            <w:tcW w:w="517" w:type="dxa"/>
          </w:tcPr>
          <w:p w14:paraId="39DBF31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098E06" w14:textId="77777777" w:rsidR="003539E1" w:rsidRDefault="003539E1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79A5FC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587EAC" w14:textId="77777777" w:rsidR="003539E1" w:rsidRDefault="003539E1" w:rsidP="00585DDF">
            <w:r>
              <w:rPr>
                <w:sz w:val="16"/>
                <w:szCs w:val="16"/>
              </w:rPr>
              <w:t>R5-240991</w:t>
            </w:r>
          </w:p>
        </w:tc>
        <w:tc>
          <w:tcPr>
            <w:tcW w:w="1597" w:type="dxa"/>
          </w:tcPr>
          <w:p w14:paraId="76008D95" w14:textId="77777777" w:rsidR="003539E1" w:rsidRDefault="003539E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E448C23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6C0C9B1" w14:textId="77777777" w:rsidR="003539E1" w:rsidRDefault="003539E1" w:rsidP="00585DD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5D06873B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38.523-1 CR 4283; TS/TR ... CR ... </w:t>
            </w:r>
          </w:p>
        </w:tc>
      </w:tr>
      <w:tr w:rsidR="003539E1" w14:paraId="4B6181F8" w14:textId="77777777" w:rsidTr="00585DDF">
        <w:tc>
          <w:tcPr>
            <w:tcW w:w="879" w:type="dxa"/>
          </w:tcPr>
          <w:p w14:paraId="418D7E22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38.523-3</w:t>
            </w:r>
          </w:p>
        </w:tc>
        <w:tc>
          <w:tcPr>
            <w:tcW w:w="637" w:type="dxa"/>
          </w:tcPr>
          <w:p w14:paraId="6C2CB557" w14:textId="77777777" w:rsidR="003539E1" w:rsidRDefault="003539E1" w:rsidP="00585DDF">
            <w:r>
              <w:rPr>
                <w:sz w:val="16"/>
                <w:szCs w:val="16"/>
              </w:rPr>
              <w:t>3376</w:t>
            </w:r>
          </w:p>
        </w:tc>
        <w:tc>
          <w:tcPr>
            <w:tcW w:w="517" w:type="dxa"/>
          </w:tcPr>
          <w:p w14:paraId="0A35C664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08A080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0234DB" w14:textId="77777777" w:rsidR="003539E1" w:rsidRDefault="003539E1" w:rsidP="00585DDF">
            <w:r>
              <w:rPr>
                <w:sz w:val="16"/>
                <w:szCs w:val="16"/>
              </w:rPr>
              <w:t>NR-U: Introduction of Test Model aspects</w:t>
            </w:r>
          </w:p>
        </w:tc>
        <w:tc>
          <w:tcPr>
            <w:tcW w:w="517" w:type="dxa"/>
          </w:tcPr>
          <w:p w14:paraId="29B26DA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2687ED" w14:textId="77777777" w:rsidR="003539E1" w:rsidRDefault="003539E1" w:rsidP="00585DDF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A39662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1135A5" w14:textId="77777777" w:rsidR="003539E1" w:rsidRDefault="003539E1" w:rsidP="00585DDF">
            <w:r>
              <w:rPr>
                <w:sz w:val="16"/>
                <w:szCs w:val="16"/>
              </w:rPr>
              <w:t>R5-240531</w:t>
            </w:r>
          </w:p>
        </w:tc>
        <w:tc>
          <w:tcPr>
            <w:tcW w:w="1597" w:type="dxa"/>
          </w:tcPr>
          <w:p w14:paraId="4A43D35B" w14:textId="77777777" w:rsidR="003539E1" w:rsidRDefault="003539E1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71030CA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32C69FC" w14:textId="77777777" w:rsidR="003539E1" w:rsidRDefault="003539E1" w:rsidP="00585DDF">
            <w:r>
              <w:rPr>
                <w:sz w:val="16"/>
                <w:szCs w:val="16"/>
              </w:rPr>
              <w:t>2, 3, 5.4 (new)</w:t>
            </w:r>
          </w:p>
        </w:tc>
        <w:tc>
          <w:tcPr>
            <w:tcW w:w="998" w:type="dxa"/>
          </w:tcPr>
          <w:p w14:paraId="49EAAFA7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03054267" w14:textId="77777777" w:rsidTr="00585DDF">
        <w:tc>
          <w:tcPr>
            <w:tcW w:w="879" w:type="dxa"/>
          </w:tcPr>
          <w:p w14:paraId="76C3DAEF" w14:textId="77777777" w:rsidR="003539E1" w:rsidRDefault="003539E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2B30CD7" w14:textId="77777777" w:rsidR="003539E1" w:rsidRDefault="003539E1" w:rsidP="00585DDF">
            <w:r>
              <w:rPr>
                <w:sz w:val="16"/>
                <w:szCs w:val="16"/>
              </w:rPr>
              <w:t>0692</w:t>
            </w:r>
          </w:p>
        </w:tc>
        <w:tc>
          <w:tcPr>
            <w:tcW w:w="517" w:type="dxa"/>
          </w:tcPr>
          <w:p w14:paraId="3A00846C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E507CA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68A115" w14:textId="77777777" w:rsidR="003539E1" w:rsidRDefault="003539E1" w:rsidP="00585DDF">
            <w:r>
              <w:rPr>
                <w:sz w:val="16"/>
                <w:szCs w:val="16"/>
              </w:rPr>
              <w:t>Addition of TTs for NR-U Test Cases 10.3.1.2 and 11.4.1.2</w:t>
            </w:r>
          </w:p>
        </w:tc>
        <w:tc>
          <w:tcPr>
            <w:tcW w:w="517" w:type="dxa"/>
          </w:tcPr>
          <w:p w14:paraId="21F86E29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A6D1F7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4D1DDF9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3D9337" w14:textId="77777777" w:rsidR="003539E1" w:rsidRDefault="003539E1" w:rsidP="00585DDF">
            <w:r>
              <w:rPr>
                <w:sz w:val="16"/>
                <w:szCs w:val="16"/>
              </w:rPr>
              <w:t>R5-241881</w:t>
            </w:r>
          </w:p>
        </w:tc>
        <w:tc>
          <w:tcPr>
            <w:tcW w:w="1597" w:type="dxa"/>
          </w:tcPr>
          <w:p w14:paraId="6F458530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91364F8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815528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0C46C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4F1F5AE" w14:textId="77777777" w:rsidTr="00585DDF">
        <w:tc>
          <w:tcPr>
            <w:tcW w:w="879" w:type="dxa"/>
          </w:tcPr>
          <w:p w14:paraId="7BD11CAA" w14:textId="77777777" w:rsidR="003539E1" w:rsidRDefault="003539E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045AF41" w14:textId="77777777" w:rsidR="003539E1" w:rsidRDefault="003539E1" w:rsidP="00585DDF">
            <w:r>
              <w:rPr>
                <w:sz w:val="16"/>
                <w:szCs w:val="16"/>
              </w:rPr>
              <w:t>0693</w:t>
            </w:r>
          </w:p>
        </w:tc>
        <w:tc>
          <w:tcPr>
            <w:tcW w:w="517" w:type="dxa"/>
          </w:tcPr>
          <w:p w14:paraId="2C612702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223BC3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5B7EFC" w14:textId="77777777" w:rsidR="003539E1" w:rsidRDefault="003539E1" w:rsidP="00585DDF">
            <w:r>
              <w:rPr>
                <w:sz w:val="16"/>
                <w:szCs w:val="16"/>
              </w:rPr>
              <w:t>Addition of TTs for NR-U Test Cases 10.3.1.3 and 11.4.1.3</w:t>
            </w:r>
          </w:p>
        </w:tc>
        <w:tc>
          <w:tcPr>
            <w:tcW w:w="517" w:type="dxa"/>
          </w:tcPr>
          <w:p w14:paraId="73234689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55F06E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AF56CC7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5AC657" w14:textId="77777777" w:rsidR="003539E1" w:rsidRDefault="003539E1" w:rsidP="00585DDF">
            <w:r>
              <w:rPr>
                <w:sz w:val="16"/>
                <w:szCs w:val="16"/>
              </w:rPr>
              <w:t>R5-241882</w:t>
            </w:r>
          </w:p>
        </w:tc>
        <w:tc>
          <w:tcPr>
            <w:tcW w:w="1597" w:type="dxa"/>
          </w:tcPr>
          <w:p w14:paraId="3977CC5A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43E75CE1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DE308D2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D6150A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7349900A" w14:textId="77777777" w:rsidTr="00585DDF">
        <w:tc>
          <w:tcPr>
            <w:tcW w:w="879" w:type="dxa"/>
          </w:tcPr>
          <w:p w14:paraId="216ACDE8" w14:textId="77777777" w:rsidR="003539E1" w:rsidRDefault="003539E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96A11E1" w14:textId="77777777" w:rsidR="003539E1" w:rsidRDefault="003539E1" w:rsidP="00585DDF">
            <w:r>
              <w:rPr>
                <w:sz w:val="16"/>
                <w:szCs w:val="16"/>
              </w:rPr>
              <w:t>0694</w:t>
            </w:r>
          </w:p>
        </w:tc>
        <w:tc>
          <w:tcPr>
            <w:tcW w:w="517" w:type="dxa"/>
          </w:tcPr>
          <w:p w14:paraId="153C9AFD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12A2DE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FEF903" w14:textId="77777777" w:rsidR="003539E1" w:rsidRDefault="003539E1" w:rsidP="00585DDF">
            <w:r>
              <w:rPr>
                <w:sz w:val="16"/>
                <w:szCs w:val="16"/>
              </w:rPr>
              <w:t>Addition of TTs for NR-U Test Cases 10.3.4.1, 10.3.4.2, 11.4.4.1 and 11.4.4.2</w:t>
            </w:r>
          </w:p>
        </w:tc>
        <w:tc>
          <w:tcPr>
            <w:tcW w:w="517" w:type="dxa"/>
          </w:tcPr>
          <w:p w14:paraId="1AA3C42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A9D541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66EF75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FD5B55" w14:textId="77777777" w:rsidR="003539E1" w:rsidRDefault="003539E1" w:rsidP="00585DDF">
            <w:r>
              <w:rPr>
                <w:sz w:val="16"/>
                <w:szCs w:val="16"/>
              </w:rPr>
              <w:t>R5-241883</w:t>
            </w:r>
          </w:p>
        </w:tc>
        <w:tc>
          <w:tcPr>
            <w:tcW w:w="1597" w:type="dxa"/>
          </w:tcPr>
          <w:p w14:paraId="0EA5A113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03211D8A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2876DD20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0DCB9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3A726C71" w14:textId="77777777" w:rsidTr="00585DDF">
        <w:tc>
          <w:tcPr>
            <w:tcW w:w="879" w:type="dxa"/>
          </w:tcPr>
          <w:p w14:paraId="6827C472" w14:textId="77777777" w:rsidR="003539E1" w:rsidRDefault="003539E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8A82A25" w14:textId="77777777" w:rsidR="003539E1" w:rsidRDefault="003539E1" w:rsidP="00585DDF">
            <w:r>
              <w:rPr>
                <w:sz w:val="16"/>
                <w:szCs w:val="16"/>
              </w:rPr>
              <w:t>0695</w:t>
            </w:r>
          </w:p>
        </w:tc>
        <w:tc>
          <w:tcPr>
            <w:tcW w:w="517" w:type="dxa"/>
          </w:tcPr>
          <w:p w14:paraId="4665BA63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AC45DA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008686" w14:textId="77777777" w:rsidR="003539E1" w:rsidRDefault="003539E1" w:rsidP="00585DDF">
            <w:r>
              <w:rPr>
                <w:sz w:val="16"/>
                <w:szCs w:val="16"/>
              </w:rPr>
              <w:t>Addition of TTs for NR-U Test Cases 10.3.5.1 and 11.4.5.1</w:t>
            </w:r>
          </w:p>
        </w:tc>
        <w:tc>
          <w:tcPr>
            <w:tcW w:w="517" w:type="dxa"/>
          </w:tcPr>
          <w:p w14:paraId="2A35A3B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D65F92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91D57C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BE45AB" w14:textId="77777777" w:rsidR="003539E1" w:rsidRDefault="003539E1" w:rsidP="00585DDF">
            <w:r>
              <w:rPr>
                <w:sz w:val="16"/>
                <w:szCs w:val="16"/>
              </w:rPr>
              <w:t>R5-242000</w:t>
            </w:r>
          </w:p>
        </w:tc>
        <w:tc>
          <w:tcPr>
            <w:tcW w:w="1597" w:type="dxa"/>
          </w:tcPr>
          <w:p w14:paraId="6F835DB3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1DAE9F27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F1C703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09A7AE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9DC2B6C" w14:textId="77777777" w:rsidTr="00585DDF">
        <w:tc>
          <w:tcPr>
            <w:tcW w:w="879" w:type="dxa"/>
          </w:tcPr>
          <w:p w14:paraId="52B707A9" w14:textId="77777777" w:rsidR="003539E1" w:rsidRDefault="003539E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2ADCBB7" w14:textId="77777777" w:rsidR="003539E1" w:rsidRDefault="003539E1" w:rsidP="00585DDF">
            <w:r>
              <w:rPr>
                <w:sz w:val="16"/>
                <w:szCs w:val="16"/>
              </w:rPr>
              <w:t>0696</w:t>
            </w:r>
          </w:p>
        </w:tc>
        <w:tc>
          <w:tcPr>
            <w:tcW w:w="517" w:type="dxa"/>
          </w:tcPr>
          <w:p w14:paraId="706D05D7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860B8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762991" w14:textId="77777777" w:rsidR="003539E1" w:rsidRDefault="003539E1" w:rsidP="00585DDF">
            <w:r>
              <w:rPr>
                <w:sz w:val="16"/>
                <w:szCs w:val="16"/>
              </w:rPr>
              <w:t>Addition of TTs for NR-U Test Cases 10.3.5.2.1, 10.3.5.2.2, 11.4.5.2.1 and 11.4.5.2.2</w:t>
            </w:r>
          </w:p>
        </w:tc>
        <w:tc>
          <w:tcPr>
            <w:tcW w:w="517" w:type="dxa"/>
          </w:tcPr>
          <w:p w14:paraId="0625777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65F21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0063E77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A9745B4" w14:textId="77777777" w:rsidR="003539E1" w:rsidRDefault="003539E1" w:rsidP="00585DDF">
            <w:r>
              <w:rPr>
                <w:sz w:val="16"/>
                <w:szCs w:val="16"/>
              </w:rPr>
              <w:t>R5-241884</w:t>
            </w:r>
          </w:p>
        </w:tc>
        <w:tc>
          <w:tcPr>
            <w:tcW w:w="1597" w:type="dxa"/>
          </w:tcPr>
          <w:p w14:paraId="5859E893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0C3C359C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CE14BDA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27F48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B082A69" w14:textId="77777777" w:rsidTr="00585DDF">
        <w:tc>
          <w:tcPr>
            <w:tcW w:w="879" w:type="dxa"/>
          </w:tcPr>
          <w:p w14:paraId="2E7A7BF1" w14:textId="77777777" w:rsidR="003539E1" w:rsidRDefault="003539E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BF19EC0" w14:textId="77777777" w:rsidR="003539E1" w:rsidRDefault="003539E1" w:rsidP="00585DDF">
            <w:r>
              <w:rPr>
                <w:sz w:val="16"/>
                <w:szCs w:val="16"/>
              </w:rPr>
              <w:t>0697</w:t>
            </w:r>
          </w:p>
        </w:tc>
        <w:tc>
          <w:tcPr>
            <w:tcW w:w="517" w:type="dxa"/>
          </w:tcPr>
          <w:p w14:paraId="6F63E930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F5D48A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E7A6F1" w14:textId="77777777" w:rsidR="003539E1" w:rsidRDefault="003539E1" w:rsidP="00585DDF">
            <w:r>
              <w:rPr>
                <w:sz w:val="16"/>
                <w:szCs w:val="16"/>
              </w:rPr>
              <w:t>Addition of TTs for NR-U Test Cases 10.3.5.3.1 and 11.4.5.3.1</w:t>
            </w:r>
          </w:p>
        </w:tc>
        <w:tc>
          <w:tcPr>
            <w:tcW w:w="517" w:type="dxa"/>
          </w:tcPr>
          <w:p w14:paraId="74FC729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C4312B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89F0846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0D5479" w14:textId="77777777" w:rsidR="003539E1" w:rsidRDefault="003539E1" w:rsidP="00585DDF">
            <w:r>
              <w:rPr>
                <w:sz w:val="16"/>
                <w:szCs w:val="16"/>
              </w:rPr>
              <w:t>R5-241885</w:t>
            </w:r>
          </w:p>
        </w:tc>
        <w:tc>
          <w:tcPr>
            <w:tcW w:w="1597" w:type="dxa"/>
          </w:tcPr>
          <w:p w14:paraId="726E8723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15433A1C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F19095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87CE7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6AC7445F" w14:textId="77777777" w:rsidTr="00585DDF">
        <w:tc>
          <w:tcPr>
            <w:tcW w:w="879" w:type="dxa"/>
          </w:tcPr>
          <w:p w14:paraId="534FB1B2" w14:textId="77777777" w:rsidR="003539E1" w:rsidRDefault="003539E1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360D24E" w14:textId="77777777" w:rsidR="003539E1" w:rsidRDefault="003539E1" w:rsidP="00585DDF">
            <w:r>
              <w:rPr>
                <w:sz w:val="16"/>
                <w:szCs w:val="16"/>
              </w:rPr>
              <w:t>0864</w:t>
            </w:r>
          </w:p>
        </w:tc>
        <w:tc>
          <w:tcPr>
            <w:tcW w:w="517" w:type="dxa"/>
          </w:tcPr>
          <w:p w14:paraId="2470CF9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D93BE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DC21E1" w14:textId="77777777" w:rsidR="003539E1" w:rsidRDefault="003539E1" w:rsidP="00585DDF">
            <w:r>
              <w:rPr>
                <w:sz w:val="16"/>
                <w:szCs w:val="16"/>
              </w:rPr>
              <w:t>Addition of TP analysis for NR-U test case 6.3F.4.3</w:t>
            </w:r>
          </w:p>
        </w:tc>
        <w:tc>
          <w:tcPr>
            <w:tcW w:w="517" w:type="dxa"/>
          </w:tcPr>
          <w:p w14:paraId="660C6C1C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9C50EE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D97D5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AB8738" w14:textId="77777777" w:rsidR="003539E1" w:rsidRDefault="003539E1" w:rsidP="00585DDF">
            <w:r>
              <w:rPr>
                <w:sz w:val="16"/>
                <w:szCs w:val="16"/>
              </w:rPr>
              <w:t>R5-240858</w:t>
            </w:r>
          </w:p>
        </w:tc>
        <w:tc>
          <w:tcPr>
            <w:tcW w:w="1597" w:type="dxa"/>
          </w:tcPr>
          <w:p w14:paraId="116F43CB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4886B0E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07FEDA6" w14:textId="77777777" w:rsidR="003539E1" w:rsidRDefault="003539E1" w:rsidP="00585DDF">
            <w:r>
              <w:rPr>
                <w:sz w:val="16"/>
                <w:szCs w:val="16"/>
              </w:rPr>
              <w:t xml:space="preserve">  4.1.1.6</w:t>
            </w:r>
          </w:p>
        </w:tc>
        <w:tc>
          <w:tcPr>
            <w:tcW w:w="998" w:type="dxa"/>
          </w:tcPr>
          <w:p w14:paraId="36CCD2F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2A307F3B" w14:textId="77777777" w:rsidTr="00585DDF">
        <w:tc>
          <w:tcPr>
            <w:tcW w:w="879" w:type="dxa"/>
          </w:tcPr>
          <w:p w14:paraId="7996D224" w14:textId="77777777" w:rsidR="003539E1" w:rsidRDefault="003539E1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2A08A2FE" w14:textId="77777777" w:rsidR="003539E1" w:rsidRDefault="003539E1" w:rsidP="00585DDF">
            <w:r>
              <w:rPr>
                <w:sz w:val="16"/>
                <w:szCs w:val="16"/>
              </w:rPr>
              <w:t>0865</w:t>
            </w:r>
          </w:p>
        </w:tc>
        <w:tc>
          <w:tcPr>
            <w:tcW w:w="517" w:type="dxa"/>
          </w:tcPr>
          <w:p w14:paraId="2861C41D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AD5E35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03F0A5" w14:textId="77777777" w:rsidR="003539E1" w:rsidRDefault="003539E1" w:rsidP="00585DDF">
            <w:r>
              <w:rPr>
                <w:sz w:val="16"/>
                <w:szCs w:val="16"/>
              </w:rPr>
              <w:t>Addition of TP analysis for NR-U test case 6.2F.4, Configured transmitted power for shared spectrum</w:t>
            </w:r>
          </w:p>
        </w:tc>
        <w:tc>
          <w:tcPr>
            <w:tcW w:w="517" w:type="dxa"/>
          </w:tcPr>
          <w:p w14:paraId="0133B82C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2D1560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499CFD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C7CA8C" w14:textId="77777777" w:rsidR="003539E1" w:rsidRDefault="003539E1" w:rsidP="00585DDF">
            <w:r>
              <w:rPr>
                <w:sz w:val="16"/>
                <w:szCs w:val="16"/>
              </w:rPr>
              <w:t>R5-240859</w:t>
            </w:r>
          </w:p>
        </w:tc>
        <w:tc>
          <w:tcPr>
            <w:tcW w:w="1597" w:type="dxa"/>
          </w:tcPr>
          <w:p w14:paraId="0AB20300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A29DBEF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2E73DDB" w14:textId="77777777" w:rsidR="003539E1" w:rsidRDefault="003539E1" w:rsidP="00585DDF">
            <w:r>
              <w:rPr>
                <w:sz w:val="16"/>
                <w:szCs w:val="16"/>
              </w:rPr>
              <w:t xml:space="preserve">  4.1.1.6</w:t>
            </w:r>
          </w:p>
        </w:tc>
        <w:tc>
          <w:tcPr>
            <w:tcW w:w="998" w:type="dxa"/>
          </w:tcPr>
          <w:p w14:paraId="5C3CF930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218DB747" w14:textId="77777777" w:rsidR="003539E1" w:rsidRDefault="003539E1" w:rsidP="003539E1"/>
    <w:p w14:paraId="54BCE526" w14:textId="77777777" w:rsidR="003539E1" w:rsidRDefault="003539E1" w:rsidP="003539E1"/>
    <w:p w14:paraId="3B691A1D" w14:textId="77777777" w:rsidR="000B1AD0" w:rsidRPr="00917427" w:rsidRDefault="000B1AD0" w:rsidP="000B1AD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RP-240177</w:t>
      </w:r>
      <w:r>
        <w:rPr>
          <w:b/>
          <w:i/>
          <w:noProof/>
          <w:sz w:val="28"/>
        </w:rPr>
        <w:fldChar w:fldCharType="end"/>
      </w:r>
    </w:p>
    <w:p w14:paraId="4A1BB05D" w14:textId="77777777" w:rsidR="000B1AD0" w:rsidRPr="00784730" w:rsidRDefault="000B1AD0" w:rsidP="000B1AD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2349B3DB" w14:textId="77777777" w:rsidR="000B1AD0" w:rsidRPr="00050554" w:rsidRDefault="000B1AD0" w:rsidP="000B1AD0">
      <w:pPr>
        <w:rPr>
          <w:rFonts w:ascii="Arial" w:hAnsi="Arial" w:cs="Arial"/>
          <w:b/>
          <w:bCs/>
          <w:lang w:val="en-US"/>
        </w:rPr>
      </w:pPr>
    </w:p>
    <w:p w14:paraId="5D85AAC1" w14:textId="77777777" w:rsidR="000B1AD0" w:rsidRDefault="000B1AD0" w:rsidP="000B1A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BF491EA" w14:textId="77777777" w:rsidR="000B1AD0" w:rsidRPr="00E145B1" w:rsidRDefault="000B1AD0" w:rsidP="000B1A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NR-based access to unlicensed spectrum (NR_unlic-UEConTest) (Batch 2)</w:t>
      </w:r>
      <w:r>
        <w:rPr>
          <w:rFonts w:ascii="Arial" w:hAnsi="Arial" w:cs="Arial"/>
          <w:b/>
          <w:bCs/>
        </w:rPr>
        <w:fldChar w:fldCharType="end"/>
      </w:r>
    </w:p>
    <w:p w14:paraId="208EBC1D" w14:textId="77777777" w:rsidR="000B1AD0" w:rsidRDefault="000B1AD0" w:rsidP="000B1A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13.2.3</w:t>
      </w:r>
      <w:r>
        <w:rPr>
          <w:rFonts w:ascii="Arial" w:hAnsi="Arial" w:cs="Arial"/>
          <w:b/>
          <w:bCs/>
        </w:rPr>
        <w:fldChar w:fldCharType="end"/>
      </w:r>
    </w:p>
    <w:p w14:paraId="1ED372FD" w14:textId="77777777" w:rsidR="000B1AD0" w:rsidRDefault="000B1AD0" w:rsidP="000B1A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0EF0E35" w14:textId="77777777" w:rsidR="000B1AD0" w:rsidRDefault="000B1AD0" w:rsidP="000B1AD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E00C6DE" w14:textId="77777777" w:rsidR="000B1AD0" w:rsidRPr="004E535C" w:rsidRDefault="000B1AD0" w:rsidP="000B1A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B1AD0" w:rsidRPr="004E535C" w14:paraId="7F029DED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EDA14A7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573AFC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7EBA1B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B6484C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4003EB7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72ACD0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5C7DD8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1549432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4C61C01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F2D2409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1CC46A8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BF8F9F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3F59285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B1AD0" w14:paraId="23261C41" w14:textId="77777777" w:rsidTr="00585DDF">
        <w:tc>
          <w:tcPr>
            <w:tcW w:w="879" w:type="dxa"/>
          </w:tcPr>
          <w:p w14:paraId="22719458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A54C88F" w14:textId="77777777" w:rsidR="000B1AD0" w:rsidRDefault="000B1AD0" w:rsidP="00585DDF">
            <w:r>
              <w:rPr>
                <w:sz w:val="16"/>
                <w:szCs w:val="16"/>
              </w:rPr>
              <w:t>2894</w:t>
            </w:r>
          </w:p>
        </w:tc>
        <w:tc>
          <w:tcPr>
            <w:tcW w:w="517" w:type="dxa"/>
          </w:tcPr>
          <w:p w14:paraId="219F18ED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8C030D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5E0A73" w14:textId="77777777" w:rsidR="000B1AD0" w:rsidRDefault="000B1AD0" w:rsidP="00585DDF">
            <w:r>
              <w:rPr>
                <w:sz w:val="16"/>
                <w:szCs w:val="16"/>
              </w:rPr>
              <w:t>Update to NR-U redirection from NR FR1 carrier under CCA to NR FR1 carrier under CCA test case</w:t>
            </w:r>
          </w:p>
        </w:tc>
        <w:tc>
          <w:tcPr>
            <w:tcW w:w="517" w:type="dxa"/>
          </w:tcPr>
          <w:p w14:paraId="57C3BA03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C3F5EF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ABE9A6F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37482D" w14:textId="77777777" w:rsidR="000B1AD0" w:rsidRDefault="000B1AD0" w:rsidP="00585DDF">
            <w:r>
              <w:rPr>
                <w:sz w:val="16"/>
                <w:szCs w:val="16"/>
              </w:rPr>
              <w:t>R5-240518</w:t>
            </w:r>
          </w:p>
        </w:tc>
        <w:tc>
          <w:tcPr>
            <w:tcW w:w="1597" w:type="dxa"/>
          </w:tcPr>
          <w:p w14:paraId="6CD8B47F" w14:textId="77777777" w:rsidR="000B1AD0" w:rsidRDefault="000B1AD0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0915749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2CE5BC4" w14:textId="77777777" w:rsidR="000B1AD0" w:rsidRDefault="000B1AD0" w:rsidP="00585DDF">
            <w:r>
              <w:rPr>
                <w:sz w:val="16"/>
                <w:szCs w:val="16"/>
              </w:rPr>
              <w:t>11.2.2.3.1</w:t>
            </w:r>
          </w:p>
        </w:tc>
        <w:tc>
          <w:tcPr>
            <w:tcW w:w="998" w:type="dxa"/>
          </w:tcPr>
          <w:p w14:paraId="71A35CA5" w14:textId="77777777" w:rsidR="000B1AD0" w:rsidRDefault="000B1AD0" w:rsidP="00585DDF">
            <w:r>
              <w:rPr>
                <w:sz w:val="16"/>
                <w:szCs w:val="16"/>
              </w:rPr>
              <w:t xml:space="preserve">TS/TR … CR ... ; TS/TR … CR ...; TS/TR ... CR ... </w:t>
            </w:r>
          </w:p>
        </w:tc>
      </w:tr>
      <w:tr w:rsidR="000B1AD0" w14:paraId="7F82B21C" w14:textId="77777777" w:rsidTr="00585DDF">
        <w:tc>
          <w:tcPr>
            <w:tcW w:w="879" w:type="dxa"/>
          </w:tcPr>
          <w:p w14:paraId="0816BC43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B41173A" w14:textId="77777777" w:rsidR="000B1AD0" w:rsidRDefault="000B1AD0" w:rsidP="00585DDF">
            <w:r>
              <w:rPr>
                <w:sz w:val="16"/>
                <w:szCs w:val="16"/>
              </w:rPr>
              <w:t>2895</w:t>
            </w:r>
          </w:p>
        </w:tc>
        <w:tc>
          <w:tcPr>
            <w:tcW w:w="517" w:type="dxa"/>
          </w:tcPr>
          <w:p w14:paraId="3B24F173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4F997A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BFA8D8" w14:textId="77777777" w:rsidR="000B1AD0" w:rsidRDefault="000B1AD0" w:rsidP="00585DDF">
            <w:r>
              <w:rPr>
                <w:sz w:val="16"/>
                <w:szCs w:val="16"/>
              </w:rPr>
              <w:t>Update to NR-U redirection from NR FR1 carrier without CCA to NR FR1 carrier under CCA test case</w:t>
            </w:r>
          </w:p>
        </w:tc>
        <w:tc>
          <w:tcPr>
            <w:tcW w:w="517" w:type="dxa"/>
          </w:tcPr>
          <w:p w14:paraId="26BD6A45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A2A006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8E1E08B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701095" w14:textId="77777777" w:rsidR="000B1AD0" w:rsidRDefault="000B1AD0" w:rsidP="00585DDF">
            <w:r>
              <w:rPr>
                <w:sz w:val="16"/>
                <w:szCs w:val="16"/>
              </w:rPr>
              <w:t>R5-240519</w:t>
            </w:r>
          </w:p>
        </w:tc>
        <w:tc>
          <w:tcPr>
            <w:tcW w:w="1597" w:type="dxa"/>
          </w:tcPr>
          <w:p w14:paraId="0239070A" w14:textId="77777777" w:rsidR="000B1AD0" w:rsidRDefault="000B1AD0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0CFB51E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B64195E" w14:textId="77777777" w:rsidR="000B1AD0" w:rsidRDefault="000B1AD0" w:rsidP="00585DDF">
            <w:r>
              <w:rPr>
                <w:sz w:val="16"/>
                <w:szCs w:val="16"/>
              </w:rPr>
              <w:t>11.2.2.3.2</w:t>
            </w:r>
          </w:p>
        </w:tc>
        <w:tc>
          <w:tcPr>
            <w:tcW w:w="998" w:type="dxa"/>
          </w:tcPr>
          <w:p w14:paraId="6A2DF0FB" w14:textId="77777777" w:rsidR="000B1AD0" w:rsidRDefault="000B1AD0" w:rsidP="00585DDF">
            <w:r>
              <w:rPr>
                <w:sz w:val="16"/>
                <w:szCs w:val="16"/>
              </w:rPr>
              <w:t xml:space="preserve">TS/TR … CR ... ; TS/TR … CR ...; TS/TR ... CR ... </w:t>
            </w:r>
          </w:p>
        </w:tc>
      </w:tr>
      <w:tr w:rsidR="000B1AD0" w14:paraId="1028FB7E" w14:textId="77777777" w:rsidTr="00585DDF">
        <w:tc>
          <w:tcPr>
            <w:tcW w:w="879" w:type="dxa"/>
          </w:tcPr>
          <w:p w14:paraId="53F7CFB6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4E8568D" w14:textId="77777777" w:rsidR="000B1AD0" w:rsidRDefault="000B1AD0" w:rsidP="00585DDF">
            <w:r>
              <w:rPr>
                <w:sz w:val="16"/>
                <w:szCs w:val="16"/>
              </w:rPr>
              <w:t>2972</w:t>
            </w:r>
          </w:p>
        </w:tc>
        <w:tc>
          <w:tcPr>
            <w:tcW w:w="517" w:type="dxa"/>
          </w:tcPr>
          <w:p w14:paraId="404D4C78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7B6AFC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C44C1E" w14:textId="77777777" w:rsidR="000B1AD0" w:rsidRDefault="000B1AD0" w:rsidP="00585DDF">
            <w:r>
              <w:rPr>
                <w:sz w:val="16"/>
                <w:szCs w:val="16"/>
              </w:rPr>
              <w:t>Addition of NR_U test case 11.5.1.1</w:t>
            </w:r>
          </w:p>
        </w:tc>
        <w:tc>
          <w:tcPr>
            <w:tcW w:w="517" w:type="dxa"/>
          </w:tcPr>
          <w:p w14:paraId="0AA8FD6F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0F3955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173996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0902D1" w14:textId="77777777" w:rsidR="000B1AD0" w:rsidRDefault="000B1AD0" w:rsidP="00585DDF">
            <w:r>
              <w:rPr>
                <w:sz w:val="16"/>
                <w:szCs w:val="16"/>
              </w:rPr>
              <w:t>R5-240803</w:t>
            </w:r>
          </w:p>
        </w:tc>
        <w:tc>
          <w:tcPr>
            <w:tcW w:w="1597" w:type="dxa"/>
          </w:tcPr>
          <w:p w14:paraId="7DBDBECC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34DA51F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04C490C6" w14:textId="77777777" w:rsidR="000B1AD0" w:rsidRDefault="000B1AD0" w:rsidP="00585DDF">
            <w:r>
              <w:rPr>
                <w:sz w:val="16"/>
                <w:szCs w:val="16"/>
              </w:rPr>
              <w:t>11.5.1.1 (new)</w:t>
            </w:r>
          </w:p>
        </w:tc>
        <w:tc>
          <w:tcPr>
            <w:tcW w:w="998" w:type="dxa"/>
          </w:tcPr>
          <w:p w14:paraId="03F2AECF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</w:t>
            </w:r>
            <w:r>
              <w:rPr>
                <w:sz w:val="16"/>
                <w:szCs w:val="16"/>
              </w:rPr>
              <w:lastRenderedPageBreak/>
              <w:t xml:space="preserve">CR ... ; TS/TR ... CR ... </w:t>
            </w:r>
          </w:p>
        </w:tc>
      </w:tr>
      <w:tr w:rsidR="000B1AD0" w14:paraId="56BECDC4" w14:textId="77777777" w:rsidTr="00585DDF">
        <w:tc>
          <w:tcPr>
            <w:tcW w:w="879" w:type="dxa"/>
          </w:tcPr>
          <w:p w14:paraId="0F44BE68" w14:textId="77777777" w:rsidR="000B1AD0" w:rsidRDefault="000B1AD0" w:rsidP="00585DD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5B496702" w14:textId="77777777" w:rsidR="000B1AD0" w:rsidRDefault="000B1AD0" w:rsidP="00585DDF">
            <w:r>
              <w:rPr>
                <w:sz w:val="16"/>
                <w:szCs w:val="16"/>
              </w:rPr>
              <w:t>2973</w:t>
            </w:r>
          </w:p>
        </w:tc>
        <w:tc>
          <w:tcPr>
            <w:tcW w:w="517" w:type="dxa"/>
          </w:tcPr>
          <w:p w14:paraId="2A019FA7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56A109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6CA82A" w14:textId="77777777" w:rsidR="000B1AD0" w:rsidRDefault="000B1AD0" w:rsidP="00585DDF">
            <w:r>
              <w:rPr>
                <w:sz w:val="16"/>
                <w:szCs w:val="16"/>
              </w:rPr>
              <w:t>Addition of NR_U test case 11.5.1.2</w:t>
            </w:r>
          </w:p>
        </w:tc>
        <w:tc>
          <w:tcPr>
            <w:tcW w:w="517" w:type="dxa"/>
          </w:tcPr>
          <w:p w14:paraId="147C418E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EBA672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5D56A7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D22C99" w14:textId="77777777" w:rsidR="000B1AD0" w:rsidRDefault="000B1AD0" w:rsidP="00585DDF">
            <w:r>
              <w:rPr>
                <w:sz w:val="16"/>
                <w:szCs w:val="16"/>
              </w:rPr>
              <w:t>R5-240804</w:t>
            </w:r>
          </w:p>
        </w:tc>
        <w:tc>
          <w:tcPr>
            <w:tcW w:w="1597" w:type="dxa"/>
          </w:tcPr>
          <w:p w14:paraId="69059A95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7083E64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24E4A43" w14:textId="77777777" w:rsidR="000B1AD0" w:rsidRDefault="000B1AD0" w:rsidP="00585DDF">
            <w:r>
              <w:rPr>
                <w:sz w:val="16"/>
                <w:szCs w:val="16"/>
              </w:rPr>
              <w:t>11.5.1.2 (new)</w:t>
            </w:r>
          </w:p>
        </w:tc>
        <w:tc>
          <w:tcPr>
            <w:tcW w:w="998" w:type="dxa"/>
          </w:tcPr>
          <w:p w14:paraId="0083AE35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7F1EFDBC" w14:textId="77777777" w:rsidTr="00585DDF">
        <w:tc>
          <w:tcPr>
            <w:tcW w:w="879" w:type="dxa"/>
          </w:tcPr>
          <w:p w14:paraId="70E8BFFA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C19D514" w14:textId="77777777" w:rsidR="000B1AD0" w:rsidRDefault="000B1AD0" w:rsidP="00585DDF">
            <w:r>
              <w:rPr>
                <w:sz w:val="16"/>
                <w:szCs w:val="16"/>
              </w:rPr>
              <w:t>2974</w:t>
            </w:r>
          </w:p>
        </w:tc>
        <w:tc>
          <w:tcPr>
            <w:tcW w:w="517" w:type="dxa"/>
          </w:tcPr>
          <w:p w14:paraId="76103276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6CBCAB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8EEA39" w14:textId="77777777" w:rsidR="000B1AD0" w:rsidRDefault="000B1AD0" w:rsidP="00585DDF">
            <w:r>
              <w:rPr>
                <w:sz w:val="16"/>
                <w:szCs w:val="16"/>
              </w:rPr>
              <w:t>Addition of NR_U test case 11.5.1.3</w:t>
            </w:r>
          </w:p>
        </w:tc>
        <w:tc>
          <w:tcPr>
            <w:tcW w:w="517" w:type="dxa"/>
          </w:tcPr>
          <w:p w14:paraId="29BC8172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BECC41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AEAB4A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EDE8E8" w14:textId="77777777" w:rsidR="000B1AD0" w:rsidRDefault="000B1AD0" w:rsidP="00585DDF">
            <w:r>
              <w:rPr>
                <w:sz w:val="16"/>
                <w:szCs w:val="16"/>
              </w:rPr>
              <w:t>R5-240805</w:t>
            </w:r>
          </w:p>
        </w:tc>
        <w:tc>
          <w:tcPr>
            <w:tcW w:w="1597" w:type="dxa"/>
          </w:tcPr>
          <w:p w14:paraId="0A0D00E0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FE736C4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42CC92E" w14:textId="77777777" w:rsidR="000B1AD0" w:rsidRDefault="000B1AD0" w:rsidP="00585DDF">
            <w:r>
              <w:rPr>
                <w:sz w:val="16"/>
                <w:szCs w:val="16"/>
              </w:rPr>
              <w:t>11.5.1.3 (new)</w:t>
            </w:r>
          </w:p>
        </w:tc>
        <w:tc>
          <w:tcPr>
            <w:tcW w:w="998" w:type="dxa"/>
          </w:tcPr>
          <w:p w14:paraId="552ECA98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26273ABF" w14:textId="77777777" w:rsidTr="00585DDF">
        <w:tc>
          <w:tcPr>
            <w:tcW w:w="879" w:type="dxa"/>
          </w:tcPr>
          <w:p w14:paraId="62F9114D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19A87E" w14:textId="77777777" w:rsidR="000B1AD0" w:rsidRDefault="000B1AD0" w:rsidP="00585DDF">
            <w:r>
              <w:rPr>
                <w:sz w:val="16"/>
                <w:szCs w:val="16"/>
              </w:rPr>
              <w:t>2975</w:t>
            </w:r>
          </w:p>
        </w:tc>
        <w:tc>
          <w:tcPr>
            <w:tcW w:w="517" w:type="dxa"/>
          </w:tcPr>
          <w:p w14:paraId="5B61A45E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EB85A3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728FBD" w14:textId="77777777" w:rsidR="000B1AD0" w:rsidRDefault="000B1AD0" w:rsidP="00585DDF">
            <w:r>
              <w:rPr>
                <w:sz w:val="16"/>
                <w:szCs w:val="16"/>
              </w:rPr>
              <w:t>Addition of NR_U test case 11.5.1.4</w:t>
            </w:r>
          </w:p>
        </w:tc>
        <w:tc>
          <w:tcPr>
            <w:tcW w:w="517" w:type="dxa"/>
          </w:tcPr>
          <w:p w14:paraId="3701111D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FA5C01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A85D5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12B22B" w14:textId="77777777" w:rsidR="000B1AD0" w:rsidRDefault="000B1AD0" w:rsidP="00585DDF">
            <w:r>
              <w:rPr>
                <w:sz w:val="16"/>
                <w:szCs w:val="16"/>
              </w:rPr>
              <w:t>R5-240806</w:t>
            </w:r>
          </w:p>
        </w:tc>
        <w:tc>
          <w:tcPr>
            <w:tcW w:w="1597" w:type="dxa"/>
          </w:tcPr>
          <w:p w14:paraId="3349FF5A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8D5F078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0276FE18" w14:textId="77777777" w:rsidR="000B1AD0" w:rsidRDefault="000B1AD0" w:rsidP="00585DDF">
            <w:r>
              <w:rPr>
                <w:sz w:val="16"/>
                <w:szCs w:val="16"/>
              </w:rPr>
              <w:t>11.5.1.4 (new)</w:t>
            </w:r>
          </w:p>
        </w:tc>
        <w:tc>
          <w:tcPr>
            <w:tcW w:w="998" w:type="dxa"/>
          </w:tcPr>
          <w:p w14:paraId="29FE91AC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67C29F04" w14:textId="77777777" w:rsidTr="00585DDF">
        <w:tc>
          <w:tcPr>
            <w:tcW w:w="879" w:type="dxa"/>
          </w:tcPr>
          <w:p w14:paraId="4A0571E6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DEF6D74" w14:textId="77777777" w:rsidR="000B1AD0" w:rsidRDefault="000B1AD0" w:rsidP="00585DDF">
            <w:r>
              <w:rPr>
                <w:sz w:val="16"/>
                <w:szCs w:val="16"/>
              </w:rPr>
              <w:t>2976</w:t>
            </w:r>
          </w:p>
        </w:tc>
        <w:tc>
          <w:tcPr>
            <w:tcW w:w="517" w:type="dxa"/>
          </w:tcPr>
          <w:p w14:paraId="7546E05E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1A5F33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C2F47A" w14:textId="77777777" w:rsidR="000B1AD0" w:rsidRDefault="000B1AD0" w:rsidP="00585DDF">
            <w:r>
              <w:rPr>
                <w:sz w:val="16"/>
                <w:szCs w:val="16"/>
              </w:rPr>
              <w:t>Addition of NR_U test case 11.5.1.9</w:t>
            </w:r>
          </w:p>
        </w:tc>
        <w:tc>
          <w:tcPr>
            <w:tcW w:w="517" w:type="dxa"/>
          </w:tcPr>
          <w:p w14:paraId="3B29DB11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C5E0A2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478F4C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5515EC1" w14:textId="77777777" w:rsidR="000B1AD0" w:rsidRDefault="000B1AD0" w:rsidP="00585DDF">
            <w:r>
              <w:rPr>
                <w:sz w:val="16"/>
                <w:szCs w:val="16"/>
              </w:rPr>
              <w:t>R5-240807</w:t>
            </w:r>
          </w:p>
        </w:tc>
        <w:tc>
          <w:tcPr>
            <w:tcW w:w="1597" w:type="dxa"/>
          </w:tcPr>
          <w:p w14:paraId="2DACED9A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E23FE77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25E60D0C" w14:textId="77777777" w:rsidR="000B1AD0" w:rsidRDefault="000B1AD0" w:rsidP="00585DDF">
            <w:r>
              <w:rPr>
                <w:sz w:val="16"/>
                <w:szCs w:val="16"/>
              </w:rPr>
              <w:t>11.5.1.9 (new)</w:t>
            </w:r>
          </w:p>
        </w:tc>
        <w:tc>
          <w:tcPr>
            <w:tcW w:w="998" w:type="dxa"/>
          </w:tcPr>
          <w:p w14:paraId="058F5BD5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3C6B98D0" w14:textId="77777777" w:rsidTr="00585DDF">
        <w:tc>
          <w:tcPr>
            <w:tcW w:w="879" w:type="dxa"/>
          </w:tcPr>
          <w:p w14:paraId="305B55D7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AF8D679" w14:textId="77777777" w:rsidR="000B1AD0" w:rsidRDefault="000B1AD0" w:rsidP="00585DDF">
            <w:r>
              <w:rPr>
                <w:sz w:val="16"/>
                <w:szCs w:val="16"/>
              </w:rPr>
              <w:t>2977</w:t>
            </w:r>
          </w:p>
        </w:tc>
        <w:tc>
          <w:tcPr>
            <w:tcW w:w="517" w:type="dxa"/>
          </w:tcPr>
          <w:p w14:paraId="7748B0BA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B0C86E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05FD5A" w14:textId="77777777" w:rsidR="000B1AD0" w:rsidRDefault="000B1AD0" w:rsidP="00585DDF">
            <w:r>
              <w:rPr>
                <w:sz w:val="16"/>
                <w:szCs w:val="16"/>
              </w:rPr>
              <w:t>Addition of NR_U test case 11.5.2.3</w:t>
            </w:r>
          </w:p>
        </w:tc>
        <w:tc>
          <w:tcPr>
            <w:tcW w:w="517" w:type="dxa"/>
          </w:tcPr>
          <w:p w14:paraId="1FD533EC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35B07C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C07764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B0F1D9" w14:textId="77777777" w:rsidR="000B1AD0" w:rsidRDefault="000B1AD0" w:rsidP="00585DDF">
            <w:r>
              <w:rPr>
                <w:sz w:val="16"/>
                <w:szCs w:val="16"/>
              </w:rPr>
              <w:t>R5-241827</w:t>
            </w:r>
          </w:p>
        </w:tc>
        <w:tc>
          <w:tcPr>
            <w:tcW w:w="1597" w:type="dxa"/>
          </w:tcPr>
          <w:p w14:paraId="743AE659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2A3E057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3E234C2" w14:textId="77777777" w:rsidR="000B1AD0" w:rsidRDefault="000B1AD0" w:rsidP="00585DDF">
            <w:r>
              <w:rPr>
                <w:sz w:val="16"/>
                <w:szCs w:val="16"/>
              </w:rPr>
              <w:t>11.5.2.3 (new)</w:t>
            </w:r>
          </w:p>
        </w:tc>
        <w:tc>
          <w:tcPr>
            <w:tcW w:w="998" w:type="dxa"/>
          </w:tcPr>
          <w:p w14:paraId="080ED770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3C7DFBC3" w14:textId="77777777" w:rsidTr="00585DDF">
        <w:tc>
          <w:tcPr>
            <w:tcW w:w="879" w:type="dxa"/>
          </w:tcPr>
          <w:p w14:paraId="06D23517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94B5872" w14:textId="77777777" w:rsidR="000B1AD0" w:rsidRDefault="000B1AD0" w:rsidP="00585DDF">
            <w:r>
              <w:rPr>
                <w:sz w:val="16"/>
                <w:szCs w:val="16"/>
              </w:rPr>
              <w:t>2978</w:t>
            </w:r>
          </w:p>
        </w:tc>
        <w:tc>
          <w:tcPr>
            <w:tcW w:w="517" w:type="dxa"/>
          </w:tcPr>
          <w:p w14:paraId="6A8CE3E1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0F201B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4F7ED4" w14:textId="77777777" w:rsidR="000B1AD0" w:rsidRDefault="000B1AD0" w:rsidP="00585DDF">
            <w:r>
              <w:rPr>
                <w:sz w:val="16"/>
                <w:szCs w:val="16"/>
              </w:rPr>
              <w:t>Addition of NR_U test case 11.5.2.4</w:t>
            </w:r>
          </w:p>
        </w:tc>
        <w:tc>
          <w:tcPr>
            <w:tcW w:w="517" w:type="dxa"/>
          </w:tcPr>
          <w:p w14:paraId="11C16EC0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C2663C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0D8E542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BE01088" w14:textId="77777777" w:rsidR="000B1AD0" w:rsidRDefault="000B1AD0" w:rsidP="00585DDF">
            <w:r>
              <w:rPr>
                <w:sz w:val="16"/>
                <w:szCs w:val="16"/>
              </w:rPr>
              <w:t>R5-240809</w:t>
            </w:r>
          </w:p>
        </w:tc>
        <w:tc>
          <w:tcPr>
            <w:tcW w:w="1597" w:type="dxa"/>
          </w:tcPr>
          <w:p w14:paraId="6DE71F79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6AF5EA4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20CE92D2" w14:textId="77777777" w:rsidR="000B1AD0" w:rsidRDefault="000B1AD0" w:rsidP="00585DDF">
            <w:r>
              <w:rPr>
                <w:sz w:val="16"/>
                <w:szCs w:val="16"/>
              </w:rPr>
              <w:t>11.5.2.4 (new)</w:t>
            </w:r>
          </w:p>
        </w:tc>
        <w:tc>
          <w:tcPr>
            <w:tcW w:w="998" w:type="dxa"/>
          </w:tcPr>
          <w:p w14:paraId="2FE34294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</w:t>
            </w:r>
            <w:r>
              <w:rPr>
                <w:sz w:val="16"/>
                <w:szCs w:val="16"/>
              </w:rPr>
              <w:lastRenderedPageBreak/>
              <w:t xml:space="preserve">CR ... ; TS/TR ... CR ... </w:t>
            </w:r>
          </w:p>
        </w:tc>
      </w:tr>
      <w:tr w:rsidR="000B1AD0" w14:paraId="3D73F8D5" w14:textId="77777777" w:rsidTr="00585DDF">
        <w:tc>
          <w:tcPr>
            <w:tcW w:w="879" w:type="dxa"/>
          </w:tcPr>
          <w:p w14:paraId="48303311" w14:textId="77777777" w:rsidR="000B1AD0" w:rsidRDefault="000B1AD0" w:rsidP="00585DD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7C23FB19" w14:textId="77777777" w:rsidR="000B1AD0" w:rsidRDefault="000B1AD0" w:rsidP="00585DDF">
            <w:r>
              <w:rPr>
                <w:sz w:val="16"/>
                <w:szCs w:val="16"/>
              </w:rPr>
              <w:t>2979</w:t>
            </w:r>
          </w:p>
        </w:tc>
        <w:tc>
          <w:tcPr>
            <w:tcW w:w="517" w:type="dxa"/>
          </w:tcPr>
          <w:p w14:paraId="0B64EBD1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B75C9C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68A28A" w14:textId="77777777" w:rsidR="000B1AD0" w:rsidRDefault="000B1AD0" w:rsidP="00585DDF">
            <w:r>
              <w:rPr>
                <w:sz w:val="16"/>
                <w:szCs w:val="16"/>
              </w:rPr>
              <w:t>Addition of NR_U test case 11.5.2.5</w:t>
            </w:r>
          </w:p>
        </w:tc>
        <w:tc>
          <w:tcPr>
            <w:tcW w:w="517" w:type="dxa"/>
          </w:tcPr>
          <w:p w14:paraId="2B30681E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171485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7B396A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565E2A" w14:textId="77777777" w:rsidR="000B1AD0" w:rsidRDefault="000B1AD0" w:rsidP="00585DDF">
            <w:r>
              <w:rPr>
                <w:sz w:val="16"/>
                <w:szCs w:val="16"/>
              </w:rPr>
              <w:t>R5-240811</w:t>
            </w:r>
          </w:p>
        </w:tc>
        <w:tc>
          <w:tcPr>
            <w:tcW w:w="1597" w:type="dxa"/>
          </w:tcPr>
          <w:p w14:paraId="0D67561D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05F5CE4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57B862B" w14:textId="77777777" w:rsidR="000B1AD0" w:rsidRDefault="000B1AD0" w:rsidP="00585DDF">
            <w:r>
              <w:rPr>
                <w:sz w:val="16"/>
                <w:szCs w:val="16"/>
              </w:rPr>
              <w:t>11.5.2.5 (new)</w:t>
            </w:r>
          </w:p>
        </w:tc>
        <w:tc>
          <w:tcPr>
            <w:tcW w:w="998" w:type="dxa"/>
          </w:tcPr>
          <w:p w14:paraId="1ED71CAE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49FB4F66" w14:textId="77777777" w:rsidTr="00585DDF">
        <w:tc>
          <w:tcPr>
            <w:tcW w:w="879" w:type="dxa"/>
          </w:tcPr>
          <w:p w14:paraId="251DD102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3E7F41A" w14:textId="77777777" w:rsidR="000B1AD0" w:rsidRDefault="000B1AD0" w:rsidP="00585DDF">
            <w:r>
              <w:rPr>
                <w:sz w:val="16"/>
                <w:szCs w:val="16"/>
              </w:rPr>
              <w:t>2980</w:t>
            </w:r>
          </w:p>
        </w:tc>
        <w:tc>
          <w:tcPr>
            <w:tcW w:w="517" w:type="dxa"/>
          </w:tcPr>
          <w:p w14:paraId="748C29A9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273CA5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4E5059" w14:textId="77777777" w:rsidR="000B1AD0" w:rsidRDefault="000B1AD0" w:rsidP="00585DDF">
            <w:r>
              <w:rPr>
                <w:sz w:val="16"/>
                <w:szCs w:val="16"/>
              </w:rPr>
              <w:t>Addition of NR_U test case 11.5.2.6</w:t>
            </w:r>
          </w:p>
        </w:tc>
        <w:tc>
          <w:tcPr>
            <w:tcW w:w="517" w:type="dxa"/>
          </w:tcPr>
          <w:p w14:paraId="236D27F9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A3336E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8F8D0BC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6CAAF8" w14:textId="77777777" w:rsidR="000B1AD0" w:rsidRDefault="000B1AD0" w:rsidP="00585DDF">
            <w:r>
              <w:rPr>
                <w:sz w:val="16"/>
                <w:szCs w:val="16"/>
              </w:rPr>
              <w:t>R5-240812</w:t>
            </w:r>
          </w:p>
        </w:tc>
        <w:tc>
          <w:tcPr>
            <w:tcW w:w="1597" w:type="dxa"/>
          </w:tcPr>
          <w:p w14:paraId="5FE7AA6F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58242F5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014F9AA8" w14:textId="77777777" w:rsidR="000B1AD0" w:rsidRDefault="000B1AD0" w:rsidP="00585DDF">
            <w:r>
              <w:rPr>
                <w:sz w:val="16"/>
                <w:szCs w:val="16"/>
              </w:rPr>
              <w:t>11.5.2.6 (new)</w:t>
            </w:r>
          </w:p>
        </w:tc>
        <w:tc>
          <w:tcPr>
            <w:tcW w:w="998" w:type="dxa"/>
          </w:tcPr>
          <w:p w14:paraId="65ECD6DA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71F9359A" w14:textId="77777777" w:rsidTr="00585DDF">
        <w:tc>
          <w:tcPr>
            <w:tcW w:w="879" w:type="dxa"/>
          </w:tcPr>
          <w:p w14:paraId="4921D811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26AE01D" w14:textId="77777777" w:rsidR="000B1AD0" w:rsidRDefault="000B1AD0" w:rsidP="00585DDF">
            <w:r>
              <w:rPr>
                <w:sz w:val="16"/>
                <w:szCs w:val="16"/>
              </w:rPr>
              <w:t>2981</w:t>
            </w:r>
          </w:p>
        </w:tc>
        <w:tc>
          <w:tcPr>
            <w:tcW w:w="517" w:type="dxa"/>
          </w:tcPr>
          <w:p w14:paraId="49248D81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5566F5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5B775B" w14:textId="77777777" w:rsidR="000B1AD0" w:rsidRDefault="000B1AD0" w:rsidP="00585DDF">
            <w:r>
              <w:rPr>
                <w:sz w:val="16"/>
                <w:szCs w:val="16"/>
              </w:rPr>
              <w:t>Addition of NR_U test case 11.5.2.7</w:t>
            </w:r>
          </w:p>
        </w:tc>
        <w:tc>
          <w:tcPr>
            <w:tcW w:w="517" w:type="dxa"/>
          </w:tcPr>
          <w:p w14:paraId="24FEBA4C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3DC016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FEFAF5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2EE8994" w14:textId="77777777" w:rsidR="000B1AD0" w:rsidRDefault="000B1AD0" w:rsidP="00585DDF">
            <w:r>
              <w:rPr>
                <w:sz w:val="16"/>
                <w:szCs w:val="16"/>
              </w:rPr>
              <w:t>R5-240813</w:t>
            </w:r>
          </w:p>
        </w:tc>
        <w:tc>
          <w:tcPr>
            <w:tcW w:w="1597" w:type="dxa"/>
          </w:tcPr>
          <w:p w14:paraId="2420E748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D5579F1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333E2A5" w14:textId="77777777" w:rsidR="000B1AD0" w:rsidRDefault="000B1AD0" w:rsidP="00585DDF">
            <w:r>
              <w:rPr>
                <w:sz w:val="16"/>
                <w:szCs w:val="16"/>
              </w:rPr>
              <w:t>11.5.2.7 (new)</w:t>
            </w:r>
          </w:p>
        </w:tc>
        <w:tc>
          <w:tcPr>
            <w:tcW w:w="998" w:type="dxa"/>
          </w:tcPr>
          <w:p w14:paraId="288ADAD0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118A9B96" w14:textId="77777777" w:rsidTr="00585DDF">
        <w:tc>
          <w:tcPr>
            <w:tcW w:w="879" w:type="dxa"/>
          </w:tcPr>
          <w:p w14:paraId="008A3F33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2A72A85" w14:textId="77777777" w:rsidR="000B1AD0" w:rsidRDefault="000B1AD0" w:rsidP="00585DDF">
            <w:r>
              <w:rPr>
                <w:sz w:val="16"/>
                <w:szCs w:val="16"/>
              </w:rPr>
              <w:t>2982</w:t>
            </w:r>
          </w:p>
        </w:tc>
        <w:tc>
          <w:tcPr>
            <w:tcW w:w="517" w:type="dxa"/>
          </w:tcPr>
          <w:p w14:paraId="7217037C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EDA92D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800A5F" w14:textId="77777777" w:rsidR="000B1AD0" w:rsidRDefault="000B1AD0" w:rsidP="00585DDF">
            <w:r>
              <w:rPr>
                <w:sz w:val="16"/>
                <w:szCs w:val="16"/>
              </w:rPr>
              <w:t>Addition of NR_U test case 11.5.2.8</w:t>
            </w:r>
          </w:p>
        </w:tc>
        <w:tc>
          <w:tcPr>
            <w:tcW w:w="517" w:type="dxa"/>
          </w:tcPr>
          <w:p w14:paraId="121AD56D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7A7444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6CB1AFD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D71DEC" w14:textId="77777777" w:rsidR="000B1AD0" w:rsidRDefault="000B1AD0" w:rsidP="00585DDF">
            <w:r>
              <w:rPr>
                <w:sz w:val="16"/>
                <w:szCs w:val="16"/>
              </w:rPr>
              <w:t>R5-240814</w:t>
            </w:r>
          </w:p>
        </w:tc>
        <w:tc>
          <w:tcPr>
            <w:tcW w:w="1597" w:type="dxa"/>
          </w:tcPr>
          <w:p w14:paraId="5FA3C18C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844F765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8D3A7DE" w14:textId="77777777" w:rsidR="000B1AD0" w:rsidRDefault="000B1AD0" w:rsidP="00585DDF">
            <w:r>
              <w:rPr>
                <w:sz w:val="16"/>
                <w:szCs w:val="16"/>
              </w:rPr>
              <w:t>11.5.2.8 (new)</w:t>
            </w:r>
          </w:p>
        </w:tc>
        <w:tc>
          <w:tcPr>
            <w:tcW w:w="998" w:type="dxa"/>
          </w:tcPr>
          <w:p w14:paraId="6ADBE91B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01209D50" w14:textId="77777777" w:rsidTr="00585DDF">
        <w:tc>
          <w:tcPr>
            <w:tcW w:w="879" w:type="dxa"/>
          </w:tcPr>
          <w:p w14:paraId="0D7F76D4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FE525E" w14:textId="77777777" w:rsidR="000B1AD0" w:rsidRDefault="000B1AD0" w:rsidP="00585DDF">
            <w:r>
              <w:rPr>
                <w:sz w:val="16"/>
                <w:szCs w:val="16"/>
              </w:rPr>
              <w:t>2983</w:t>
            </w:r>
          </w:p>
        </w:tc>
        <w:tc>
          <w:tcPr>
            <w:tcW w:w="517" w:type="dxa"/>
          </w:tcPr>
          <w:p w14:paraId="50AAD88F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42BBE4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2F00C8" w14:textId="77777777" w:rsidR="000B1AD0" w:rsidRDefault="000B1AD0" w:rsidP="00585DDF">
            <w:r>
              <w:rPr>
                <w:sz w:val="16"/>
                <w:szCs w:val="16"/>
              </w:rPr>
              <w:t>Addition of NR_U test case 11.5.2.9</w:t>
            </w:r>
          </w:p>
        </w:tc>
        <w:tc>
          <w:tcPr>
            <w:tcW w:w="517" w:type="dxa"/>
          </w:tcPr>
          <w:p w14:paraId="223DC22A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4E8001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C91696C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8643E0" w14:textId="77777777" w:rsidR="000B1AD0" w:rsidRDefault="000B1AD0" w:rsidP="00585DDF">
            <w:r>
              <w:rPr>
                <w:sz w:val="16"/>
                <w:szCs w:val="16"/>
              </w:rPr>
              <w:t>R5-240815</w:t>
            </w:r>
          </w:p>
        </w:tc>
        <w:tc>
          <w:tcPr>
            <w:tcW w:w="1597" w:type="dxa"/>
          </w:tcPr>
          <w:p w14:paraId="46E6DB17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16FDECB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BC2D8A0" w14:textId="77777777" w:rsidR="000B1AD0" w:rsidRDefault="000B1AD0" w:rsidP="00585DDF">
            <w:r>
              <w:rPr>
                <w:sz w:val="16"/>
                <w:szCs w:val="16"/>
              </w:rPr>
              <w:t>11.5.2.9 (new)</w:t>
            </w:r>
          </w:p>
        </w:tc>
        <w:tc>
          <w:tcPr>
            <w:tcW w:w="998" w:type="dxa"/>
          </w:tcPr>
          <w:p w14:paraId="5CFD6BE2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79F49E19" w14:textId="77777777" w:rsidTr="00585DDF">
        <w:tc>
          <w:tcPr>
            <w:tcW w:w="879" w:type="dxa"/>
          </w:tcPr>
          <w:p w14:paraId="5B3FC23B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80B25CE" w14:textId="77777777" w:rsidR="000B1AD0" w:rsidRDefault="000B1AD0" w:rsidP="00585DDF">
            <w:r>
              <w:rPr>
                <w:sz w:val="16"/>
                <w:szCs w:val="16"/>
              </w:rPr>
              <w:t>2984</w:t>
            </w:r>
          </w:p>
        </w:tc>
        <w:tc>
          <w:tcPr>
            <w:tcW w:w="517" w:type="dxa"/>
          </w:tcPr>
          <w:p w14:paraId="1EB62302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69CF07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382E71" w14:textId="77777777" w:rsidR="000B1AD0" w:rsidRDefault="000B1AD0" w:rsidP="00585DDF">
            <w:r>
              <w:rPr>
                <w:sz w:val="16"/>
                <w:szCs w:val="16"/>
              </w:rPr>
              <w:t>Addition of NR_U test case 11.5.2.10</w:t>
            </w:r>
          </w:p>
        </w:tc>
        <w:tc>
          <w:tcPr>
            <w:tcW w:w="517" w:type="dxa"/>
          </w:tcPr>
          <w:p w14:paraId="105A51F0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061018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A4537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23DC77" w14:textId="77777777" w:rsidR="000B1AD0" w:rsidRDefault="000B1AD0" w:rsidP="00585DDF">
            <w:r>
              <w:rPr>
                <w:sz w:val="16"/>
                <w:szCs w:val="16"/>
              </w:rPr>
              <w:t>R5-240816</w:t>
            </w:r>
          </w:p>
        </w:tc>
        <w:tc>
          <w:tcPr>
            <w:tcW w:w="1597" w:type="dxa"/>
          </w:tcPr>
          <w:p w14:paraId="08CDBD51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7E4781C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2E0A009" w14:textId="77777777" w:rsidR="000B1AD0" w:rsidRDefault="000B1AD0" w:rsidP="00585DDF">
            <w:r>
              <w:rPr>
                <w:sz w:val="16"/>
                <w:szCs w:val="16"/>
              </w:rPr>
              <w:t>11.5.2.10 (new)</w:t>
            </w:r>
          </w:p>
        </w:tc>
        <w:tc>
          <w:tcPr>
            <w:tcW w:w="998" w:type="dxa"/>
          </w:tcPr>
          <w:p w14:paraId="2E687F9E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</w:t>
            </w:r>
            <w:r>
              <w:rPr>
                <w:sz w:val="16"/>
                <w:szCs w:val="16"/>
              </w:rPr>
              <w:lastRenderedPageBreak/>
              <w:t xml:space="preserve">CR ... ; TS/TR ... CR ... </w:t>
            </w:r>
          </w:p>
        </w:tc>
      </w:tr>
      <w:tr w:rsidR="000B1AD0" w14:paraId="4BA817FD" w14:textId="77777777" w:rsidTr="00585DDF">
        <w:tc>
          <w:tcPr>
            <w:tcW w:w="879" w:type="dxa"/>
          </w:tcPr>
          <w:p w14:paraId="38620CC9" w14:textId="77777777" w:rsidR="000B1AD0" w:rsidRDefault="000B1AD0" w:rsidP="00585DD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24913D7C" w14:textId="77777777" w:rsidR="000B1AD0" w:rsidRDefault="000B1AD0" w:rsidP="00585DDF">
            <w:r>
              <w:rPr>
                <w:sz w:val="16"/>
                <w:szCs w:val="16"/>
              </w:rPr>
              <w:t>3032</w:t>
            </w:r>
          </w:p>
        </w:tc>
        <w:tc>
          <w:tcPr>
            <w:tcW w:w="517" w:type="dxa"/>
          </w:tcPr>
          <w:p w14:paraId="72F075F1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E98BBA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A204B5" w14:textId="77777777" w:rsidR="000B1AD0" w:rsidRDefault="000B1AD0" w:rsidP="00585DDF">
            <w:r>
              <w:rPr>
                <w:sz w:val="16"/>
                <w:szCs w:val="16"/>
              </w:rPr>
              <w:t>Addition of SA FR1 NR-U intra-frequency SS-SINR measurement accuracy test cases</w:t>
            </w:r>
          </w:p>
        </w:tc>
        <w:tc>
          <w:tcPr>
            <w:tcW w:w="517" w:type="dxa"/>
          </w:tcPr>
          <w:p w14:paraId="099B7F0E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65F3C2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B4531B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921ED0" w14:textId="77777777" w:rsidR="000B1AD0" w:rsidRDefault="000B1AD0" w:rsidP="00585DDF">
            <w:r>
              <w:rPr>
                <w:sz w:val="16"/>
                <w:szCs w:val="16"/>
              </w:rPr>
              <w:t>R5-241241</w:t>
            </w:r>
          </w:p>
        </w:tc>
        <w:tc>
          <w:tcPr>
            <w:tcW w:w="1597" w:type="dxa"/>
          </w:tcPr>
          <w:p w14:paraId="48B4F4C4" w14:textId="77777777" w:rsidR="000B1AD0" w:rsidRDefault="000B1AD0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11EEFEC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AE72013" w14:textId="77777777" w:rsidR="000B1AD0" w:rsidRDefault="000B1AD0" w:rsidP="00585DDF">
            <w:r>
              <w:rPr>
                <w:sz w:val="16"/>
                <w:szCs w:val="16"/>
              </w:rPr>
              <w:t>11.6.3</w:t>
            </w:r>
          </w:p>
        </w:tc>
        <w:tc>
          <w:tcPr>
            <w:tcW w:w="998" w:type="dxa"/>
          </w:tcPr>
          <w:p w14:paraId="0FC675F6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184AB282" w14:textId="77777777" w:rsidTr="00585DDF">
        <w:tc>
          <w:tcPr>
            <w:tcW w:w="879" w:type="dxa"/>
          </w:tcPr>
          <w:p w14:paraId="0AAD128A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CACF281" w14:textId="77777777" w:rsidR="000B1AD0" w:rsidRDefault="000B1AD0" w:rsidP="00585DDF">
            <w:r>
              <w:rPr>
                <w:sz w:val="16"/>
                <w:szCs w:val="16"/>
              </w:rPr>
              <w:t>3033</w:t>
            </w:r>
          </w:p>
        </w:tc>
        <w:tc>
          <w:tcPr>
            <w:tcW w:w="517" w:type="dxa"/>
          </w:tcPr>
          <w:p w14:paraId="01E00573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3DC44E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A0884D" w14:textId="77777777" w:rsidR="000B1AD0" w:rsidRDefault="000B1AD0" w:rsidP="00585DDF">
            <w:r>
              <w:rPr>
                <w:sz w:val="16"/>
                <w:szCs w:val="16"/>
              </w:rPr>
              <w:t>Addition of SA FR1 NR-U inter-frequency SS-SINR measurement accuracy test cases</w:t>
            </w:r>
          </w:p>
        </w:tc>
        <w:tc>
          <w:tcPr>
            <w:tcW w:w="517" w:type="dxa"/>
          </w:tcPr>
          <w:p w14:paraId="6F99E9FF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B2CC40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C52B3C1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C6BA5E" w14:textId="77777777" w:rsidR="000B1AD0" w:rsidRDefault="000B1AD0" w:rsidP="00585DDF">
            <w:r>
              <w:rPr>
                <w:sz w:val="16"/>
                <w:szCs w:val="16"/>
              </w:rPr>
              <w:t>R5-241242</w:t>
            </w:r>
          </w:p>
        </w:tc>
        <w:tc>
          <w:tcPr>
            <w:tcW w:w="1597" w:type="dxa"/>
          </w:tcPr>
          <w:p w14:paraId="11E89E63" w14:textId="77777777" w:rsidR="000B1AD0" w:rsidRDefault="000B1AD0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41107B8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C61E9D2" w14:textId="77777777" w:rsidR="000B1AD0" w:rsidRDefault="000B1AD0" w:rsidP="00585DDF">
            <w:r>
              <w:rPr>
                <w:sz w:val="16"/>
                <w:szCs w:val="16"/>
              </w:rPr>
              <w:t>11.6.3</w:t>
            </w:r>
          </w:p>
        </w:tc>
        <w:tc>
          <w:tcPr>
            <w:tcW w:w="998" w:type="dxa"/>
          </w:tcPr>
          <w:p w14:paraId="1353FE2D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3C2AF6DC" w14:textId="77777777" w:rsidTr="00585DDF">
        <w:tc>
          <w:tcPr>
            <w:tcW w:w="879" w:type="dxa"/>
          </w:tcPr>
          <w:p w14:paraId="04AED483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21B4A4E" w14:textId="77777777" w:rsidR="000B1AD0" w:rsidRDefault="000B1AD0" w:rsidP="00585DDF">
            <w:r>
              <w:rPr>
                <w:sz w:val="16"/>
                <w:szCs w:val="16"/>
              </w:rPr>
              <w:t>3034</w:t>
            </w:r>
          </w:p>
        </w:tc>
        <w:tc>
          <w:tcPr>
            <w:tcW w:w="517" w:type="dxa"/>
          </w:tcPr>
          <w:p w14:paraId="2BFE6C54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8E8BC2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9488FD" w14:textId="77777777" w:rsidR="000B1AD0" w:rsidRDefault="000B1AD0" w:rsidP="00585DDF">
            <w:r>
              <w:rPr>
                <w:sz w:val="16"/>
                <w:szCs w:val="16"/>
              </w:rPr>
              <w:t>Addition of SA FR1 NR-U intra-frequency RSSI measurement accuracy test cases</w:t>
            </w:r>
          </w:p>
        </w:tc>
        <w:tc>
          <w:tcPr>
            <w:tcW w:w="517" w:type="dxa"/>
          </w:tcPr>
          <w:p w14:paraId="425820E2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F2692C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3B9AC7A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1AA8F3" w14:textId="77777777" w:rsidR="000B1AD0" w:rsidRDefault="000B1AD0" w:rsidP="00585DDF">
            <w:r>
              <w:rPr>
                <w:sz w:val="16"/>
                <w:szCs w:val="16"/>
              </w:rPr>
              <w:t>R5-241243</w:t>
            </w:r>
          </w:p>
        </w:tc>
        <w:tc>
          <w:tcPr>
            <w:tcW w:w="1597" w:type="dxa"/>
          </w:tcPr>
          <w:p w14:paraId="5AD04A04" w14:textId="77777777" w:rsidR="000B1AD0" w:rsidRDefault="000B1AD0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3B47032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C40E17E" w14:textId="77777777" w:rsidR="000B1AD0" w:rsidRDefault="000B1AD0" w:rsidP="00585DDF">
            <w:r>
              <w:rPr>
                <w:sz w:val="16"/>
                <w:szCs w:val="16"/>
              </w:rPr>
              <w:t>11.6.5</w:t>
            </w:r>
          </w:p>
        </w:tc>
        <w:tc>
          <w:tcPr>
            <w:tcW w:w="998" w:type="dxa"/>
          </w:tcPr>
          <w:p w14:paraId="20176283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44D5B937" w14:textId="77777777" w:rsidTr="00585DDF">
        <w:tc>
          <w:tcPr>
            <w:tcW w:w="879" w:type="dxa"/>
          </w:tcPr>
          <w:p w14:paraId="574D2366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553D2DA" w14:textId="77777777" w:rsidR="000B1AD0" w:rsidRDefault="000B1AD0" w:rsidP="00585DDF">
            <w:r>
              <w:rPr>
                <w:sz w:val="16"/>
                <w:szCs w:val="16"/>
              </w:rPr>
              <w:t>3041</w:t>
            </w:r>
          </w:p>
        </w:tc>
        <w:tc>
          <w:tcPr>
            <w:tcW w:w="517" w:type="dxa"/>
          </w:tcPr>
          <w:p w14:paraId="3BCCC405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88D0F4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C4F203" w14:textId="77777777" w:rsidR="000B1AD0" w:rsidRDefault="000B1AD0" w:rsidP="00585DDF">
            <w:r>
              <w:rPr>
                <w:sz w:val="16"/>
                <w:szCs w:val="16"/>
              </w:rPr>
              <w:t>Core alignment for NSA NR-U tests</w:t>
            </w:r>
          </w:p>
        </w:tc>
        <w:tc>
          <w:tcPr>
            <w:tcW w:w="517" w:type="dxa"/>
          </w:tcPr>
          <w:p w14:paraId="2E8540F8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1A48CE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67D118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9CD396B" w14:textId="77777777" w:rsidR="000B1AD0" w:rsidRDefault="000B1AD0" w:rsidP="00585DDF">
            <w:r>
              <w:rPr>
                <w:sz w:val="16"/>
                <w:szCs w:val="16"/>
              </w:rPr>
              <w:t>R5-241828</w:t>
            </w:r>
          </w:p>
        </w:tc>
        <w:tc>
          <w:tcPr>
            <w:tcW w:w="1597" w:type="dxa"/>
          </w:tcPr>
          <w:p w14:paraId="5120A472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6C519CE0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1FC3A0F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4C0E85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</w:tr>
      <w:tr w:rsidR="000B1AD0" w14:paraId="06086A20" w14:textId="77777777" w:rsidTr="00585DDF">
        <w:tc>
          <w:tcPr>
            <w:tcW w:w="879" w:type="dxa"/>
          </w:tcPr>
          <w:p w14:paraId="562F55F6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101962E" w14:textId="77777777" w:rsidR="000B1AD0" w:rsidRDefault="000B1AD0" w:rsidP="00585DDF">
            <w:r>
              <w:rPr>
                <w:sz w:val="16"/>
                <w:szCs w:val="16"/>
              </w:rPr>
              <w:t>3042</w:t>
            </w:r>
          </w:p>
        </w:tc>
        <w:tc>
          <w:tcPr>
            <w:tcW w:w="517" w:type="dxa"/>
          </w:tcPr>
          <w:p w14:paraId="64EB5E6A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920484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C40708" w14:textId="77777777" w:rsidR="000B1AD0" w:rsidRDefault="000B1AD0" w:rsidP="00585DDF">
            <w:r>
              <w:rPr>
                <w:sz w:val="16"/>
                <w:szCs w:val="16"/>
              </w:rPr>
              <w:t>Addition of NR-U SA BWP switch tests including TT</w:t>
            </w:r>
          </w:p>
        </w:tc>
        <w:tc>
          <w:tcPr>
            <w:tcW w:w="517" w:type="dxa"/>
          </w:tcPr>
          <w:p w14:paraId="5B4E97E5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260BCC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9F889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2490AD0" w14:textId="77777777" w:rsidR="000B1AD0" w:rsidRDefault="000B1AD0" w:rsidP="00585DDF">
            <w:r>
              <w:rPr>
                <w:sz w:val="16"/>
                <w:szCs w:val="16"/>
              </w:rPr>
              <w:t>R5-241272</w:t>
            </w:r>
          </w:p>
        </w:tc>
        <w:tc>
          <w:tcPr>
            <w:tcW w:w="1597" w:type="dxa"/>
          </w:tcPr>
          <w:p w14:paraId="1730993E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3E73A488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57BDA68" w14:textId="77777777" w:rsidR="000B1AD0" w:rsidRDefault="000B1AD0" w:rsidP="00585DDF">
            <w:r>
              <w:rPr>
                <w:sz w:val="16"/>
                <w:szCs w:val="16"/>
              </w:rPr>
              <w:t>11.4.5, 11.4.5.1, 11.4.5.2, 11.4.5.2.0, 11.4.5.2.1, 11.4.5.2.2, 11.4.5.3, 11.4.5.3.0, 11.4.5.3.1</w:t>
            </w:r>
          </w:p>
        </w:tc>
        <w:tc>
          <w:tcPr>
            <w:tcW w:w="998" w:type="dxa"/>
          </w:tcPr>
          <w:p w14:paraId="2B76C24A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453163F2" w14:textId="77777777" w:rsidTr="00585DDF">
        <w:tc>
          <w:tcPr>
            <w:tcW w:w="879" w:type="dxa"/>
          </w:tcPr>
          <w:p w14:paraId="0BDC0DEB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40E9E01" w14:textId="77777777" w:rsidR="000B1AD0" w:rsidRDefault="000B1AD0" w:rsidP="00585DDF">
            <w:r>
              <w:rPr>
                <w:sz w:val="16"/>
                <w:szCs w:val="16"/>
              </w:rPr>
              <w:t>3043</w:t>
            </w:r>
          </w:p>
        </w:tc>
        <w:tc>
          <w:tcPr>
            <w:tcW w:w="517" w:type="dxa"/>
          </w:tcPr>
          <w:p w14:paraId="0FD05798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BD23C8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128705" w14:textId="77777777" w:rsidR="000B1AD0" w:rsidRDefault="000B1AD0" w:rsidP="00585DDF">
            <w:r>
              <w:rPr>
                <w:sz w:val="16"/>
                <w:szCs w:val="16"/>
              </w:rPr>
              <w:t>Addition of UL active BWP switch test 10.3.5.1 including TT</w:t>
            </w:r>
          </w:p>
        </w:tc>
        <w:tc>
          <w:tcPr>
            <w:tcW w:w="517" w:type="dxa"/>
          </w:tcPr>
          <w:p w14:paraId="1ED2C314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929E33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1CBCC64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26CE534" w14:textId="77777777" w:rsidR="000B1AD0" w:rsidRDefault="000B1AD0" w:rsidP="00585DDF">
            <w:r>
              <w:rPr>
                <w:sz w:val="16"/>
                <w:szCs w:val="16"/>
              </w:rPr>
              <w:t>R5-241273</w:t>
            </w:r>
          </w:p>
        </w:tc>
        <w:tc>
          <w:tcPr>
            <w:tcW w:w="1597" w:type="dxa"/>
          </w:tcPr>
          <w:p w14:paraId="36A1E3AB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7BA7E08C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25E5B5C" w14:textId="77777777" w:rsidR="000B1AD0" w:rsidRDefault="000B1AD0" w:rsidP="00585DDF">
            <w:r>
              <w:rPr>
                <w:sz w:val="16"/>
                <w:szCs w:val="16"/>
              </w:rPr>
              <w:t>10.3.5.1</w:t>
            </w:r>
          </w:p>
        </w:tc>
        <w:tc>
          <w:tcPr>
            <w:tcW w:w="998" w:type="dxa"/>
          </w:tcPr>
          <w:p w14:paraId="28E3C60B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438912D0" w14:textId="77777777" w:rsidTr="00585DDF">
        <w:tc>
          <w:tcPr>
            <w:tcW w:w="879" w:type="dxa"/>
          </w:tcPr>
          <w:p w14:paraId="12D40D7D" w14:textId="77777777" w:rsidR="000B1AD0" w:rsidRDefault="000B1AD0" w:rsidP="00585DD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6C162E54" w14:textId="77777777" w:rsidR="000B1AD0" w:rsidRDefault="000B1AD0" w:rsidP="00585DDF">
            <w:r>
              <w:rPr>
                <w:sz w:val="16"/>
                <w:szCs w:val="16"/>
              </w:rPr>
              <w:t>3044</w:t>
            </w:r>
          </w:p>
        </w:tc>
        <w:tc>
          <w:tcPr>
            <w:tcW w:w="517" w:type="dxa"/>
          </w:tcPr>
          <w:p w14:paraId="29FC3604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B107B3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814C78" w14:textId="77777777" w:rsidR="000B1AD0" w:rsidRDefault="000B1AD0" w:rsidP="00585DDF">
            <w:r>
              <w:rPr>
                <w:sz w:val="16"/>
                <w:szCs w:val="16"/>
              </w:rPr>
              <w:t>Update of NR-U Annex E and F including TT</w:t>
            </w:r>
          </w:p>
        </w:tc>
        <w:tc>
          <w:tcPr>
            <w:tcW w:w="517" w:type="dxa"/>
          </w:tcPr>
          <w:p w14:paraId="385F8DC2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CE101C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04CEAB3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1D4976B" w14:textId="77777777" w:rsidR="000B1AD0" w:rsidRDefault="000B1AD0" w:rsidP="00585DDF">
            <w:r>
              <w:rPr>
                <w:sz w:val="16"/>
                <w:szCs w:val="16"/>
              </w:rPr>
              <w:t>R5-241274</w:t>
            </w:r>
          </w:p>
        </w:tc>
        <w:tc>
          <w:tcPr>
            <w:tcW w:w="1597" w:type="dxa"/>
          </w:tcPr>
          <w:p w14:paraId="23C194CD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4764766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89E0678" w14:textId="77777777" w:rsidR="000B1AD0" w:rsidRDefault="000B1AD0" w:rsidP="00585DDF">
            <w:r>
              <w:rPr>
                <w:sz w:val="16"/>
                <w:szCs w:val="16"/>
              </w:rPr>
              <w:t>E.8, E.9, F.1.1.2, F.1.3.2</w:t>
            </w:r>
          </w:p>
        </w:tc>
        <w:tc>
          <w:tcPr>
            <w:tcW w:w="998" w:type="dxa"/>
          </w:tcPr>
          <w:p w14:paraId="416B1172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2BE19491" w14:textId="77777777" w:rsidTr="00585DDF">
        <w:tc>
          <w:tcPr>
            <w:tcW w:w="879" w:type="dxa"/>
          </w:tcPr>
          <w:p w14:paraId="7CA38B94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92E9AB0" w14:textId="77777777" w:rsidR="000B1AD0" w:rsidRDefault="000B1AD0" w:rsidP="00585DDF">
            <w:r>
              <w:rPr>
                <w:sz w:val="16"/>
                <w:szCs w:val="16"/>
              </w:rPr>
              <w:t>3045</w:t>
            </w:r>
          </w:p>
        </w:tc>
        <w:tc>
          <w:tcPr>
            <w:tcW w:w="517" w:type="dxa"/>
          </w:tcPr>
          <w:p w14:paraId="7BF11765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1B6624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2A5503" w14:textId="77777777" w:rsidR="000B1AD0" w:rsidRDefault="000B1AD0" w:rsidP="00585DDF">
            <w:r>
              <w:rPr>
                <w:sz w:val="16"/>
                <w:szCs w:val="16"/>
              </w:rPr>
              <w:t>Update to NR-U general sections</w:t>
            </w:r>
          </w:p>
        </w:tc>
        <w:tc>
          <w:tcPr>
            <w:tcW w:w="517" w:type="dxa"/>
          </w:tcPr>
          <w:p w14:paraId="140C1727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E0FC73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84193FC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D6D39B" w14:textId="77777777" w:rsidR="000B1AD0" w:rsidRDefault="000B1AD0" w:rsidP="00585DDF">
            <w:r>
              <w:rPr>
                <w:sz w:val="16"/>
                <w:szCs w:val="16"/>
              </w:rPr>
              <w:t>R5-241275</w:t>
            </w:r>
          </w:p>
        </w:tc>
        <w:tc>
          <w:tcPr>
            <w:tcW w:w="1597" w:type="dxa"/>
          </w:tcPr>
          <w:p w14:paraId="0A80CFD5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0AB1CEC9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256B588" w14:textId="77777777" w:rsidR="000B1AD0" w:rsidRDefault="000B1AD0" w:rsidP="00585DDF">
            <w:r>
              <w:rPr>
                <w:sz w:val="16"/>
                <w:szCs w:val="16"/>
              </w:rPr>
              <w:t>H.3.10</w:t>
            </w:r>
          </w:p>
        </w:tc>
        <w:tc>
          <w:tcPr>
            <w:tcW w:w="998" w:type="dxa"/>
          </w:tcPr>
          <w:p w14:paraId="337F0B4F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3BE9A4C0" w14:textId="77777777" w:rsidTr="00585DDF">
        <w:tc>
          <w:tcPr>
            <w:tcW w:w="879" w:type="dxa"/>
          </w:tcPr>
          <w:p w14:paraId="080D415E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F915995" w14:textId="77777777" w:rsidR="000B1AD0" w:rsidRDefault="000B1AD0" w:rsidP="00585DDF">
            <w:r>
              <w:rPr>
                <w:sz w:val="16"/>
                <w:szCs w:val="16"/>
              </w:rPr>
              <w:t>3046</w:t>
            </w:r>
          </w:p>
        </w:tc>
        <w:tc>
          <w:tcPr>
            <w:tcW w:w="517" w:type="dxa"/>
          </w:tcPr>
          <w:p w14:paraId="0626B04E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464787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32B972" w14:textId="77777777" w:rsidR="000B1AD0" w:rsidRDefault="000B1AD0" w:rsidP="00585DDF">
            <w:r>
              <w:rPr>
                <w:sz w:val="16"/>
                <w:szCs w:val="16"/>
              </w:rPr>
              <w:t>Addition of NR-U UE Timing Tests 10.2.x</w:t>
            </w:r>
          </w:p>
        </w:tc>
        <w:tc>
          <w:tcPr>
            <w:tcW w:w="517" w:type="dxa"/>
          </w:tcPr>
          <w:p w14:paraId="6901151E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93FD68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D6D72F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E16FEA" w14:textId="77777777" w:rsidR="000B1AD0" w:rsidRDefault="000B1AD0" w:rsidP="00585DDF">
            <w:r>
              <w:rPr>
                <w:sz w:val="16"/>
                <w:szCs w:val="16"/>
              </w:rPr>
              <w:t>R5-241276</w:t>
            </w:r>
          </w:p>
        </w:tc>
        <w:tc>
          <w:tcPr>
            <w:tcW w:w="1597" w:type="dxa"/>
          </w:tcPr>
          <w:p w14:paraId="558F1E60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6E8D35D1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A56972D" w14:textId="77777777" w:rsidR="000B1AD0" w:rsidRDefault="000B1AD0" w:rsidP="00585DDF">
            <w:r>
              <w:rPr>
                <w:sz w:val="16"/>
                <w:szCs w:val="16"/>
              </w:rPr>
              <w:t>10.2.1, 10.2.1.0, 10.2.1.1, 10.2.2, 10.2.2.0, 10.2.2.1</w:t>
            </w:r>
          </w:p>
        </w:tc>
        <w:tc>
          <w:tcPr>
            <w:tcW w:w="998" w:type="dxa"/>
          </w:tcPr>
          <w:p w14:paraId="26F263C1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35AA4C08" w14:textId="77777777" w:rsidTr="00585DDF">
        <w:tc>
          <w:tcPr>
            <w:tcW w:w="879" w:type="dxa"/>
          </w:tcPr>
          <w:p w14:paraId="0D623817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C0E71C5" w14:textId="77777777" w:rsidR="000B1AD0" w:rsidRDefault="000B1AD0" w:rsidP="00585DDF">
            <w:r>
              <w:rPr>
                <w:sz w:val="16"/>
                <w:szCs w:val="16"/>
              </w:rPr>
              <w:t>3047</w:t>
            </w:r>
          </w:p>
        </w:tc>
        <w:tc>
          <w:tcPr>
            <w:tcW w:w="517" w:type="dxa"/>
          </w:tcPr>
          <w:p w14:paraId="212F5AE0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BE01B7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54A81E" w14:textId="77777777" w:rsidR="000B1AD0" w:rsidRDefault="000B1AD0" w:rsidP="00585DDF">
            <w:r>
              <w:rPr>
                <w:sz w:val="16"/>
                <w:szCs w:val="16"/>
              </w:rPr>
              <w:t>Addition of NR-U L1-RSRP accuracy test 10.5.4.1</w:t>
            </w:r>
          </w:p>
        </w:tc>
        <w:tc>
          <w:tcPr>
            <w:tcW w:w="517" w:type="dxa"/>
          </w:tcPr>
          <w:p w14:paraId="3EC24A2F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A4CB42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16892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997A43" w14:textId="77777777" w:rsidR="000B1AD0" w:rsidRDefault="000B1AD0" w:rsidP="00585DDF">
            <w:r>
              <w:rPr>
                <w:sz w:val="16"/>
                <w:szCs w:val="16"/>
              </w:rPr>
              <w:t>R5-241277</w:t>
            </w:r>
          </w:p>
        </w:tc>
        <w:tc>
          <w:tcPr>
            <w:tcW w:w="1597" w:type="dxa"/>
          </w:tcPr>
          <w:p w14:paraId="74F419EE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393A523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2331C49" w14:textId="77777777" w:rsidR="000B1AD0" w:rsidRDefault="000B1AD0" w:rsidP="00585DDF">
            <w:r>
              <w:rPr>
                <w:sz w:val="16"/>
                <w:szCs w:val="16"/>
              </w:rPr>
              <w:t>10.5.4, 10.5.4.0, 10.5.4.1</w:t>
            </w:r>
          </w:p>
        </w:tc>
        <w:tc>
          <w:tcPr>
            <w:tcW w:w="998" w:type="dxa"/>
          </w:tcPr>
          <w:p w14:paraId="5DD0FDED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14798A35" w14:textId="77777777" w:rsidTr="00585DDF">
        <w:tc>
          <w:tcPr>
            <w:tcW w:w="879" w:type="dxa"/>
          </w:tcPr>
          <w:p w14:paraId="6133AE10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6A98FE1" w14:textId="77777777" w:rsidR="000B1AD0" w:rsidRDefault="000B1AD0" w:rsidP="00585DDF">
            <w:r>
              <w:rPr>
                <w:sz w:val="16"/>
                <w:szCs w:val="16"/>
              </w:rPr>
              <w:t>3048</w:t>
            </w:r>
          </w:p>
        </w:tc>
        <w:tc>
          <w:tcPr>
            <w:tcW w:w="517" w:type="dxa"/>
          </w:tcPr>
          <w:p w14:paraId="02016C14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9BFDBB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61A6D4" w14:textId="77777777" w:rsidR="000B1AD0" w:rsidRDefault="000B1AD0" w:rsidP="00585DDF">
            <w:r>
              <w:rPr>
                <w:sz w:val="16"/>
                <w:szCs w:val="16"/>
              </w:rPr>
              <w:t>Addition of NR-U RSSI measurement accuracy tests 10.5.5.x</w:t>
            </w:r>
          </w:p>
        </w:tc>
        <w:tc>
          <w:tcPr>
            <w:tcW w:w="517" w:type="dxa"/>
          </w:tcPr>
          <w:p w14:paraId="0F4A172F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681A4D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CC5C69A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A60D87E" w14:textId="77777777" w:rsidR="000B1AD0" w:rsidRDefault="000B1AD0" w:rsidP="00585DDF">
            <w:r>
              <w:rPr>
                <w:sz w:val="16"/>
                <w:szCs w:val="16"/>
              </w:rPr>
              <w:t>R5-241278</w:t>
            </w:r>
          </w:p>
        </w:tc>
        <w:tc>
          <w:tcPr>
            <w:tcW w:w="1597" w:type="dxa"/>
          </w:tcPr>
          <w:p w14:paraId="405E0562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72014F80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753C59B" w14:textId="77777777" w:rsidR="000B1AD0" w:rsidRDefault="000B1AD0" w:rsidP="00585DDF">
            <w:r>
              <w:rPr>
                <w:sz w:val="16"/>
                <w:szCs w:val="16"/>
              </w:rPr>
              <w:t>10.5.5, 10.5.5.0, 10.5.5.1, 10.5.5.2, 10.5.5.3</w:t>
            </w:r>
          </w:p>
        </w:tc>
        <w:tc>
          <w:tcPr>
            <w:tcW w:w="998" w:type="dxa"/>
          </w:tcPr>
          <w:p w14:paraId="23D09890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550E1469" w14:textId="77777777" w:rsidTr="00585DDF">
        <w:tc>
          <w:tcPr>
            <w:tcW w:w="879" w:type="dxa"/>
          </w:tcPr>
          <w:p w14:paraId="15B7C815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6838347" w14:textId="77777777" w:rsidR="000B1AD0" w:rsidRDefault="000B1AD0" w:rsidP="00585DDF">
            <w:r>
              <w:rPr>
                <w:sz w:val="16"/>
                <w:szCs w:val="16"/>
              </w:rPr>
              <w:t>3049</w:t>
            </w:r>
          </w:p>
        </w:tc>
        <w:tc>
          <w:tcPr>
            <w:tcW w:w="517" w:type="dxa"/>
          </w:tcPr>
          <w:p w14:paraId="3E5016BB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84D8E8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81EF03" w14:textId="77777777" w:rsidR="000B1AD0" w:rsidRDefault="000B1AD0" w:rsidP="00585DDF">
            <w:r>
              <w:rPr>
                <w:sz w:val="16"/>
                <w:szCs w:val="16"/>
              </w:rPr>
              <w:t>Addition of NR-U Channel occupancy measurement accuracy tests 10.5.6.x</w:t>
            </w:r>
          </w:p>
        </w:tc>
        <w:tc>
          <w:tcPr>
            <w:tcW w:w="517" w:type="dxa"/>
          </w:tcPr>
          <w:p w14:paraId="13BAF872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D9E34B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FF163DC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90EC8B" w14:textId="77777777" w:rsidR="000B1AD0" w:rsidRDefault="000B1AD0" w:rsidP="00585DDF">
            <w:r>
              <w:rPr>
                <w:sz w:val="16"/>
                <w:szCs w:val="16"/>
              </w:rPr>
              <w:t>R5-241279</w:t>
            </w:r>
          </w:p>
        </w:tc>
        <w:tc>
          <w:tcPr>
            <w:tcW w:w="1597" w:type="dxa"/>
          </w:tcPr>
          <w:p w14:paraId="44CF44DF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E91F793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20D3B711" w14:textId="77777777" w:rsidR="000B1AD0" w:rsidRDefault="000B1AD0" w:rsidP="00585DDF">
            <w:r>
              <w:rPr>
                <w:sz w:val="16"/>
                <w:szCs w:val="16"/>
              </w:rPr>
              <w:t>10.5.6, 10.5.6.0, 10.5.6.1, 10.5.6.2, 10.5.6.3</w:t>
            </w:r>
          </w:p>
        </w:tc>
        <w:tc>
          <w:tcPr>
            <w:tcW w:w="998" w:type="dxa"/>
          </w:tcPr>
          <w:p w14:paraId="7522D9E5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227E39A0" w14:textId="77777777" w:rsidTr="00585DDF">
        <w:tc>
          <w:tcPr>
            <w:tcW w:w="879" w:type="dxa"/>
          </w:tcPr>
          <w:p w14:paraId="1831E17B" w14:textId="77777777" w:rsidR="000B1AD0" w:rsidRDefault="000B1AD0" w:rsidP="00585DD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4CA3DD49" w14:textId="77777777" w:rsidR="000B1AD0" w:rsidRDefault="000B1AD0" w:rsidP="00585DDF">
            <w:r>
              <w:rPr>
                <w:sz w:val="16"/>
                <w:szCs w:val="16"/>
              </w:rPr>
              <w:t>3050</w:t>
            </w:r>
          </w:p>
        </w:tc>
        <w:tc>
          <w:tcPr>
            <w:tcW w:w="517" w:type="dxa"/>
          </w:tcPr>
          <w:p w14:paraId="456D1CCD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F6B1CD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0FCA54" w14:textId="77777777" w:rsidR="000B1AD0" w:rsidRDefault="000B1AD0" w:rsidP="00585DDF">
            <w:r>
              <w:rPr>
                <w:sz w:val="16"/>
                <w:szCs w:val="16"/>
              </w:rPr>
              <w:t>Addition of NR-U L1-RSRP tests 10.4.3.x</w:t>
            </w:r>
          </w:p>
        </w:tc>
        <w:tc>
          <w:tcPr>
            <w:tcW w:w="517" w:type="dxa"/>
          </w:tcPr>
          <w:p w14:paraId="4CD1F5F2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D5214D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46B5F63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6373FB2" w14:textId="77777777" w:rsidR="000B1AD0" w:rsidRDefault="000B1AD0" w:rsidP="00585DDF">
            <w:r>
              <w:rPr>
                <w:sz w:val="16"/>
                <w:szCs w:val="16"/>
              </w:rPr>
              <w:t>R5-241280</w:t>
            </w:r>
          </w:p>
        </w:tc>
        <w:tc>
          <w:tcPr>
            <w:tcW w:w="1597" w:type="dxa"/>
          </w:tcPr>
          <w:p w14:paraId="10934444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7CAEABCF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4020C80" w14:textId="77777777" w:rsidR="000B1AD0" w:rsidRDefault="000B1AD0" w:rsidP="00585DDF">
            <w:r>
              <w:rPr>
                <w:sz w:val="16"/>
                <w:szCs w:val="16"/>
              </w:rPr>
              <w:t>10.4.3, 10.4.3.0, 10.4.3.1, 10.4.3.2, 10.4.3.3, 10.4.3.4</w:t>
            </w:r>
          </w:p>
        </w:tc>
        <w:tc>
          <w:tcPr>
            <w:tcW w:w="998" w:type="dxa"/>
          </w:tcPr>
          <w:p w14:paraId="6DA65E58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49B44DB6" w14:textId="77777777" w:rsidTr="00585DDF">
        <w:tc>
          <w:tcPr>
            <w:tcW w:w="879" w:type="dxa"/>
          </w:tcPr>
          <w:p w14:paraId="5F757914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8B2D8D2" w14:textId="77777777" w:rsidR="000B1AD0" w:rsidRDefault="000B1AD0" w:rsidP="00585DDF">
            <w:r>
              <w:rPr>
                <w:sz w:val="16"/>
                <w:szCs w:val="16"/>
              </w:rPr>
              <w:t>3051</w:t>
            </w:r>
          </w:p>
        </w:tc>
        <w:tc>
          <w:tcPr>
            <w:tcW w:w="517" w:type="dxa"/>
          </w:tcPr>
          <w:p w14:paraId="4034C0FD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DC7570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922720" w14:textId="77777777" w:rsidR="000B1AD0" w:rsidRDefault="000B1AD0" w:rsidP="00585DDF">
            <w:r>
              <w:rPr>
                <w:sz w:val="16"/>
                <w:szCs w:val="16"/>
              </w:rPr>
              <w:t>Addition of NR-U IRAT tests 10.4.4.x</w:t>
            </w:r>
          </w:p>
        </w:tc>
        <w:tc>
          <w:tcPr>
            <w:tcW w:w="517" w:type="dxa"/>
          </w:tcPr>
          <w:p w14:paraId="67F3BD81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B9F7A0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55D6EF8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77029F" w14:textId="77777777" w:rsidR="000B1AD0" w:rsidRDefault="000B1AD0" w:rsidP="00585DDF">
            <w:r>
              <w:rPr>
                <w:sz w:val="16"/>
                <w:szCs w:val="16"/>
              </w:rPr>
              <w:t>R5-241281</w:t>
            </w:r>
          </w:p>
        </w:tc>
        <w:tc>
          <w:tcPr>
            <w:tcW w:w="1597" w:type="dxa"/>
          </w:tcPr>
          <w:p w14:paraId="7CAC887E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01FD37FF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A59EC9A" w14:textId="77777777" w:rsidR="000B1AD0" w:rsidRDefault="000B1AD0" w:rsidP="00585DDF">
            <w:r>
              <w:rPr>
                <w:sz w:val="16"/>
                <w:szCs w:val="16"/>
              </w:rPr>
              <w:t>10.4.4, 10.4.4.0, 10.4.4.1, 10.4.4.2, 10.4.4.3, 10.4.4.4</w:t>
            </w:r>
          </w:p>
        </w:tc>
        <w:tc>
          <w:tcPr>
            <w:tcW w:w="998" w:type="dxa"/>
          </w:tcPr>
          <w:p w14:paraId="16D6CE48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25D14F6B" w14:textId="77777777" w:rsidTr="00585DDF">
        <w:tc>
          <w:tcPr>
            <w:tcW w:w="879" w:type="dxa"/>
          </w:tcPr>
          <w:p w14:paraId="251629BE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E4C23B5" w14:textId="77777777" w:rsidR="000B1AD0" w:rsidRDefault="000B1AD0" w:rsidP="00585DDF">
            <w:r>
              <w:rPr>
                <w:sz w:val="16"/>
                <w:szCs w:val="16"/>
              </w:rPr>
              <w:t>3052</w:t>
            </w:r>
          </w:p>
        </w:tc>
        <w:tc>
          <w:tcPr>
            <w:tcW w:w="517" w:type="dxa"/>
          </w:tcPr>
          <w:p w14:paraId="2A02ADBF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D04DCE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45B460" w14:textId="77777777" w:rsidR="000B1AD0" w:rsidRDefault="000B1AD0" w:rsidP="00585DDF">
            <w:r>
              <w:rPr>
                <w:sz w:val="16"/>
                <w:szCs w:val="16"/>
              </w:rPr>
              <w:t>Update to NSA NR-U tests including TT</w:t>
            </w:r>
          </w:p>
        </w:tc>
        <w:tc>
          <w:tcPr>
            <w:tcW w:w="517" w:type="dxa"/>
          </w:tcPr>
          <w:p w14:paraId="722586DC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B3AAC6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AB235B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782118" w14:textId="77777777" w:rsidR="000B1AD0" w:rsidRDefault="000B1AD0" w:rsidP="00585DDF">
            <w:r>
              <w:rPr>
                <w:sz w:val="16"/>
                <w:szCs w:val="16"/>
              </w:rPr>
              <w:t>R5-241282</w:t>
            </w:r>
          </w:p>
        </w:tc>
        <w:tc>
          <w:tcPr>
            <w:tcW w:w="1597" w:type="dxa"/>
          </w:tcPr>
          <w:p w14:paraId="0E9A50B1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11647E7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ED14C32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650DDB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</w:tr>
      <w:tr w:rsidR="000B1AD0" w14:paraId="4B72FCEF" w14:textId="77777777" w:rsidTr="00585DDF">
        <w:tc>
          <w:tcPr>
            <w:tcW w:w="879" w:type="dxa"/>
          </w:tcPr>
          <w:p w14:paraId="69E092EF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771DD92" w14:textId="77777777" w:rsidR="000B1AD0" w:rsidRDefault="000B1AD0" w:rsidP="00585DDF">
            <w:r>
              <w:rPr>
                <w:sz w:val="16"/>
                <w:szCs w:val="16"/>
              </w:rPr>
              <w:t>3053</w:t>
            </w:r>
          </w:p>
        </w:tc>
        <w:tc>
          <w:tcPr>
            <w:tcW w:w="517" w:type="dxa"/>
          </w:tcPr>
          <w:p w14:paraId="164E28D2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80C0A7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6BA1A2" w14:textId="77777777" w:rsidR="000B1AD0" w:rsidRDefault="000B1AD0" w:rsidP="00585DDF">
            <w:r>
              <w:rPr>
                <w:sz w:val="16"/>
                <w:szCs w:val="16"/>
              </w:rPr>
              <w:t>Update to SA NR-U tests including TT</w:t>
            </w:r>
          </w:p>
        </w:tc>
        <w:tc>
          <w:tcPr>
            <w:tcW w:w="517" w:type="dxa"/>
          </w:tcPr>
          <w:p w14:paraId="51248AF5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F3C14F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4BA12D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373455F" w14:textId="77777777" w:rsidR="000B1AD0" w:rsidRDefault="000B1AD0" w:rsidP="00585DDF">
            <w:r>
              <w:rPr>
                <w:sz w:val="16"/>
                <w:szCs w:val="16"/>
              </w:rPr>
              <w:t>R5-241283</w:t>
            </w:r>
          </w:p>
        </w:tc>
        <w:tc>
          <w:tcPr>
            <w:tcW w:w="1597" w:type="dxa"/>
          </w:tcPr>
          <w:p w14:paraId="48390808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4EF5EF6D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BEEFE3E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9C5B9A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</w:tr>
      <w:tr w:rsidR="000B1AD0" w14:paraId="18DCA877" w14:textId="77777777" w:rsidTr="00585DDF">
        <w:tc>
          <w:tcPr>
            <w:tcW w:w="879" w:type="dxa"/>
          </w:tcPr>
          <w:p w14:paraId="155E3C70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B413F78" w14:textId="77777777" w:rsidR="000B1AD0" w:rsidRDefault="000B1AD0" w:rsidP="00585DDF">
            <w:r>
              <w:rPr>
                <w:sz w:val="16"/>
                <w:szCs w:val="16"/>
              </w:rPr>
              <w:t>3054</w:t>
            </w:r>
          </w:p>
        </w:tc>
        <w:tc>
          <w:tcPr>
            <w:tcW w:w="517" w:type="dxa"/>
          </w:tcPr>
          <w:p w14:paraId="712CD3EE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CB3C88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DE1CFA" w14:textId="77777777" w:rsidR="000B1AD0" w:rsidRDefault="000B1AD0" w:rsidP="00585DDF">
            <w:r>
              <w:rPr>
                <w:sz w:val="16"/>
                <w:szCs w:val="16"/>
              </w:rPr>
              <w:t>Update to OCNG noise power in UL CCA model</w:t>
            </w:r>
          </w:p>
        </w:tc>
        <w:tc>
          <w:tcPr>
            <w:tcW w:w="517" w:type="dxa"/>
          </w:tcPr>
          <w:p w14:paraId="6E0A680D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46B4A2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8C72B5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E196B03" w14:textId="77777777" w:rsidR="000B1AD0" w:rsidRDefault="000B1AD0" w:rsidP="00585DDF">
            <w:r>
              <w:rPr>
                <w:sz w:val="16"/>
                <w:szCs w:val="16"/>
              </w:rPr>
              <w:t>R5-241284</w:t>
            </w:r>
          </w:p>
        </w:tc>
        <w:tc>
          <w:tcPr>
            <w:tcW w:w="1597" w:type="dxa"/>
          </w:tcPr>
          <w:p w14:paraId="402B2316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1EDEA64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2F45F1A5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540F53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</w:tr>
      <w:tr w:rsidR="000B1AD0" w14:paraId="6062830A" w14:textId="77777777" w:rsidTr="00585DDF">
        <w:tc>
          <w:tcPr>
            <w:tcW w:w="879" w:type="dxa"/>
          </w:tcPr>
          <w:p w14:paraId="64379161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2D12043" w14:textId="77777777" w:rsidR="000B1AD0" w:rsidRDefault="000B1AD0" w:rsidP="00585DDF">
            <w:r>
              <w:rPr>
                <w:sz w:val="16"/>
                <w:szCs w:val="16"/>
              </w:rPr>
              <w:t>3055</w:t>
            </w:r>
          </w:p>
        </w:tc>
        <w:tc>
          <w:tcPr>
            <w:tcW w:w="517" w:type="dxa"/>
          </w:tcPr>
          <w:p w14:paraId="6BCF8500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2E48F7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B1D7DC" w14:textId="77777777" w:rsidR="000B1AD0" w:rsidRDefault="000B1AD0" w:rsidP="00585DDF">
            <w:r>
              <w:rPr>
                <w:sz w:val="16"/>
                <w:szCs w:val="16"/>
              </w:rPr>
              <w:t>Core alignment for NR-U common sections</w:t>
            </w:r>
          </w:p>
        </w:tc>
        <w:tc>
          <w:tcPr>
            <w:tcW w:w="517" w:type="dxa"/>
          </w:tcPr>
          <w:p w14:paraId="4EB31299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DD6534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6804BC4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E769CE" w14:textId="77777777" w:rsidR="000B1AD0" w:rsidRDefault="000B1AD0" w:rsidP="00585DDF">
            <w:r>
              <w:rPr>
                <w:sz w:val="16"/>
                <w:szCs w:val="16"/>
              </w:rPr>
              <w:t>R5-241285</w:t>
            </w:r>
          </w:p>
        </w:tc>
        <w:tc>
          <w:tcPr>
            <w:tcW w:w="1597" w:type="dxa"/>
          </w:tcPr>
          <w:p w14:paraId="32D2E83E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60245548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CE8A549" w14:textId="77777777" w:rsidR="000B1AD0" w:rsidRDefault="000B1AD0" w:rsidP="00585DDF">
            <w:r>
              <w:rPr>
                <w:sz w:val="16"/>
                <w:szCs w:val="16"/>
              </w:rPr>
              <w:t>10.0, 11.0</w:t>
            </w:r>
          </w:p>
        </w:tc>
        <w:tc>
          <w:tcPr>
            <w:tcW w:w="998" w:type="dxa"/>
          </w:tcPr>
          <w:p w14:paraId="3419E492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E49F3D8" w14:textId="77777777" w:rsidR="000B1AD0" w:rsidRDefault="000B1AD0" w:rsidP="000B1AD0"/>
    <w:p w14:paraId="361C7DCF" w14:textId="77777777" w:rsidR="000B1AD0" w:rsidRDefault="000B1AD0" w:rsidP="000B1AD0"/>
    <w:p w14:paraId="6482684A" w14:textId="77777777" w:rsidR="00685086" w:rsidRPr="00917427" w:rsidRDefault="00685086" w:rsidP="00685086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RP-240178</w:t>
      </w:r>
      <w:r>
        <w:rPr>
          <w:b/>
          <w:i/>
          <w:noProof/>
          <w:sz w:val="28"/>
        </w:rPr>
        <w:fldChar w:fldCharType="end"/>
      </w:r>
    </w:p>
    <w:p w14:paraId="79E7D112" w14:textId="77777777" w:rsidR="00685086" w:rsidRPr="00784730" w:rsidRDefault="00685086" w:rsidP="00685086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D4C98D9" w14:textId="77777777" w:rsidR="00685086" w:rsidRPr="00050554" w:rsidRDefault="00685086" w:rsidP="00685086">
      <w:pPr>
        <w:rPr>
          <w:rFonts w:ascii="Arial" w:hAnsi="Arial" w:cs="Arial"/>
          <w:b/>
          <w:bCs/>
          <w:lang w:val="en-US"/>
        </w:rPr>
      </w:pPr>
    </w:p>
    <w:p w14:paraId="0E9099AC" w14:textId="77777777" w:rsidR="00685086" w:rsidRDefault="00685086" w:rsidP="0068508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C6410FB" w14:textId="77777777" w:rsidR="00685086" w:rsidRPr="00E145B1" w:rsidRDefault="00685086" w:rsidP="0068508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Conformance Test Aspects - NR RRM enhancements (NR_RRM_enh-UEConTest)</w:t>
      </w:r>
      <w:r>
        <w:rPr>
          <w:rFonts w:ascii="Arial" w:hAnsi="Arial" w:cs="Arial"/>
          <w:b/>
          <w:bCs/>
        </w:rPr>
        <w:fldChar w:fldCharType="end"/>
      </w:r>
    </w:p>
    <w:p w14:paraId="05EC618D" w14:textId="77777777" w:rsidR="00685086" w:rsidRDefault="00685086" w:rsidP="0068508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13.2.4</w:t>
      </w:r>
      <w:r>
        <w:rPr>
          <w:rFonts w:ascii="Arial" w:hAnsi="Arial" w:cs="Arial"/>
          <w:b/>
          <w:bCs/>
        </w:rPr>
        <w:fldChar w:fldCharType="end"/>
      </w:r>
    </w:p>
    <w:p w14:paraId="58671512" w14:textId="77777777" w:rsidR="00685086" w:rsidRDefault="00685086" w:rsidP="0068508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5A02BE2" w14:textId="77777777" w:rsidR="00685086" w:rsidRDefault="00685086" w:rsidP="0068508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C0367F" w14:textId="77777777" w:rsidR="00685086" w:rsidRPr="004E535C" w:rsidRDefault="00685086" w:rsidP="006850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85086" w:rsidRPr="004E535C" w14:paraId="50B4487F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4F78539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BEA284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6D6E62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306391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26893D6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FC2A6C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F43520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7A6AF78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0A653D4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EABF8F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C3BF19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786D602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ACCDFD8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85086" w14:paraId="2BDFE691" w14:textId="77777777" w:rsidTr="00585DDF">
        <w:tc>
          <w:tcPr>
            <w:tcW w:w="879" w:type="dxa"/>
          </w:tcPr>
          <w:p w14:paraId="2F4E00B0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E7D1D87" w14:textId="77777777" w:rsidR="00685086" w:rsidRDefault="00685086" w:rsidP="00585DDF">
            <w:r>
              <w:rPr>
                <w:sz w:val="16"/>
                <w:szCs w:val="16"/>
              </w:rPr>
              <w:t>2920</w:t>
            </w:r>
          </w:p>
        </w:tc>
        <w:tc>
          <w:tcPr>
            <w:tcW w:w="517" w:type="dxa"/>
          </w:tcPr>
          <w:p w14:paraId="00E2A9BA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95E458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65B80C" w14:textId="77777777" w:rsidR="00685086" w:rsidRDefault="00685086" w:rsidP="00585DDF">
            <w:r>
              <w:rPr>
                <w:sz w:val="16"/>
                <w:szCs w:val="16"/>
              </w:rPr>
              <w:t>Correction to RRM enh test case 6.5.8.1</w:t>
            </w:r>
          </w:p>
        </w:tc>
        <w:tc>
          <w:tcPr>
            <w:tcW w:w="517" w:type="dxa"/>
          </w:tcPr>
          <w:p w14:paraId="28526C8E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1B4AA7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0BE0AB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B6C2E2" w14:textId="77777777" w:rsidR="00685086" w:rsidRDefault="00685086" w:rsidP="00585DDF">
            <w:r>
              <w:rPr>
                <w:sz w:val="16"/>
                <w:szCs w:val="16"/>
              </w:rPr>
              <w:t>R5-240700</w:t>
            </w:r>
          </w:p>
        </w:tc>
        <w:tc>
          <w:tcPr>
            <w:tcW w:w="1597" w:type="dxa"/>
          </w:tcPr>
          <w:p w14:paraId="4B5F2BDF" w14:textId="77777777" w:rsidR="00685086" w:rsidRDefault="00685086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22E6B3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EF92EF4" w14:textId="77777777" w:rsidR="00685086" w:rsidRDefault="00685086" w:rsidP="00585DDF">
            <w:r>
              <w:rPr>
                <w:sz w:val="16"/>
                <w:szCs w:val="16"/>
              </w:rPr>
              <w:t>6.5.8.1</w:t>
            </w:r>
          </w:p>
        </w:tc>
        <w:tc>
          <w:tcPr>
            <w:tcW w:w="998" w:type="dxa"/>
          </w:tcPr>
          <w:p w14:paraId="188B1CE3" w14:textId="77777777" w:rsidR="00685086" w:rsidRDefault="00685086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85086" w14:paraId="21B9F4C1" w14:textId="77777777" w:rsidTr="00585DDF">
        <w:tc>
          <w:tcPr>
            <w:tcW w:w="879" w:type="dxa"/>
          </w:tcPr>
          <w:p w14:paraId="479D01B2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56EC44" w14:textId="77777777" w:rsidR="00685086" w:rsidRDefault="00685086" w:rsidP="00585DDF">
            <w:r>
              <w:rPr>
                <w:sz w:val="16"/>
                <w:szCs w:val="16"/>
              </w:rPr>
              <w:t>2921</w:t>
            </w:r>
          </w:p>
        </w:tc>
        <w:tc>
          <w:tcPr>
            <w:tcW w:w="517" w:type="dxa"/>
          </w:tcPr>
          <w:p w14:paraId="3AB2EE68" w14:textId="77777777" w:rsidR="00685086" w:rsidRDefault="00685086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70CF70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D2FCB6" w14:textId="77777777" w:rsidR="00685086" w:rsidRDefault="00685086" w:rsidP="00585DDF">
            <w:r>
              <w:rPr>
                <w:sz w:val="16"/>
                <w:szCs w:val="16"/>
              </w:rPr>
              <w:t>Correction to RRM enh test case 6.6.2.9</w:t>
            </w:r>
          </w:p>
        </w:tc>
        <w:tc>
          <w:tcPr>
            <w:tcW w:w="517" w:type="dxa"/>
          </w:tcPr>
          <w:p w14:paraId="1835CA3B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9BF380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D96CF0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34FB32" w14:textId="77777777" w:rsidR="00685086" w:rsidRDefault="00685086" w:rsidP="00585DDF">
            <w:r>
              <w:rPr>
                <w:sz w:val="16"/>
                <w:szCs w:val="16"/>
              </w:rPr>
              <w:t>R5-241829</w:t>
            </w:r>
          </w:p>
        </w:tc>
        <w:tc>
          <w:tcPr>
            <w:tcW w:w="1597" w:type="dxa"/>
          </w:tcPr>
          <w:p w14:paraId="669575FE" w14:textId="77777777" w:rsidR="00685086" w:rsidRDefault="00685086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DC8065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3C36647B" w14:textId="77777777" w:rsidR="00685086" w:rsidRDefault="00685086" w:rsidP="00585DDF">
            <w:r>
              <w:rPr>
                <w:sz w:val="16"/>
                <w:szCs w:val="16"/>
              </w:rPr>
              <w:t>6.6.2.9</w:t>
            </w:r>
          </w:p>
        </w:tc>
        <w:tc>
          <w:tcPr>
            <w:tcW w:w="998" w:type="dxa"/>
          </w:tcPr>
          <w:p w14:paraId="0DB98898" w14:textId="77777777" w:rsidR="00685086" w:rsidRDefault="00685086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85086" w14:paraId="3E1B318F" w14:textId="77777777" w:rsidTr="00585DDF">
        <w:tc>
          <w:tcPr>
            <w:tcW w:w="879" w:type="dxa"/>
          </w:tcPr>
          <w:p w14:paraId="75EF592A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A3CA447" w14:textId="77777777" w:rsidR="00685086" w:rsidRDefault="00685086" w:rsidP="00585DDF">
            <w:r>
              <w:rPr>
                <w:sz w:val="16"/>
                <w:szCs w:val="16"/>
              </w:rPr>
              <w:t>3007</w:t>
            </w:r>
          </w:p>
        </w:tc>
        <w:tc>
          <w:tcPr>
            <w:tcW w:w="517" w:type="dxa"/>
          </w:tcPr>
          <w:p w14:paraId="03773A19" w14:textId="77777777" w:rsidR="00685086" w:rsidRDefault="00685086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FC7FC4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BE3BE5" w14:textId="77777777" w:rsidR="00685086" w:rsidRDefault="00685086" w:rsidP="00585DDF">
            <w:r>
              <w:rPr>
                <w:sz w:val="16"/>
                <w:szCs w:val="16"/>
              </w:rPr>
              <w:t>Addition of new test case 4.7.8.1 EN-DC FR1 interruptions due to RRM and RLM/BFD measurements on deactivated NR PSCell</w:t>
            </w:r>
          </w:p>
        </w:tc>
        <w:tc>
          <w:tcPr>
            <w:tcW w:w="517" w:type="dxa"/>
          </w:tcPr>
          <w:p w14:paraId="710CBB25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747D6B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FFC38D4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A1CF760" w14:textId="77777777" w:rsidR="00685086" w:rsidRDefault="00685086" w:rsidP="00585DDF">
            <w:r>
              <w:rPr>
                <w:sz w:val="16"/>
                <w:szCs w:val="16"/>
              </w:rPr>
              <w:t>R5-241830</w:t>
            </w:r>
          </w:p>
        </w:tc>
        <w:tc>
          <w:tcPr>
            <w:tcW w:w="1597" w:type="dxa"/>
          </w:tcPr>
          <w:p w14:paraId="744B2053" w14:textId="77777777" w:rsidR="00685086" w:rsidRDefault="00685086" w:rsidP="00585DD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0123F310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B30574C" w14:textId="77777777" w:rsidR="00685086" w:rsidRDefault="00685086" w:rsidP="00585DDF">
            <w:r>
              <w:rPr>
                <w:sz w:val="16"/>
                <w:szCs w:val="16"/>
              </w:rPr>
              <w:t>4.7.8.1 (new)</w:t>
            </w:r>
          </w:p>
        </w:tc>
        <w:tc>
          <w:tcPr>
            <w:tcW w:w="998" w:type="dxa"/>
          </w:tcPr>
          <w:p w14:paraId="6891D813" w14:textId="77777777" w:rsidR="00685086" w:rsidRDefault="00685086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85086" w14:paraId="18C14CD4" w14:textId="77777777" w:rsidTr="00585DDF">
        <w:tc>
          <w:tcPr>
            <w:tcW w:w="879" w:type="dxa"/>
          </w:tcPr>
          <w:p w14:paraId="344920ED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481061A" w14:textId="77777777" w:rsidR="00685086" w:rsidRDefault="00685086" w:rsidP="00585DDF">
            <w:r>
              <w:rPr>
                <w:sz w:val="16"/>
                <w:szCs w:val="16"/>
              </w:rPr>
              <w:t>3008</w:t>
            </w:r>
          </w:p>
        </w:tc>
        <w:tc>
          <w:tcPr>
            <w:tcW w:w="517" w:type="dxa"/>
          </w:tcPr>
          <w:p w14:paraId="14D403C4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A13478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66B742" w14:textId="77777777" w:rsidR="00685086" w:rsidRDefault="00685086" w:rsidP="00585DDF">
            <w:r>
              <w:rPr>
                <w:sz w:val="16"/>
                <w:szCs w:val="16"/>
              </w:rPr>
              <w:t>Addition of new test case 4.7.8.2 EN-DC inter-frequency measurement accuracy with FR1 serving cell and FR1 target cell</w:t>
            </w:r>
          </w:p>
        </w:tc>
        <w:tc>
          <w:tcPr>
            <w:tcW w:w="517" w:type="dxa"/>
          </w:tcPr>
          <w:p w14:paraId="1A914CC0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3A1932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E57CE3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CF4F59E" w14:textId="77777777" w:rsidR="00685086" w:rsidRDefault="00685086" w:rsidP="00585DDF">
            <w:r>
              <w:rPr>
                <w:sz w:val="16"/>
                <w:szCs w:val="16"/>
              </w:rPr>
              <w:t>R5-241198</w:t>
            </w:r>
          </w:p>
        </w:tc>
        <w:tc>
          <w:tcPr>
            <w:tcW w:w="1597" w:type="dxa"/>
          </w:tcPr>
          <w:p w14:paraId="3C7F90A1" w14:textId="77777777" w:rsidR="00685086" w:rsidRDefault="00685086" w:rsidP="00585DD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04DC4F5A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12DCE187" w14:textId="77777777" w:rsidR="00685086" w:rsidRDefault="00685086" w:rsidP="00585DDF">
            <w:r>
              <w:rPr>
                <w:sz w:val="16"/>
                <w:szCs w:val="16"/>
              </w:rPr>
              <w:t>4.7.8.2 (new)</w:t>
            </w:r>
          </w:p>
        </w:tc>
        <w:tc>
          <w:tcPr>
            <w:tcW w:w="998" w:type="dxa"/>
          </w:tcPr>
          <w:p w14:paraId="3EC4A380" w14:textId="77777777" w:rsidR="00685086" w:rsidRDefault="00685086" w:rsidP="00585DDF">
            <w:r>
              <w:rPr>
                <w:sz w:val="16"/>
                <w:szCs w:val="16"/>
              </w:rPr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685086" w14:paraId="4F3E2272" w14:textId="77777777" w:rsidTr="00585DDF">
        <w:tc>
          <w:tcPr>
            <w:tcW w:w="879" w:type="dxa"/>
          </w:tcPr>
          <w:p w14:paraId="4AAD2700" w14:textId="77777777" w:rsidR="00685086" w:rsidRDefault="00685086" w:rsidP="00585DD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6FBDF780" w14:textId="77777777" w:rsidR="00685086" w:rsidRDefault="00685086" w:rsidP="00585DDF">
            <w:r>
              <w:rPr>
                <w:sz w:val="16"/>
                <w:szCs w:val="16"/>
              </w:rPr>
              <w:t>3064</w:t>
            </w:r>
          </w:p>
        </w:tc>
        <w:tc>
          <w:tcPr>
            <w:tcW w:w="517" w:type="dxa"/>
          </w:tcPr>
          <w:p w14:paraId="65CCD4CC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0C7424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D087B5" w14:textId="77777777" w:rsidR="00685086" w:rsidRDefault="00685086" w:rsidP="00585DDF">
            <w:r>
              <w:rPr>
                <w:sz w:val="16"/>
                <w:szCs w:val="16"/>
              </w:rPr>
              <w:t>Addition of Clause 4.7.9.0 minimum conformance requirements for CSI-RSRQ</w:t>
            </w:r>
          </w:p>
        </w:tc>
        <w:tc>
          <w:tcPr>
            <w:tcW w:w="517" w:type="dxa"/>
          </w:tcPr>
          <w:p w14:paraId="60F303B1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E18E71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9226988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8375022" w14:textId="77777777" w:rsidR="00685086" w:rsidRDefault="00685086" w:rsidP="00585DDF">
            <w:r>
              <w:rPr>
                <w:sz w:val="16"/>
                <w:szCs w:val="16"/>
              </w:rPr>
              <w:t>R5-241311</w:t>
            </w:r>
          </w:p>
        </w:tc>
        <w:tc>
          <w:tcPr>
            <w:tcW w:w="1597" w:type="dxa"/>
          </w:tcPr>
          <w:p w14:paraId="5D0A1E5D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83BB2D8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548F93C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8E5ACC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72123554" w14:textId="77777777" w:rsidTr="00585DDF">
        <w:tc>
          <w:tcPr>
            <w:tcW w:w="879" w:type="dxa"/>
          </w:tcPr>
          <w:p w14:paraId="1DBC3D44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98728FA" w14:textId="77777777" w:rsidR="00685086" w:rsidRDefault="00685086" w:rsidP="00585DDF">
            <w:r>
              <w:rPr>
                <w:sz w:val="16"/>
                <w:szCs w:val="16"/>
              </w:rPr>
              <w:t>3065</w:t>
            </w:r>
          </w:p>
        </w:tc>
        <w:tc>
          <w:tcPr>
            <w:tcW w:w="517" w:type="dxa"/>
          </w:tcPr>
          <w:p w14:paraId="313BDF67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F6516D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9EA8B9" w14:textId="77777777" w:rsidR="00685086" w:rsidRDefault="00685086" w:rsidP="00585DDF">
            <w:r>
              <w:rPr>
                <w:sz w:val="16"/>
                <w:szCs w:val="16"/>
              </w:rPr>
              <w:t>Addition of EN-DC Intra-frequency measurement accuracy with FR1 serving cell and FR1 target cell test case 4.7.9.1</w:t>
            </w:r>
          </w:p>
        </w:tc>
        <w:tc>
          <w:tcPr>
            <w:tcW w:w="517" w:type="dxa"/>
          </w:tcPr>
          <w:p w14:paraId="35BBB127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87E6E0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B12B0C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CD0EA7" w14:textId="77777777" w:rsidR="00685086" w:rsidRDefault="00685086" w:rsidP="00585DDF">
            <w:r>
              <w:rPr>
                <w:sz w:val="16"/>
                <w:szCs w:val="16"/>
              </w:rPr>
              <w:t>R5-241312</w:t>
            </w:r>
          </w:p>
        </w:tc>
        <w:tc>
          <w:tcPr>
            <w:tcW w:w="1597" w:type="dxa"/>
          </w:tcPr>
          <w:p w14:paraId="24B7E55A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DE66884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4B4459FB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3CDDB5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3C86038F" w14:textId="77777777" w:rsidTr="00585DDF">
        <w:tc>
          <w:tcPr>
            <w:tcW w:w="879" w:type="dxa"/>
          </w:tcPr>
          <w:p w14:paraId="3F94C9C8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A0DD7A5" w14:textId="77777777" w:rsidR="00685086" w:rsidRDefault="00685086" w:rsidP="00585DDF">
            <w:r>
              <w:rPr>
                <w:sz w:val="16"/>
                <w:szCs w:val="16"/>
              </w:rPr>
              <w:t>3066</w:t>
            </w:r>
          </w:p>
        </w:tc>
        <w:tc>
          <w:tcPr>
            <w:tcW w:w="517" w:type="dxa"/>
          </w:tcPr>
          <w:p w14:paraId="1016B48E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19565F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13497D" w14:textId="77777777" w:rsidR="00685086" w:rsidRDefault="00685086" w:rsidP="00585DDF">
            <w:r>
              <w:rPr>
                <w:sz w:val="16"/>
                <w:szCs w:val="16"/>
              </w:rPr>
              <w:t>Addition of EN-DC Inter-frequency measurement accuracy with FR1 serving cell and FR1 target cell test case 4.7.9.2</w:t>
            </w:r>
          </w:p>
        </w:tc>
        <w:tc>
          <w:tcPr>
            <w:tcW w:w="517" w:type="dxa"/>
          </w:tcPr>
          <w:p w14:paraId="4BF7051E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8C3F64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568C3F5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3265AB" w14:textId="77777777" w:rsidR="00685086" w:rsidRDefault="00685086" w:rsidP="00585DDF">
            <w:r>
              <w:rPr>
                <w:sz w:val="16"/>
                <w:szCs w:val="16"/>
              </w:rPr>
              <w:t>R5-241313</w:t>
            </w:r>
          </w:p>
        </w:tc>
        <w:tc>
          <w:tcPr>
            <w:tcW w:w="1597" w:type="dxa"/>
          </w:tcPr>
          <w:p w14:paraId="2B733EE5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F408EA3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6AACECF0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0A986B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4A3BDC84" w14:textId="77777777" w:rsidTr="00585DDF">
        <w:tc>
          <w:tcPr>
            <w:tcW w:w="879" w:type="dxa"/>
          </w:tcPr>
          <w:p w14:paraId="7C4351BF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DA4138F" w14:textId="77777777" w:rsidR="00685086" w:rsidRDefault="00685086" w:rsidP="00585DDF">
            <w:r>
              <w:rPr>
                <w:sz w:val="16"/>
                <w:szCs w:val="16"/>
              </w:rPr>
              <w:t>3067</w:t>
            </w:r>
          </w:p>
        </w:tc>
        <w:tc>
          <w:tcPr>
            <w:tcW w:w="517" w:type="dxa"/>
          </w:tcPr>
          <w:p w14:paraId="5A8F2280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2B6244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659568" w14:textId="77777777" w:rsidR="00685086" w:rsidRDefault="00685086" w:rsidP="00585DDF">
            <w:r>
              <w:rPr>
                <w:sz w:val="16"/>
                <w:szCs w:val="16"/>
              </w:rPr>
              <w:t>Addition of Clause 4.7.10.0 minimum conformance requirements for CSI-SINR</w:t>
            </w:r>
          </w:p>
        </w:tc>
        <w:tc>
          <w:tcPr>
            <w:tcW w:w="517" w:type="dxa"/>
          </w:tcPr>
          <w:p w14:paraId="6321944A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42CF19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0FC15C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79A0A4" w14:textId="77777777" w:rsidR="00685086" w:rsidRDefault="00685086" w:rsidP="00585DDF">
            <w:r>
              <w:rPr>
                <w:sz w:val="16"/>
                <w:szCs w:val="16"/>
              </w:rPr>
              <w:t>R5-241314</w:t>
            </w:r>
          </w:p>
        </w:tc>
        <w:tc>
          <w:tcPr>
            <w:tcW w:w="1597" w:type="dxa"/>
          </w:tcPr>
          <w:p w14:paraId="20149297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0486A9E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052F1F58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D234AD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0D99BA58" w14:textId="77777777" w:rsidTr="00585DDF">
        <w:tc>
          <w:tcPr>
            <w:tcW w:w="879" w:type="dxa"/>
          </w:tcPr>
          <w:p w14:paraId="75877D9B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9EA925A" w14:textId="77777777" w:rsidR="00685086" w:rsidRDefault="00685086" w:rsidP="00585DDF">
            <w:r>
              <w:rPr>
                <w:sz w:val="16"/>
                <w:szCs w:val="16"/>
              </w:rPr>
              <w:t>3068</w:t>
            </w:r>
          </w:p>
        </w:tc>
        <w:tc>
          <w:tcPr>
            <w:tcW w:w="517" w:type="dxa"/>
          </w:tcPr>
          <w:p w14:paraId="66FD6806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8CAC83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C2DA83" w14:textId="77777777" w:rsidR="00685086" w:rsidRDefault="00685086" w:rsidP="00585DDF">
            <w:r>
              <w:rPr>
                <w:sz w:val="16"/>
                <w:szCs w:val="16"/>
              </w:rPr>
              <w:t>Addition of EN-DC Intra-frequency measurement accuracy with FR1 serving cell and FR1 target cell test case 4.7.10.1</w:t>
            </w:r>
          </w:p>
        </w:tc>
        <w:tc>
          <w:tcPr>
            <w:tcW w:w="517" w:type="dxa"/>
          </w:tcPr>
          <w:p w14:paraId="13457A8E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7B5E71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E3127A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48D539" w14:textId="77777777" w:rsidR="00685086" w:rsidRDefault="00685086" w:rsidP="00585DDF">
            <w:r>
              <w:rPr>
                <w:sz w:val="16"/>
                <w:szCs w:val="16"/>
              </w:rPr>
              <w:t>R5-241315</w:t>
            </w:r>
          </w:p>
        </w:tc>
        <w:tc>
          <w:tcPr>
            <w:tcW w:w="1597" w:type="dxa"/>
          </w:tcPr>
          <w:p w14:paraId="0528ABC6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4528A06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6D85C7C7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4E0EC7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68681A5C" w14:textId="77777777" w:rsidTr="00585DDF">
        <w:tc>
          <w:tcPr>
            <w:tcW w:w="879" w:type="dxa"/>
          </w:tcPr>
          <w:p w14:paraId="5D8E7179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CA40EF1" w14:textId="77777777" w:rsidR="00685086" w:rsidRDefault="00685086" w:rsidP="00585DDF">
            <w:r>
              <w:rPr>
                <w:sz w:val="16"/>
                <w:szCs w:val="16"/>
              </w:rPr>
              <w:t>3069</w:t>
            </w:r>
          </w:p>
        </w:tc>
        <w:tc>
          <w:tcPr>
            <w:tcW w:w="517" w:type="dxa"/>
          </w:tcPr>
          <w:p w14:paraId="7CDE012C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DFFC14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D6784A" w14:textId="77777777" w:rsidR="00685086" w:rsidRDefault="00685086" w:rsidP="00585DDF">
            <w:r>
              <w:rPr>
                <w:sz w:val="16"/>
                <w:szCs w:val="16"/>
              </w:rPr>
              <w:t>Addition of EN-DC Inter-frequency measurement accuracy with FR1 serving cell and FR1 target cell l test case 4.7.10.2</w:t>
            </w:r>
          </w:p>
        </w:tc>
        <w:tc>
          <w:tcPr>
            <w:tcW w:w="517" w:type="dxa"/>
          </w:tcPr>
          <w:p w14:paraId="60D16D72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60A1F4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F31EAED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0E6569" w14:textId="77777777" w:rsidR="00685086" w:rsidRDefault="00685086" w:rsidP="00585DDF">
            <w:r>
              <w:rPr>
                <w:sz w:val="16"/>
                <w:szCs w:val="16"/>
              </w:rPr>
              <w:t>R5-241316</w:t>
            </w:r>
          </w:p>
        </w:tc>
        <w:tc>
          <w:tcPr>
            <w:tcW w:w="1597" w:type="dxa"/>
          </w:tcPr>
          <w:p w14:paraId="5855226B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5164254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1FB7A17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879B93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2D292EE5" w14:textId="77777777" w:rsidTr="00585DDF">
        <w:tc>
          <w:tcPr>
            <w:tcW w:w="879" w:type="dxa"/>
          </w:tcPr>
          <w:p w14:paraId="7CC831F4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7316B7B" w14:textId="77777777" w:rsidR="00685086" w:rsidRDefault="00685086" w:rsidP="00585DDF">
            <w:r>
              <w:rPr>
                <w:sz w:val="16"/>
                <w:szCs w:val="16"/>
              </w:rPr>
              <w:t>3070</w:t>
            </w:r>
          </w:p>
        </w:tc>
        <w:tc>
          <w:tcPr>
            <w:tcW w:w="517" w:type="dxa"/>
          </w:tcPr>
          <w:p w14:paraId="2DF521AE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19DB71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043F9C" w14:textId="77777777" w:rsidR="00685086" w:rsidRDefault="00685086" w:rsidP="00585DDF">
            <w:r>
              <w:rPr>
                <w:sz w:val="16"/>
                <w:szCs w:val="16"/>
              </w:rPr>
              <w:t>Addition of Clause 5.7.8.0 minimum conformance requirements for CSI-RSRQ</w:t>
            </w:r>
          </w:p>
        </w:tc>
        <w:tc>
          <w:tcPr>
            <w:tcW w:w="517" w:type="dxa"/>
          </w:tcPr>
          <w:p w14:paraId="1D094167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1EDE78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6495119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B90C12" w14:textId="77777777" w:rsidR="00685086" w:rsidRDefault="00685086" w:rsidP="00585DDF">
            <w:r>
              <w:rPr>
                <w:sz w:val="16"/>
                <w:szCs w:val="16"/>
              </w:rPr>
              <w:t>R5-241317</w:t>
            </w:r>
          </w:p>
        </w:tc>
        <w:tc>
          <w:tcPr>
            <w:tcW w:w="1597" w:type="dxa"/>
          </w:tcPr>
          <w:p w14:paraId="2710B5CE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71B5A34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7F6069D5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C914A1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7C20E9F9" w14:textId="77777777" w:rsidTr="00585DDF">
        <w:tc>
          <w:tcPr>
            <w:tcW w:w="879" w:type="dxa"/>
          </w:tcPr>
          <w:p w14:paraId="1FF8C8D5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63D4B5A" w14:textId="77777777" w:rsidR="00685086" w:rsidRDefault="00685086" w:rsidP="00585DDF">
            <w:r>
              <w:rPr>
                <w:sz w:val="16"/>
                <w:szCs w:val="16"/>
              </w:rPr>
              <w:t>3071</w:t>
            </w:r>
          </w:p>
        </w:tc>
        <w:tc>
          <w:tcPr>
            <w:tcW w:w="517" w:type="dxa"/>
          </w:tcPr>
          <w:p w14:paraId="18808979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26AF44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1E820B" w14:textId="77777777" w:rsidR="00685086" w:rsidRDefault="00685086" w:rsidP="00585DDF">
            <w:r>
              <w:rPr>
                <w:sz w:val="16"/>
                <w:szCs w:val="16"/>
              </w:rPr>
              <w:t>Addition of EN-DC intra-frequency measurement accuracy with FR2 serving cell and FR2 target cell test case 5.7.8.1</w:t>
            </w:r>
          </w:p>
        </w:tc>
        <w:tc>
          <w:tcPr>
            <w:tcW w:w="517" w:type="dxa"/>
          </w:tcPr>
          <w:p w14:paraId="5E6FBEA1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F11022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E04ECE6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E0119D4" w14:textId="77777777" w:rsidR="00685086" w:rsidRDefault="00685086" w:rsidP="00585DDF">
            <w:r>
              <w:rPr>
                <w:sz w:val="16"/>
                <w:szCs w:val="16"/>
              </w:rPr>
              <w:t>R5-241318</w:t>
            </w:r>
          </w:p>
        </w:tc>
        <w:tc>
          <w:tcPr>
            <w:tcW w:w="1597" w:type="dxa"/>
          </w:tcPr>
          <w:p w14:paraId="0B48D7E6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48F4C07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0864683C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FF8869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6EA89E86" w14:textId="77777777" w:rsidTr="00585DDF">
        <w:tc>
          <w:tcPr>
            <w:tcW w:w="879" w:type="dxa"/>
          </w:tcPr>
          <w:p w14:paraId="15BD00C0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ED29301" w14:textId="77777777" w:rsidR="00685086" w:rsidRDefault="00685086" w:rsidP="00585DDF">
            <w:r>
              <w:rPr>
                <w:sz w:val="16"/>
                <w:szCs w:val="16"/>
              </w:rPr>
              <w:t>3072</w:t>
            </w:r>
          </w:p>
        </w:tc>
        <w:tc>
          <w:tcPr>
            <w:tcW w:w="517" w:type="dxa"/>
          </w:tcPr>
          <w:p w14:paraId="3F5E4B41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79D7CE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58AF7D" w14:textId="77777777" w:rsidR="00685086" w:rsidRDefault="00685086" w:rsidP="00585DDF">
            <w:r>
              <w:rPr>
                <w:sz w:val="16"/>
                <w:szCs w:val="16"/>
              </w:rPr>
              <w:t>Addition of EN-DC Inter-frequency measurement accuracy with FR2 serving cell and FR2 TDD target cell test case 5.7.8.2</w:t>
            </w:r>
          </w:p>
        </w:tc>
        <w:tc>
          <w:tcPr>
            <w:tcW w:w="517" w:type="dxa"/>
          </w:tcPr>
          <w:p w14:paraId="055103FD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12AF85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E4340B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AD62B6" w14:textId="77777777" w:rsidR="00685086" w:rsidRDefault="00685086" w:rsidP="00585DDF">
            <w:r>
              <w:rPr>
                <w:sz w:val="16"/>
                <w:szCs w:val="16"/>
              </w:rPr>
              <w:t>R5-241319</w:t>
            </w:r>
          </w:p>
        </w:tc>
        <w:tc>
          <w:tcPr>
            <w:tcW w:w="1597" w:type="dxa"/>
          </w:tcPr>
          <w:p w14:paraId="3EB0BC5B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D36B98A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778ABBD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614BE0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71A0381E" w14:textId="77777777" w:rsidTr="00585DDF">
        <w:tc>
          <w:tcPr>
            <w:tcW w:w="879" w:type="dxa"/>
          </w:tcPr>
          <w:p w14:paraId="55D665D3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D0D4644" w14:textId="77777777" w:rsidR="00685086" w:rsidRDefault="00685086" w:rsidP="00585DDF">
            <w:r>
              <w:rPr>
                <w:sz w:val="16"/>
                <w:szCs w:val="16"/>
              </w:rPr>
              <w:t>3073</w:t>
            </w:r>
          </w:p>
        </w:tc>
        <w:tc>
          <w:tcPr>
            <w:tcW w:w="517" w:type="dxa"/>
          </w:tcPr>
          <w:p w14:paraId="214D66C9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6CFCD2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2BC8ED" w14:textId="77777777" w:rsidR="00685086" w:rsidRDefault="00685086" w:rsidP="00585DDF">
            <w:r>
              <w:rPr>
                <w:sz w:val="16"/>
                <w:szCs w:val="16"/>
              </w:rPr>
              <w:t>Addition of Clause 5.7.9.0 minimum conformance requirements for CSI-SINR</w:t>
            </w:r>
          </w:p>
        </w:tc>
        <w:tc>
          <w:tcPr>
            <w:tcW w:w="517" w:type="dxa"/>
          </w:tcPr>
          <w:p w14:paraId="53C7EE42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0C42BA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968B0DD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55D936" w14:textId="77777777" w:rsidR="00685086" w:rsidRDefault="00685086" w:rsidP="00585DDF">
            <w:r>
              <w:rPr>
                <w:sz w:val="16"/>
                <w:szCs w:val="16"/>
              </w:rPr>
              <w:t>R5-241320</w:t>
            </w:r>
          </w:p>
        </w:tc>
        <w:tc>
          <w:tcPr>
            <w:tcW w:w="1597" w:type="dxa"/>
          </w:tcPr>
          <w:p w14:paraId="087ADF09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CCB1DC1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47416BE0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D44678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483361BE" w14:textId="77777777" w:rsidTr="00585DDF">
        <w:tc>
          <w:tcPr>
            <w:tcW w:w="879" w:type="dxa"/>
          </w:tcPr>
          <w:p w14:paraId="2A95BE87" w14:textId="77777777" w:rsidR="00685086" w:rsidRDefault="00685086" w:rsidP="00585DD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4DBAFC9C" w14:textId="77777777" w:rsidR="00685086" w:rsidRDefault="00685086" w:rsidP="00585DDF">
            <w:r>
              <w:rPr>
                <w:sz w:val="16"/>
                <w:szCs w:val="16"/>
              </w:rPr>
              <w:t>3074</w:t>
            </w:r>
          </w:p>
        </w:tc>
        <w:tc>
          <w:tcPr>
            <w:tcW w:w="517" w:type="dxa"/>
          </w:tcPr>
          <w:p w14:paraId="1979D606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14667D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ACC019" w14:textId="77777777" w:rsidR="00685086" w:rsidRDefault="00685086" w:rsidP="00585DDF">
            <w:r>
              <w:rPr>
                <w:sz w:val="16"/>
                <w:szCs w:val="16"/>
              </w:rPr>
              <w:t>Addition of EN-DC intra-frequency measurement accuracy with FR2 serving cell and FR2 TDD target cell test case 5.7.9.1</w:t>
            </w:r>
          </w:p>
        </w:tc>
        <w:tc>
          <w:tcPr>
            <w:tcW w:w="517" w:type="dxa"/>
          </w:tcPr>
          <w:p w14:paraId="65524E21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8C3A08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9B09EB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5D83B03" w14:textId="77777777" w:rsidR="00685086" w:rsidRDefault="00685086" w:rsidP="00585DDF">
            <w:r>
              <w:rPr>
                <w:sz w:val="16"/>
                <w:szCs w:val="16"/>
              </w:rPr>
              <w:t>R5-241321</w:t>
            </w:r>
          </w:p>
        </w:tc>
        <w:tc>
          <w:tcPr>
            <w:tcW w:w="1597" w:type="dxa"/>
          </w:tcPr>
          <w:p w14:paraId="735CB63B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6C7F4F6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000D6134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56C795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398CF4BD" w14:textId="77777777" w:rsidTr="00585DDF">
        <w:tc>
          <w:tcPr>
            <w:tcW w:w="879" w:type="dxa"/>
          </w:tcPr>
          <w:p w14:paraId="7639897E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85C8DF4" w14:textId="77777777" w:rsidR="00685086" w:rsidRDefault="00685086" w:rsidP="00585DDF">
            <w:r>
              <w:rPr>
                <w:sz w:val="16"/>
                <w:szCs w:val="16"/>
              </w:rPr>
              <w:t>3075</w:t>
            </w:r>
          </w:p>
        </w:tc>
        <w:tc>
          <w:tcPr>
            <w:tcW w:w="517" w:type="dxa"/>
          </w:tcPr>
          <w:p w14:paraId="31BE81C3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84F18D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3394A7" w14:textId="77777777" w:rsidR="00685086" w:rsidRDefault="00685086" w:rsidP="00585DDF">
            <w:r>
              <w:rPr>
                <w:sz w:val="16"/>
                <w:szCs w:val="16"/>
              </w:rPr>
              <w:t>Addition of EN-DC inter-frequency measurement accuracy with FR2 serving cell and FR2 TDD target cell test case 5.7.9.2</w:t>
            </w:r>
          </w:p>
        </w:tc>
        <w:tc>
          <w:tcPr>
            <w:tcW w:w="517" w:type="dxa"/>
          </w:tcPr>
          <w:p w14:paraId="74DA89D4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E68EEF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067004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0439C6" w14:textId="77777777" w:rsidR="00685086" w:rsidRDefault="00685086" w:rsidP="00585DDF">
            <w:r>
              <w:rPr>
                <w:sz w:val="16"/>
                <w:szCs w:val="16"/>
              </w:rPr>
              <w:t>R5-241322</w:t>
            </w:r>
          </w:p>
        </w:tc>
        <w:tc>
          <w:tcPr>
            <w:tcW w:w="1597" w:type="dxa"/>
          </w:tcPr>
          <w:p w14:paraId="25291F32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59E98D5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2059EACA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90FED5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56CE67D1" w14:textId="77777777" w:rsidTr="00585DDF">
        <w:tc>
          <w:tcPr>
            <w:tcW w:w="879" w:type="dxa"/>
          </w:tcPr>
          <w:p w14:paraId="6F95DBD0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31E9CA4" w14:textId="77777777" w:rsidR="00685086" w:rsidRDefault="00685086" w:rsidP="00585DDF">
            <w:r>
              <w:rPr>
                <w:sz w:val="16"/>
                <w:szCs w:val="16"/>
              </w:rPr>
              <w:t>3076</w:t>
            </w:r>
          </w:p>
        </w:tc>
        <w:tc>
          <w:tcPr>
            <w:tcW w:w="517" w:type="dxa"/>
          </w:tcPr>
          <w:p w14:paraId="286C36F1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847C96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AC79CF" w14:textId="77777777" w:rsidR="00685086" w:rsidRDefault="00685086" w:rsidP="00585DDF">
            <w:r>
              <w:rPr>
                <w:sz w:val="16"/>
                <w:szCs w:val="16"/>
              </w:rPr>
              <w:t>Addition of Clause 6.7.11.0 minimum conformance requirements for CSI-RSRQ</w:t>
            </w:r>
          </w:p>
        </w:tc>
        <w:tc>
          <w:tcPr>
            <w:tcW w:w="517" w:type="dxa"/>
          </w:tcPr>
          <w:p w14:paraId="1EC9C295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3A9370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B370A34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8F308D" w14:textId="77777777" w:rsidR="00685086" w:rsidRDefault="00685086" w:rsidP="00585DDF">
            <w:r>
              <w:rPr>
                <w:sz w:val="16"/>
                <w:szCs w:val="16"/>
              </w:rPr>
              <w:t>R5-241323</w:t>
            </w:r>
          </w:p>
        </w:tc>
        <w:tc>
          <w:tcPr>
            <w:tcW w:w="1597" w:type="dxa"/>
          </w:tcPr>
          <w:p w14:paraId="65466BE2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9A5B50F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451FF93C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A94524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3254E567" w14:textId="77777777" w:rsidTr="00585DDF">
        <w:tc>
          <w:tcPr>
            <w:tcW w:w="879" w:type="dxa"/>
          </w:tcPr>
          <w:p w14:paraId="4771B2F0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FEA7E3F" w14:textId="77777777" w:rsidR="00685086" w:rsidRDefault="00685086" w:rsidP="00585DDF">
            <w:r>
              <w:rPr>
                <w:sz w:val="16"/>
                <w:szCs w:val="16"/>
              </w:rPr>
              <w:t>3077</w:t>
            </w:r>
          </w:p>
        </w:tc>
        <w:tc>
          <w:tcPr>
            <w:tcW w:w="517" w:type="dxa"/>
          </w:tcPr>
          <w:p w14:paraId="11FA27A8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D019BE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787353" w14:textId="77777777" w:rsidR="00685086" w:rsidRDefault="00685086" w:rsidP="00585DDF">
            <w:r>
              <w:rPr>
                <w:sz w:val="16"/>
                <w:szCs w:val="16"/>
              </w:rPr>
              <w:t>Addition of SA intra-frequency measurement accuracy with FR1 serving cell and FR1 target cell test case 6.7.11.1</w:t>
            </w:r>
          </w:p>
        </w:tc>
        <w:tc>
          <w:tcPr>
            <w:tcW w:w="517" w:type="dxa"/>
          </w:tcPr>
          <w:p w14:paraId="6DED272B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048BBD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F71B9E3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8F50657" w14:textId="77777777" w:rsidR="00685086" w:rsidRDefault="00685086" w:rsidP="00585DDF">
            <w:r>
              <w:rPr>
                <w:sz w:val="16"/>
                <w:szCs w:val="16"/>
              </w:rPr>
              <w:t>R5-241324</w:t>
            </w:r>
          </w:p>
        </w:tc>
        <w:tc>
          <w:tcPr>
            <w:tcW w:w="1597" w:type="dxa"/>
          </w:tcPr>
          <w:p w14:paraId="4B011F61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51DBC09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60C3590B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3BE88B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27417708" w14:textId="77777777" w:rsidTr="00585DDF">
        <w:tc>
          <w:tcPr>
            <w:tcW w:w="879" w:type="dxa"/>
          </w:tcPr>
          <w:p w14:paraId="7DF17023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267F91C" w14:textId="77777777" w:rsidR="00685086" w:rsidRDefault="00685086" w:rsidP="00585DDF">
            <w:r>
              <w:rPr>
                <w:sz w:val="16"/>
                <w:szCs w:val="16"/>
              </w:rPr>
              <w:t>3078</w:t>
            </w:r>
          </w:p>
        </w:tc>
        <w:tc>
          <w:tcPr>
            <w:tcW w:w="517" w:type="dxa"/>
          </w:tcPr>
          <w:p w14:paraId="59CC6D87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92C364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5E83A9" w14:textId="77777777" w:rsidR="00685086" w:rsidRDefault="00685086" w:rsidP="00585DDF">
            <w:r>
              <w:rPr>
                <w:sz w:val="16"/>
                <w:szCs w:val="16"/>
              </w:rPr>
              <w:t>Addition of SA inter-frequency measurement accuracy with FR1 serving cell and FR1 target cell test case 6.7.11.2</w:t>
            </w:r>
          </w:p>
        </w:tc>
        <w:tc>
          <w:tcPr>
            <w:tcW w:w="517" w:type="dxa"/>
          </w:tcPr>
          <w:p w14:paraId="7BEDA3F0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B71B35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99BA52F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1CC941" w14:textId="77777777" w:rsidR="00685086" w:rsidRDefault="00685086" w:rsidP="00585DDF">
            <w:r>
              <w:rPr>
                <w:sz w:val="16"/>
                <w:szCs w:val="16"/>
              </w:rPr>
              <w:t>R5-241325</w:t>
            </w:r>
          </w:p>
        </w:tc>
        <w:tc>
          <w:tcPr>
            <w:tcW w:w="1597" w:type="dxa"/>
          </w:tcPr>
          <w:p w14:paraId="0261798A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0805C14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07595DE8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7435D2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488AB0DD" w14:textId="77777777" w:rsidTr="00585DDF">
        <w:tc>
          <w:tcPr>
            <w:tcW w:w="879" w:type="dxa"/>
          </w:tcPr>
          <w:p w14:paraId="15803B29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36A51C8" w14:textId="77777777" w:rsidR="00685086" w:rsidRDefault="00685086" w:rsidP="00585DDF">
            <w:r>
              <w:rPr>
                <w:sz w:val="16"/>
                <w:szCs w:val="16"/>
              </w:rPr>
              <w:t>3079</w:t>
            </w:r>
          </w:p>
        </w:tc>
        <w:tc>
          <w:tcPr>
            <w:tcW w:w="517" w:type="dxa"/>
          </w:tcPr>
          <w:p w14:paraId="50D06735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143857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C24483" w14:textId="77777777" w:rsidR="00685086" w:rsidRDefault="00685086" w:rsidP="00585DDF">
            <w:r>
              <w:rPr>
                <w:sz w:val="16"/>
                <w:szCs w:val="16"/>
              </w:rPr>
              <w:t>Addition of Clause 6.7.12.0 minimum conformance requirements for CSI-SINR</w:t>
            </w:r>
          </w:p>
        </w:tc>
        <w:tc>
          <w:tcPr>
            <w:tcW w:w="517" w:type="dxa"/>
          </w:tcPr>
          <w:p w14:paraId="27CB2670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8E7027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715D5C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17806C" w14:textId="77777777" w:rsidR="00685086" w:rsidRDefault="00685086" w:rsidP="00585DDF">
            <w:r>
              <w:rPr>
                <w:sz w:val="16"/>
                <w:szCs w:val="16"/>
              </w:rPr>
              <w:t>R5-241326</w:t>
            </w:r>
          </w:p>
        </w:tc>
        <w:tc>
          <w:tcPr>
            <w:tcW w:w="1597" w:type="dxa"/>
          </w:tcPr>
          <w:p w14:paraId="36A65539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6204912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3F9FF774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E4F4A7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1C91215B" w14:textId="77777777" w:rsidTr="00585DDF">
        <w:tc>
          <w:tcPr>
            <w:tcW w:w="879" w:type="dxa"/>
          </w:tcPr>
          <w:p w14:paraId="0BAFF46A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8405016" w14:textId="77777777" w:rsidR="00685086" w:rsidRDefault="00685086" w:rsidP="00585DDF">
            <w:r>
              <w:rPr>
                <w:sz w:val="16"/>
                <w:szCs w:val="16"/>
              </w:rPr>
              <w:t>3080</w:t>
            </w:r>
          </w:p>
        </w:tc>
        <w:tc>
          <w:tcPr>
            <w:tcW w:w="517" w:type="dxa"/>
          </w:tcPr>
          <w:p w14:paraId="564D4411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39258D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628935" w14:textId="77777777" w:rsidR="00685086" w:rsidRDefault="00685086" w:rsidP="00585DDF">
            <w:r>
              <w:rPr>
                <w:sz w:val="16"/>
                <w:szCs w:val="16"/>
              </w:rPr>
              <w:t>Addition of SA intra-frequency measurement accuracy with FR1 serving cell and FR1 target cell test case 6.7.12.1</w:t>
            </w:r>
          </w:p>
        </w:tc>
        <w:tc>
          <w:tcPr>
            <w:tcW w:w="517" w:type="dxa"/>
          </w:tcPr>
          <w:p w14:paraId="1336A12E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D21CE8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4ABB6C9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903A4D" w14:textId="77777777" w:rsidR="00685086" w:rsidRDefault="00685086" w:rsidP="00585DDF">
            <w:r>
              <w:rPr>
                <w:sz w:val="16"/>
                <w:szCs w:val="16"/>
              </w:rPr>
              <w:t>R5-241327</w:t>
            </w:r>
          </w:p>
        </w:tc>
        <w:tc>
          <w:tcPr>
            <w:tcW w:w="1597" w:type="dxa"/>
          </w:tcPr>
          <w:p w14:paraId="7A196A6B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C1491E4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7C2DBDF4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DD2996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00B1BC97" w14:textId="77777777" w:rsidTr="00585DDF">
        <w:tc>
          <w:tcPr>
            <w:tcW w:w="879" w:type="dxa"/>
          </w:tcPr>
          <w:p w14:paraId="06B96CF1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2950B9B" w14:textId="77777777" w:rsidR="00685086" w:rsidRDefault="00685086" w:rsidP="00585DDF">
            <w:r>
              <w:rPr>
                <w:sz w:val="16"/>
                <w:szCs w:val="16"/>
              </w:rPr>
              <w:t>3081</w:t>
            </w:r>
          </w:p>
        </w:tc>
        <w:tc>
          <w:tcPr>
            <w:tcW w:w="517" w:type="dxa"/>
          </w:tcPr>
          <w:p w14:paraId="7AEAF9AB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791673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5F0108" w14:textId="77777777" w:rsidR="00685086" w:rsidRDefault="00685086" w:rsidP="00585DDF">
            <w:r>
              <w:rPr>
                <w:sz w:val="16"/>
                <w:szCs w:val="16"/>
              </w:rPr>
              <w:t>Addition of SA Inter-frequency measurement accuracy with FR1 serving cell and FR1 target cell test case 6.7.12.2</w:t>
            </w:r>
          </w:p>
        </w:tc>
        <w:tc>
          <w:tcPr>
            <w:tcW w:w="517" w:type="dxa"/>
          </w:tcPr>
          <w:p w14:paraId="12B78625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A20532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AE1B24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5414F6" w14:textId="77777777" w:rsidR="00685086" w:rsidRDefault="00685086" w:rsidP="00585DDF">
            <w:r>
              <w:rPr>
                <w:sz w:val="16"/>
                <w:szCs w:val="16"/>
              </w:rPr>
              <w:t>R5-241328</w:t>
            </w:r>
          </w:p>
        </w:tc>
        <w:tc>
          <w:tcPr>
            <w:tcW w:w="1597" w:type="dxa"/>
          </w:tcPr>
          <w:p w14:paraId="09B4F5E4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E49DB1B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72678C3F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7C4D64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54C97B73" w14:textId="77777777" w:rsidTr="00585DDF">
        <w:tc>
          <w:tcPr>
            <w:tcW w:w="879" w:type="dxa"/>
          </w:tcPr>
          <w:p w14:paraId="3D9C965E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B415FC1" w14:textId="77777777" w:rsidR="00685086" w:rsidRDefault="00685086" w:rsidP="00585DDF">
            <w:r>
              <w:rPr>
                <w:sz w:val="16"/>
                <w:szCs w:val="16"/>
              </w:rPr>
              <w:t>3082</w:t>
            </w:r>
          </w:p>
        </w:tc>
        <w:tc>
          <w:tcPr>
            <w:tcW w:w="517" w:type="dxa"/>
          </w:tcPr>
          <w:p w14:paraId="5603389E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9FE681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5ACC4A" w14:textId="77777777" w:rsidR="00685086" w:rsidRDefault="00685086" w:rsidP="00585DDF">
            <w:r>
              <w:rPr>
                <w:sz w:val="16"/>
                <w:szCs w:val="16"/>
              </w:rPr>
              <w:t>Addition of Clause 7.7.8.0 minimum conformance requirements for CSI-RSRQ</w:t>
            </w:r>
          </w:p>
        </w:tc>
        <w:tc>
          <w:tcPr>
            <w:tcW w:w="517" w:type="dxa"/>
          </w:tcPr>
          <w:p w14:paraId="575BFC29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E5A375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ABCB54A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483C667" w14:textId="77777777" w:rsidR="00685086" w:rsidRDefault="00685086" w:rsidP="00585DDF">
            <w:r>
              <w:rPr>
                <w:sz w:val="16"/>
                <w:szCs w:val="16"/>
              </w:rPr>
              <w:t>R5-241329</w:t>
            </w:r>
          </w:p>
        </w:tc>
        <w:tc>
          <w:tcPr>
            <w:tcW w:w="1597" w:type="dxa"/>
          </w:tcPr>
          <w:p w14:paraId="0E5F3430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561D5F3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4559B42D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620794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2A934BA3" w14:textId="77777777" w:rsidTr="00585DDF">
        <w:tc>
          <w:tcPr>
            <w:tcW w:w="879" w:type="dxa"/>
          </w:tcPr>
          <w:p w14:paraId="5091DDF1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6FC475D" w14:textId="77777777" w:rsidR="00685086" w:rsidRDefault="00685086" w:rsidP="00585DDF">
            <w:r>
              <w:rPr>
                <w:sz w:val="16"/>
                <w:szCs w:val="16"/>
              </w:rPr>
              <w:t>3083</w:t>
            </w:r>
          </w:p>
        </w:tc>
        <w:tc>
          <w:tcPr>
            <w:tcW w:w="517" w:type="dxa"/>
          </w:tcPr>
          <w:p w14:paraId="174A61FA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9D6739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8DC06A" w14:textId="77777777" w:rsidR="00685086" w:rsidRDefault="00685086" w:rsidP="00585DDF">
            <w:r>
              <w:rPr>
                <w:sz w:val="16"/>
                <w:szCs w:val="16"/>
              </w:rPr>
              <w:t>Addition of SA intra-frequency measurement accuracy with FR2 serving cell and FR2 target cell test case 7.7.8.1</w:t>
            </w:r>
          </w:p>
        </w:tc>
        <w:tc>
          <w:tcPr>
            <w:tcW w:w="517" w:type="dxa"/>
          </w:tcPr>
          <w:p w14:paraId="591B59A7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4B4FE3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9446BD7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E9EFAC" w14:textId="77777777" w:rsidR="00685086" w:rsidRDefault="00685086" w:rsidP="00585DDF">
            <w:r>
              <w:rPr>
                <w:sz w:val="16"/>
                <w:szCs w:val="16"/>
              </w:rPr>
              <w:t>R5-241330</w:t>
            </w:r>
          </w:p>
        </w:tc>
        <w:tc>
          <w:tcPr>
            <w:tcW w:w="1597" w:type="dxa"/>
          </w:tcPr>
          <w:p w14:paraId="699C67C8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0465CBE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1660ACE2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D51500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3E5F57FA" w14:textId="77777777" w:rsidTr="00585DDF">
        <w:tc>
          <w:tcPr>
            <w:tcW w:w="879" w:type="dxa"/>
          </w:tcPr>
          <w:p w14:paraId="6FC96D40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D712391" w14:textId="77777777" w:rsidR="00685086" w:rsidRDefault="00685086" w:rsidP="00585DDF">
            <w:r>
              <w:rPr>
                <w:sz w:val="16"/>
                <w:szCs w:val="16"/>
              </w:rPr>
              <w:t>3084</w:t>
            </w:r>
          </w:p>
        </w:tc>
        <w:tc>
          <w:tcPr>
            <w:tcW w:w="517" w:type="dxa"/>
          </w:tcPr>
          <w:p w14:paraId="186E3A22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B8F6A1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DA54E1" w14:textId="77777777" w:rsidR="00685086" w:rsidRDefault="00685086" w:rsidP="00585DDF">
            <w:r>
              <w:rPr>
                <w:sz w:val="16"/>
                <w:szCs w:val="16"/>
              </w:rPr>
              <w:t xml:space="preserve">Addition of SA inter-frequency measurement accuracy with FR2 serving </w:t>
            </w:r>
            <w:r>
              <w:rPr>
                <w:sz w:val="16"/>
                <w:szCs w:val="16"/>
              </w:rPr>
              <w:lastRenderedPageBreak/>
              <w:t>cell and FR2 TDD target cell test case 7.7.8.2</w:t>
            </w:r>
          </w:p>
        </w:tc>
        <w:tc>
          <w:tcPr>
            <w:tcW w:w="517" w:type="dxa"/>
          </w:tcPr>
          <w:p w14:paraId="6BF72622" w14:textId="77777777" w:rsidR="00685086" w:rsidRDefault="00685086" w:rsidP="00585DD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14:paraId="037EE3DC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5F82BFD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BC642D" w14:textId="77777777" w:rsidR="00685086" w:rsidRDefault="00685086" w:rsidP="00585DDF">
            <w:r>
              <w:rPr>
                <w:sz w:val="16"/>
                <w:szCs w:val="16"/>
              </w:rPr>
              <w:t>R5-241331</w:t>
            </w:r>
          </w:p>
        </w:tc>
        <w:tc>
          <w:tcPr>
            <w:tcW w:w="1597" w:type="dxa"/>
          </w:tcPr>
          <w:p w14:paraId="325BCEF7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71FB18D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65EB1D33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CC2976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4782884E" w14:textId="77777777" w:rsidTr="00585DDF">
        <w:tc>
          <w:tcPr>
            <w:tcW w:w="879" w:type="dxa"/>
          </w:tcPr>
          <w:p w14:paraId="6ABEEFEE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A075CB2" w14:textId="77777777" w:rsidR="00685086" w:rsidRDefault="00685086" w:rsidP="00585DDF">
            <w:r>
              <w:rPr>
                <w:sz w:val="16"/>
                <w:szCs w:val="16"/>
              </w:rPr>
              <w:t>3085</w:t>
            </w:r>
          </w:p>
        </w:tc>
        <w:tc>
          <w:tcPr>
            <w:tcW w:w="517" w:type="dxa"/>
          </w:tcPr>
          <w:p w14:paraId="477BED55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4CB975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73A6B4" w14:textId="77777777" w:rsidR="00685086" w:rsidRDefault="00685086" w:rsidP="00585DDF">
            <w:r>
              <w:rPr>
                <w:sz w:val="16"/>
                <w:szCs w:val="16"/>
              </w:rPr>
              <w:t>Addition of Clause 7.7.9.0 minimum conformance requirements for CSI-SINR</w:t>
            </w:r>
          </w:p>
        </w:tc>
        <w:tc>
          <w:tcPr>
            <w:tcW w:w="517" w:type="dxa"/>
          </w:tcPr>
          <w:p w14:paraId="19CF2222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5D248E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5029E3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63BC2F" w14:textId="77777777" w:rsidR="00685086" w:rsidRDefault="00685086" w:rsidP="00585DDF">
            <w:r>
              <w:rPr>
                <w:sz w:val="16"/>
                <w:szCs w:val="16"/>
              </w:rPr>
              <w:t>R5-241332</w:t>
            </w:r>
          </w:p>
        </w:tc>
        <w:tc>
          <w:tcPr>
            <w:tcW w:w="1597" w:type="dxa"/>
          </w:tcPr>
          <w:p w14:paraId="2537454C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46A2F94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08B018BC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B1A136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7F079F9C" w14:textId="77777777" w:rsidTr="00585DDF">
        <w:tc>
          <w:tcPr>
            <w:tcW w:w="879" w:type="dxa"/>
          </w:tcPr>
          <w:p w14:paraId="75B4038E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5F95C05" w14:textId="77777777" w:rsidR="00685086" w:rsidRDefault="00685086" w:rsidP="00585DDF">
            <w:r>
              <w:rPr>
                <w:sz w:val="16"/>
                <w:szCs w:val="16"/>
              </w:rPr>
              <w:t>3086</w:t>
            </w:r>
          </w:p>
        </w:tc>
        <w:tc>
          <w:tcPr>
            <w:tcW w:w="517" w:type="dxa"/>
          </w:tcPr>
          <w:p w14:paraId="1A4BE1FE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298D43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1D21D4" w14:textId="77777777" w:rsidR="00685086" w:rsidRDefault="00685086" w:rsidP="00585DDF">
            <w:r>
              <w:rPr>
                <w:sz w:val="16"/>
                <w:szCs w:val="16"/>
              </w:rPr>
              <w:t>Addition of SA intra-frequency case measurement accuracy with FR2 serving cell and FR2 target cell test case 7.7.9.1</w:t>
            </w:r>
          </w:p>
        </w:tc>
        <w:tc>
          <w:tcPr>
            <w:tcW w:w="517" w:type="dxa"/>
          </w:tcPr>
          <w:p w14:paraId="25A77771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9DF116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A3693F6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D71C54" w14:textId="77777777" w:rsidR="00685086" w:rsidRDefault="00685086" w:rsidP="00585DDF">
            <w:r>
              <w:rPr>
                <w:sz w:val="16"/>
                <w:szCs w:val="16"/>
              </w:rPr>
              <w:t>R5-241333</w:t>
            </w:r>
          </w:p>
        </w:tc>
        <w:tc>
          <w:tcPr>
            <w:tcW w:w="1597" w:type="dxa"/>
          </w:tcPr>
          <w:p w14:paraId="2966CC29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7B30E4B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B38456F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CCACA3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164E2FC8" w14:textId="77777777" w:rsidTr="00585DDF">
        <w:tc>
          <w:tcPr>
            <w:tcW w:w="879" w:type="dxa"/>
          </w:tcPr>
          <w:p w14:paraId="62831EED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B4662A8" w14:textId="77777777" w:rsidR="00685086" w:rsidRDefault="00685086" w:rsidP="00585DDF">
            <w:r>
              <w:rPr>
                <w:sz w:val="16"/>
                <w:szCs w:val="16"/>
              </w:rPr>
              <w:t>3087</w:t>
            </w:r>
          </w:p>
        </w:tc>
        <w:tc>
          <w:tcPr>
            <w:tcW w:w="517" w:type="dxa"/>
          </w:tcPr>
          <w:p w14:paraId="3643AAD6" w14:textId="77777777" w:rsidR="00685086" w:rsidRDefault="00685086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FDAB7B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A8826D" w14:textId="77777777" w:rsidR="00685086" w:rsidRDefault="00685086" w:rsidP="00585DDF">
            <w:r>
              <w:rPr>
                <w:sz w:val="16"/>
                <w:szCs w:val="16"/>
              </w:rPr>
              <w:t>Addition of SA inter-frequency measurement accuracy with FR2 serving cell and FR2 TDD target cell test case 7.7.9.2</w:t>
            </w:r>
          </w:p>
        </w:tc>
        <w:tc>
          <w:tcPr>
            <w:tcW w:w="517" w:type="dxa"/>
          </w:tcPr>
          <w:p w14:paraId="7DA042EC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3441D6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7CE6A02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4C5C291" w14:textId="77777777" w:rsidR="00685086" w:rsidRDefault="00685086" w:rsidP="00585DDF">
            <w:r>
              <w:rPr>
                <w:sz w:val="16"/>
                <w:szCs w:val="16"/>
              </w:rPr>
              <w:t>R5-241831</w:t>
            </w:r>
          </w:p>
        </w:tc>
        <w:tc>
          <w:tcPr>
            <w:tcW w:w="1597" w:type="dxa"/>
          </w:tcPr>
          <w:p w14:paraId="51C60779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5197BC8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2DAE84CB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29311F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65121B32" w14:textId="77777777" w:rsidTr="00585DDF">
        <w:tc>
          <w:tcPr>
            <w:tcW w:w="879" w:type="dxa"/>
          </w:tcPr>
          <w:p w14:paraId="508BC400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CEB249F" w14:textId="77777777" w:rsidR="00685086" w:rsidRDefault="00685086" w:rsidP="00585DDF">
            <w:r>
              <w:rPr>
                <w:sz w:val="16"/>
                <w:szCs w:val="16"/>
              </w:rPr>
              <w:t>3088</w:t>
            </w:r>
          </w:p>
        </w:tc>
        <w:tc>
          <w:tcPr>
            <w:tcW w:w="517" w:type="dxa"/>
          </w:tcPr>
          <w:p w14:paraId="03E89B77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A0E473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68B670" w14:textId="77777777" w:rsidR="00685086" w:rsidRDefault="00685086" w:rsidP="00585DDF">
            <w:r>
              <w:rPr>
                <w:sz w:val="16"/>
                <w:szCs w:val="16"/>
              </w:rPr>
              <w:t>Addition of test cases 4.5.9.1, 5.5.6.3.1, and 5.5.6.4.1 to Annex E</w:t>
            </w:r>
          </w:p>
        </w:tc>
        <w:tc>
          <w:tcPr>
            <w:tcW w:w="517" w:type="dxa"/>
          </w:tcPr>
          <w:p w14:paraId="7C2BDC66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B31CAE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602125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E44B6E" w14:textId="77777777" w:rsidR="00685086" w:rsidRDefault="00685086" w:rsidP="00585DDF">
            <w:r>
              <w:rPr>
                <w:sz w:val="16"/>
                <w:szCs w:val="16"/>
              </w:rPr>
              <w:t>R5-241335</w:t>
            </w:r>
          </w:p>
        </w:tc>
        <w:tc>
          <w:tcPr>
            <w:tcW w:w="1597" w:type="dxa"/>
          </w:tcPr>
          <w:p w14:paraId="2A2E7D46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488B6C0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1BD7D92A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B2EBF0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694B18F2" w14:textId="77777777" w:rsidTr="00585DDF">
        <w:tc>
          <w:tcPr>
            <w:tcW w:w="879" w:type="dxa"/>
          </w:tcPr>
          <w:p w14:paraId="02AA322C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6536FC4" w14:textId="77777777" w:rsidR="00685086" w:rsidRDefault="00685086" w:rsidP="00585DDF">
            <w:r>
              <w:rPr>
                <w:sz w:val="16"/>
                <w:szCs w:val="16"/>
              </w:rPr>
              <w:t>3089</w:t>
            </w:r>
          </w:p>
        </w:tc>
        <w:tc>
          <w:tcPr>
            <w:tcW w:w="517" w:type="dxa"/>
          </w:tcPr>
          <w:p w14:paraId="59F38B5E" w14:textId="77777777" w:rsidR="00685086" w:rsidRDefault="00685086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368BD5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9F5FCB" w14:textId="77777777" w:rsidR="00685086" w:rsidRDefault="00685086" w:rsidP="00585DDF">
            <w:r>
              <w:rPr>
                <w:sz w:val="16"/>
                <w:szCs w:val="16"/>
              </w:rPr>
              <w:t>Addition of test cases 4.5.9.1, 5.5.6.3.1, and 5.5.6.4.1 to Annex F</w:t>
            </w:r>
          </w:p>
        </w:tc>
        <w:tc>
          <w:tcPr>
            <w:tcW w:w="517" w:type="dxa"/>
          </w:tcPr>
          <w:p w14:paraId="6F2ABA7F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418C7A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EB7055A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E553026" w14:textId="77777777" w:rsidR="00685086" w:rsidRDefault="00685086" w:rsidP="00585DDF">
            <w:r>
              <w:rPr>
                <w:sz w:val="16"/>
                <w:szCs w:val="16"/>
              </w:rPr>
              <w:t>R5-241893</w:t>
            </w:r>
          </w:p>
        </w:tc>
        <w:tc>
          <w:tcPr>
            <w:tcW w:w="1597" w:type="dxa"/>
          </w:tcPr>
          <w:p w14:paraId="05251593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AB94DDD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31ED1098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A2740D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6C8F1029" w14:textId="77777777" w:rsidTr="00585DDF">
        <w:tc>
          <w:tcPr>
            <w:tcW w:w="879" w:type="dxa"/>
          </w:tcPr>
          <w:p w14:paraId="0108F06F" w14:textId="77777777" w:rsidR="00685086" w:rsidRDefault="00685086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EFC70BF" w14:textId="77777777" w:rsidR="00685086" w:rsidRDefault="00685086" w:rsidP="00585DDF">
            <w:r>
              <w:rPr>
                <w:sz w:val="16"/>
                <w:szCs w:val="16"/>
              </w:rPr>
              <w:t>0699</w:t>
            </w:r>
          </w:p>
        </w:tc>
        <w:tc>
          <w:tcPr>
            <w:tcW w:w="517" w:type="dxa"/>
          </w:tcPr>
          <w:p w14:paraId="457E1F7C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8AC406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8EC3D6" w14:textId="77777777" w:rsidR="00685086" w:rsidRDefault="00685086" w:rsidP="00585DDF">
            <w:r>
              <w:rPr>
                <w:sz w:val="16"/>
                <w:szCs w:val="16"/>
              </w:rPr>
              <w:t>Addition of TT analysis grouping for test cases 4.5.9.1 to Table 8-1</w:t>
            </w:r>
          </w:p>
        </w:tc>
        <w:tc>
          <w:tcPr>
            <w:tcW w:w="517" w:type="dxa"/>
          </w:tcPr>
          <w:p w14:paraId="2FFBE8A5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18DE2D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105530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A1018E" w14:textId="77777777" w:rsidR="00685086" w:rsidRDefault="00685086" w:rsidP="00585DDF">
            <w:r>
              <w:rPr>
                <w:sz w:val="16"/>
                <w:szCs w:val="16"/>
              </w:rPr>
              <w:t>R5-241337</w:t>
            </w:r>
          </w:p>
        </w:tc>
        <w:tc>
          <w:tcPr>
            <w:tcW w:w="1597" w:type="dxa"/>
          </w:tcPr>
          <w:p w14:paraId="57C58CBC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0B4F491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49174A93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94B276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10B1A364" w14:textId="77777777" w:rsidTr="00585DDF">
        <w:tc>
          <w:tcPr>
            <w:tcW w:w="879" w:type="dxa"/>
          </w:tcPr>
          <w:p w14:paraId="476BF70B" w14:textId="77777777" w:rsidR="00685086" w:rsidRDefault="00685086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3F14E78" w14:textId="77777777" w:rsidR="00685086" w:rsidRDefault="00685086" w:rsidP="00585DDF"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 w14:paraId="2B5C1388" w14:textId="77777777" w:rsidR="00685086" w:rsidRDefault="00685086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661C41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56A6E8" w14:textId="77777777" w:rsidR="00685086" w:rsidRDefault="00685086" w:rsidP="00585DDF">
            <w:r>
              <w:rPr>
                <w:sz w:val="16"/>
                <w:szCs w:val="16"/>
              </w:rPr>
              <w:t>Addition of TT analysis grouping for test cases 5.5.6.3.1 to Table 8-2</w:t>
            </w:r>
          </w:p>
        </w:tc>
        <w:tc>
          <w:tcPr>
            <w:tcW w:w="517" w:type="dxa"/>
          </w:tcPr>
          <w:p w14:paraId="154DDC17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010E9B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9A4F9D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ED04D0" w14:textId="77777777" w:rsidR="00685086" w:rsidRDefault="00685086" w:rsidP="00585DDF">
            <w:r>
              <w:rPr>
                <w:sz w:val="16"/>
                <w:szCs w:val="16"/>
              </w:rPr>
              <w:t>R5-241894</w:t>
            </w:r>
          </w:p>
        </w:tc>
        <w:tc>
          <w:tcPr>
            <w:tcW w:w="1597" w:type="dxa"/>
          </w:tcPr>
          <w:p w14:paraId="4FDE840A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67C63CD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0D0D8618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DDF94B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2FC5C9F9" w14:textId="77777777" w:rsidTr="00585DDF">
        <w:tc>
          <w:tcPr>
            <w:tcW w:w="879" w:type="dxa"/>
          </w:tcPr>
          <w:p w14:paraId="09D5F173" w14:textId="77777777" w:rsidR="00685086" w:rsidRDefault="00685086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F9C6C24" w14:textId="77777777" w:rsidR="00685086" w:rsidRDefault="00685086" w:rsidP="00585DDF"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 w14:paraId="5EED9717" w14:textId="77777777" w:rsidR="00685086" w:rsidRDefault="00685086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CA2A7D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CCF525" w14:textId="77777777" w:rsidR="00685086" w:rsidRDefault="00685086" w:rsidP="00585DDF">
            <w:r>
              <w:rPr>
                <w:sz w:val="16"/>
                <w:szCs w:val="16"/>
              </w:rPr>
              <w:t>Addition of TT analysis grouping for test cases 5.5.6.4.1 to Table 8-2</w:t>
            </w:r>
          </w:p>
        </w:tc>
        <w:tc>
          <w:tcPr>
            <w:tcW w:w="517" w:type="dxa"/>
          </w:tcPr>
          <w:p w14:paraId="52E57052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12D893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90B50A0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220E012" w14:textId="77777777" w:rsidR="00685086" w:rsidRDefault="00685086" w:rsidP="00585DDF">
            <w:r>
              <w:rPr>
                <w:sz w:val="16"/>
                <w:szCs w:val="16"/>
              </w:rPr>
              <w:t>R5-241895</w:t>
            </w:r>
          </w:p>
        </w:tc>
        <w:tc>
          <w:tcPr>
            <w:tcW w:w="1597" w:type="dxa"/>
          </w:tcPr>
          <w:p w14:paraId="4240D321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BF0627F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FFF73E2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0D8575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</w:tbl>
    <w:p w14:paraId="51E22195" w14:textId="77777777" w:rsidR="00685086" w:rsidRDefault="00685086" w:rsidP="00685086"/>
    <w:p w14:paraId="6B2F3FF2" w14:textId="77777777" w:rsidR="00685086" w:rsidRDefault="00685086" w:rsidP="00685086"/>
    <w:p w14:paraId="2FDCF647" w14:textId="77777777" w:rsidR="003539E1" w:rsidRPr="00917427" w:rsidRDefault="003539E1" w:rsidP="003539E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RP-240179</w:t>
      </w:r>
      <w:r>
        <w:rPr>
          <w:b/>
          <w:i/>
          <w:noProof/>
          <w:sz w:val="28"/>
        </w:rPr>
        <w:fldChar w:fldCharType="end"/>
      </w:r>
    </w:p>
    <w:p w14:paraId="4AE0BE8F" w14:textId="77777777" w:rsidR="003539E1" w:rsidRPr="00784730" w:rsidRDefault="003539E1" w:rsidP="003539E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2AFB59B4" w14:textId="77777777" w:rsidR="003539E1" w:rsidRPr="00050554" w:rsidRDefault="003539E1" w:rsidP="003539E1">
      <w:pPr>
        <w:rPr>
          <w:rFonts w:ascii="Arial" w:hAnsi="Arial" w:cs="Arial"/>
          <w:b/>
          <w:bCs/>
          <w:lang w:val="en-US"/>
        </w:rPr>
      </w:pPr>
    </w:p>
    <w:p w14:paraId="07AD1B7F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7048718" w14:textId="77777777" w:rsidR="003539E1" w:rsidRPr="00E145B1" w:rsidRDefault="003539E1" w:rsidP="003539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WIConformance Test Aspects - Protocol enhancements for Mission Critical Services for Rel-16 (MCPTT, MCVideo, MCData) (MCProtoc16_enh2MCPTT_eMCData2-ConTest)</w:t>
      </w:r>
      <w:r>
        <w:rPr>
          <w:rFonts w:ascii="Arial" w:hAnsi="Arial" w:cs="Arial"/>
          <w:b/>
          <w:bCs/>
        </w:rPr>
        <w:fldChar w:fldCharType="end"/>
      </w:r>
    </w:p>
    <w:p w14:paraId="23BF60CA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13.2.5</w:t>
      </w:r>
      <w:r>
        <w:rPr>
          <w:rFonts w:ascii="Arial" w:hAnsi="Arial" w:cs="Arial"/>
          <w:b/>
          <w:bCs/>
        </w:rPr>
        <w:fldChar w:fldCharType="end"/>
      </w:r>
    </w:p>
    <w:p w14:paraId="7FF0DA47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5F2DF23" w14:textId="77777777" w:rsidR="003539E1" w:rsidRDefault="003539E1" w:rsidP="003539E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67199B" w14:textId="77777777" w:rsidR="003539E1" w:rsidRPr="004E535C" w:rsidRDefault="003539E1" w:rsidP="003539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539E1" w:rsidRPr="004E535C" w14:paraId="2A4F57D2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4E2B9F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EC4436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01901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021008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2DF3E6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F29518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4EB20F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C119222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201464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BB2BD9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D8E16C6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F0C75FB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C170609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539E1" w14:paraId="15E885A5" w14:textId="77777777" w:rsidTr="00585DDF">
        <w:tc>
          <w:tcPr>
            <w:tcW w:w="879" w:type="dxa"/>
          </w:tcPr>
          <w:p w14:paraId="40E8D0E1" w14:textId="77777777" w:rsidR="003539E1" w:rsidRDefault="003539E1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3EA22D6B" w14:textId="77777777" w:rsidR="003539E1" w:rsidRDefault="003539E1" w:rsidP="00585DDF">
            <w:r>
              <w:rPr>
                <w:sz w:val="16"/>
                <w:szCs w:val="16"/>
              </w:rPr>
              <w:t>0342</w:t>
            </w:r>
          </w:p>
        </w:tc>
        <w:tc>
          <w:tcPr>
            <w:tcW w:w="517" w:type="dxa"/>
          </w:tcPr>
          <w:p w14:paraId="6EB52800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CC88CD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FA9039A" w14:textId="77777777" w:rsidR="003539E1" w:rsidRDefault="003539E1" w:rsidP="00585DDF">
            <w:r>
              <w:rPr>
                <w:sz w:val="16"/>
                <w:szCs w:val="16"/>
              </w:rPr>
              <w:t>Corrections to Table 5.5.3.3.1-3 MCData Resource-lists</w:t>
            </w:r>
          </w:p>
        </w:tc>
        <w:tc>
          <w:tcPr>
            <w:tcW w:w="517" w:type="dxa"/>
          </w:tcPr>
          <w:p w14:paraId="71FC10B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197020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60EF786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EA0BB6" w14:textId="77777777" w:rsidR="003539E1" w:rsidRDefault="003539E1" w:rsidP="00585DDF">
            <w:r>
              <w:rPr>
                <w:sz w:val="16"/>
                <w:szCs w:val="16"/>
              </w:rPr>
              <w:t>R5-240897</w:t>
            </w:r>
          </w:p>
        </w:tc>
        <w:tc>
          <w:tcPr>
            <w:tcW w:w="1597" w:type="dxa"/>
          </w:tcPr>
          <w:p w14:paraId="76D02339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29E4474E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35905015" w14:textId="77777777" w:rsidR="003539E1" w:rsidRDefault="003539E1" w:rsidP="00585DDF">
            <w:r>
              <w:rPr>
                <w:sz w:val="16"/>
                <w:szCs w:val="16"/>
              </w:rPr>
              <w:t>5.5.3.3</w:t>
            </w:r>
          </w:p>
        </w:tc>
        <w:tc>
          <w:tcPr>
            <w:tcW w:w="998" w:type="dxa"/>
          </w:tcPr>
          <w:p w14:paraId="7C5CF9C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B0CAE57" w14:textId="77777777" w:rsidTr="00585DDF">
        <w:tc>
          <w:tcPr>
            <w:tcW w:w="879" w:type="dxa"/>
          </w:tcPr>
          <w:p w14:paraId="145BBFC5" w14:textId="77777777" w:rsidR="003539E1" w:rsidRDefault="003539E1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1ED89E38" w14:textId="77777777" w:rsidR="003539E1" w:rsidRDefault="003539E1" w:rsidP="00585DDF">
            <w:r>
              <w:rPr>
                <w:sz w:val="16"/>
                <w:szCs w:val="16"/>
              </w:rPr>
              <w:t>0343</w:t>
            </w:r>
          </w:p>
        </w:tc>
        <w:tc>
          <w:tcPr>
            <w:tcW w:w="517" w:type="dxa"/>
          </w:tcPr>
          <w:p w14:paraId="773A7FE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4A2F58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B06F5D9" w14:textId="77777777" w:rsidR="003539E1" w:rsidRDefault="003539E1" w:rsidP="00585DDF">
            <w:r>
              <w:rPr>
                <w:sz w:val="16"/>
                <w:szCs w:val="16"/>
              </w:rPr>
              <w:t>Addition of Location-info for MCData</w:t>
            </w:r>
          </w:p>
        </w:tc>
        <w:tc>
          <w:tcPr>
            <w:tcW w:w="517" w:type="dxa"/>
          </w:tcPr>
          <w:p w14:paraId="4512461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18E741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B6C9A3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64A4D2" w14:textId="77777777" w:rsidR="003539E1" w:rsidRDefault="003539E1" w:rsidP="00585DDF">
            <w:r>
              <w:rPr>
                <w:sz w:val="16"/>
                <w:szCs w:val="16"/>
              </w:rPr>
              <w:t>R5-240898</w:t>
            </w:r>
          </w:p>
        </w:tc>
        <w:tc>
          <w:tcPr>
            <w:tcW w:w="1597" w:type="dxa"/>
          </w:tcPr>
          <w:p w14:paraId="0013BD5F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10549804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18589544" w14:textId="77777777" w:rsidR="003539E1" w:rsidRDefault="003539E1" w:rsidP="00585DDF">
            <w:r>
              <w:rPr>
                <w:sz w:val="16"/>
                <w:szCs w:val="16"/>
              </w:rPr>
              <w:t>5.5.3.4</w:t>
            </w:r>
          </w:p>
        </w:tc>
        <w:tc>
          <w:tcPr>
            <w:tcW w:w="998" w:type="dxa"/>
          </w:tcPr>
          <w:p w14:paraId="19632199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D4CFF39" w14:textId="77777777" w:rsidTr="00585DDF">
        <w:tc>
          <w:tcPr>
            <w:tcW w:w="879" w:type="dxa"/>
          </w:tcPr>
          <w:p w14:paraId="0088F307" w14:textId="77777777" w:rsidR="003539E1" w:rsidRDefault="003539E1" w:rsidP="00585DDF"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</w:tcPr>
          <w:p w14:paraId="20E01666" w14:textId="77777777" w:rsidR="003539E1" w:rsidRDefault="003539E1" w:rsidP="00585DDF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4FC819F2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983257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BD01875" w14:textId="77777777" w:rsidR="003539E1" w:rsidRDefault="003539E1" w:rsidP="00585DDF">
            <w:r>
              <w:rPr>
                <w:sz w:val="16"/>
                <w:szCs w:val="16"/>
              </w:rPr>
              <w:t>Addition of applicability for new Rel-16 test cases</w:t>
            </w:r>
          </w:p>
        </w:tc>
        <w:tc>
          <w:tcPr>
            <w:tcW w:w="517" w:type="dxa"/>
          </w:tcPr>
          <w:p w14:paraId="09472D1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991350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2D869CA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33D203" w14:textId="77777777" w:rsidR="003539E1" w:rsidRDefault="003539E1" w:rsidP="00585DDF">
            <w:r>
              <w:rPr>
                <w:sz w:val="16"/>
                <w:szCs w:val="16"/>
              </w:rPr>
              <w:t>R5-241685</w:t>
            </w:r>
          </w:p>
        </w:tc>
        <w:tc>
          <w:tcPr>
            <w:tcW w:w="1597" w:type="dxa"/>
          </w:tcPr>
          <w:p w14:paraId="7F0C8AC9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1F354F16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5B27C17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355D6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6FF70F7D" w14:textId="77777777" w:rsidTr="00585DDF">
        <w:tc>
          <w:tcPr>
            <w:tcW w:w="879" w:type="dxa"/>
          </w:tcPr>
          <w:p w14:paraId="6DE8207F" w14:textId="77777777" w:rsidR="003539E1" w:rsidRDefault="003539E1" w:rsidP="00585DDF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7D338C76" w14:textId="77777777" w:rsidR="003539E1" w:rsidRDefault="003539E1" w:rsidP="00585DDF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 w14:paraId="3DA09376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45F4CD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CD3BA2" w14:textId="77777777" w:rsidR="003539E1" w:rsidRDefault="003539E1" w:rsidP="00585DDF">
            <w:r>
              <w:rPr>
                <w:sz w:val="16"/>
                <w:szCs w:val="16"/>
              </w:rPr>
              <w:t>Addition of new PIXITs for REL-16 TCs</w:t>
            </w:r>
          </w:p>
        </w:tc>
        <w:tc>
          <w:tcPr>
            <w:tcW w:w="517" w:type="dxa"/>
          </w:tcPr>
          <w:p w14:paraId="4E75838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449FED" w14:textId="77777777" w:rsidR="003539E1" w:rsidRDefault="003539E1" w:rsidP="00585DD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CB8099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539135" w14:textId="77777777" w:rsidR="003539E1" w:rsidRDefault="003539E1" w:rsidP="00585DDF">
            <w:r>
              <w:rPr>
                <w:sz w:val="16"/>
                <w:szCs w:val="16"/>
              </w:rPr>
              <w:t>R5-241686</w:t>
            </w:r>
          </w:p>
        </w:tc>
        <w:tc>
          <w:tcPr>
            <w:tcW w:w="1597" w:type="dxa"/>
          </w:tcPr>
          <w:p w14:paraId="2FF68B6D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204FA107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29E1478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812862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DD8E334" w14:textId="77777777" w:rsidTr="00585DDF">
        <w:tc>
          <w:tcPr>
            <w:tcW w:w="879" w:type="dxa"/>
          </w:tcPr>
          <w:p w14:paraId="741A3115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36.579-6</w:t>
            </w:r>
          </w:p>
        </w:tc>
        <w:tc>
          <w:tcPr>
            <w:tcW w:w="637" w:type="dxa"/>
          </w:tcPr>
          <w:p w14:paraId="2BD9EA71" w14:textId="77777777" w:rsidR="003539E1" w:rsidRDefault="003539E1" w:rsidP="00585DDF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 w14:paraId="6203B59C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5B033B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597B4F2" w14:textId="77777777" w:rsidR="003539E1" w:rsidRDefault="003539E1" w:rsidP="00585DDF">
            <w:r>
              <w:rPr>
                <w:sz w:val="16"/>
                <w:szCs w:val="16"/>
              </w:rPr>
              <w:t>Correction of testcase 6.7.3</w:t>
            </w:r>
          </w:p>
        </w:tc>
        <w:tc>
          <w:tcPr>
            <w:tcW w:w="517" w:type="dxa"/>
          </w:tcPr>
          <w:p w14:paraId="7805587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1FC20C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5D6400B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7CCC84" w14:textId="77777777" w:rsidR="003539E1" w:rsidRDefault="003539E1" w:rsidP="00585DDF">
            <w:r>
              <w:rPr>
                <w:sz w:val="16"/>
                <w:szCs w:val="16"/>
              </w:rPr>
              <w:t>R5-240528</w:t>
            </w:r>
          </w:p>
        </w:tc>
        <w:tc>
          <w:tcPr>
            <w:tcW w:w="1597" w:type="dxa"/>
          </w:tcPr>
          <w:p w14:paraId="2EBED03A" w14:textId="77777777" w:rsidR="003539E1" w:rsidRDefault="003539E1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947069A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64D5315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D39A72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282CB3F1" w14:textId="77777777" w:rsidTr="00585DDF">
        <w:tc>
          <w:tcPr>
            <w:tcW w:w="879" w:type="dxa"/>
          </w:tcPr>
          <w:p w14:paraId="549108EC" w14:textId="77777777" w:rsidR="003539E1" w:rsidRDefault="003539E1" w:rsidP="00585DD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5B102711" w14:textId="77777777" w:rsidR="003539E1" w:rsidRDefault="003539E1" w:rsidP="00585DDF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 w14:paraId="15B78F25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FB3B5C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A2105BF" w14:textId="77777777" w:rsidR="003539E1" w:rsidRDefault="003539E1" w:rsidP="00585DDF">
            <w:r>
              <w:rPr>
                <w:sz w:val="16"/>
                <w:szCs w:val="16"/>
              </w:rPr>
              <w:t>Addition of new TC 6.5.2 One-to-server video push call CO</w:t>
            </w:r>
          </w:p>
        </w:tc>
        <w:tc>
          <w:tcPr>
            <w:tcW w:w="517" w:type="dxa"/>
          </w:tcPr>
          <w:p w14:paraId="0FE65B9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5546BE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49879D0C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A0ADC6" w14:textId="77777777" w:rsidR="003539E1" w:rsidRDefault="003539E1" w:rsidP="00585DDF">
            <w:r>
              <w:rPr>
                <w:sz w:val="16"/>
                <w:szCs w:val="16"/>
              </w:rPr>
              <w:t>R5-241596</w:t>
            </w:r>
          </w:p>
        </w:tc>
        <w:tc>
          <w:tcPr>
            <w:tcW w:w="1597" w:type="dxa"/>
          </w:tcPr>
          <w:p w14:paraId="19376BA9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7E29E711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28926B9E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374A5E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F62ED9D" w14:textId="77777777" w:rsidTr="00585DDF">
        <w:tc>
          <w:tcPr>
            <w:tcW w:w="879" w:type="dxa"/>
          </w:tcPr>
          <w:p w14:paraId="55FFFC71" w14:textId="77777777" w:rsidR="003539E1" w:rsidRDefault="003539E1" w:rsidP="00585DD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5884575C" w14:textId="77777777" w:rsidR="003539E1" w:rsidRDefault="003539E1" w:rsidP="00585DDF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14:paraId="68185C3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972E49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D75AC0" w14:textId="77777777" w:rsidR="003539E1" w:rsidRDefault="003539E1" w:rsidP="00585DDF">
            <w:r>
              <w:rPr>
                <w:sz w:val="16"/>
                <w:szCs w:val="16"/>
              </w:rPr>
              <w:t>Addition of new TC 6.9.1 Location Information Request</w:t>
            </w:r>
          </w:p>
        </w:tc>
        <w:tc>
          <w:tcPr>
            <w:tcW w:w="517" w:type="dxa"/>
          </w:tcPr>
          <w:p w14:paraId="6BC11C03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5C9BFE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DD957A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605AA72" w14:textId="77777777" w:rsidR="003539E1" w:rsidRDefault="003539E1" w:rsidP="00585DDF">
            <w:r>
              <w:rPr>
                <w:sz w:val="16"/>
                <w:szCs w:val="16"/>
              </w:rPr>
              <w:t>R5-240909</w:t>
            </w:r>
          </w:p>
        </w:tc>
        <w:tc>
          <w:tcPr>
            <w:tcW w:w="1597" w:type="dxa"/>
          </w:tcPr>
          <w:p w14:paraId="7268912E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309693A3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1BAAACDC" w14:textId="77777777" w:rsidR="003539E1" w:rsidRDefault="003539E1" w:rsidP="00585DDF">
            <w:r>
              <w:rPr>
                <w:sz w:val="16"/>
                <w:szCs w:val="16"/>
              </w:rPr>
              <w:t>6.9, 6.9.1</w:t>
            </w:r>
          </w:p>
        </w:tc>
        <w:tc>
          <w:tcPr>
            <w:tcW w:w="998" w:type="dxa"/>
          </w:tcPr>
          <w:p w14:paraId="7DB622D3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E595CFE" w14:textId="77777777" w:rsidTr="00585DDF">
        <w:tc>
          <w:tcPr>
            <w:tcW w:w="879" w:type="dxa"/>
          </w:tcPr>
          <w:p w14:paraId="21428EB5" w14:textId="77777777" w:rsidR="003539E1" w:rsidRDefault="003539E1" w:rsidP="00585DD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11697419" w14:textId="77777777" w:rsidR="003539E1" w:rsidRDefault="003539E1" w:rsidP="00585DDF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 w14:paraId="15979B5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2FB557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4CCF27" w14:textId="77777777" w:rsidR="003539E1" w:rsidRDefault="003539E1" w:rsidP="00585DDF">
            <w:r>
              <w:rPr>
                <w:sz w:val="16"/>
                <w:szCs w:val="16"/>
              </w:rPr>
              <w:t>Addition of new TC 6.9.2 Report triggering</w:t>
            </w:r>
          </w:p>
        </w:tc>
        <w:tc>
          <w:tcPr>
            <w:tcW w:w="517" w:type="dxa"/>
          </w:tcPr>
          <w:p w14:paraId="4EB3F17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4279EE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594C7F4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BC464C" w14:textId="77777777" w:rsidR="003539E1" w:rsidRDefault="003539E1" w:rsidP="00585DDF">
            <w:r>
              <w:rPr>
                <w:sz w:val="16"/>
                <w:szCs w:val="16"/>
              </w:rPr>
              <w:t>R5-240910</w:t>
            </w:r>
          </w:p>
        </w:tc>
        <w:tc>
          <w:tcPr>
            <w:tcW w:w="1597" w:type="dxa"/>
          </w:tcPr>
          <w:p w14:paraId="5FE1BA95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71BFD253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66F49F14" w14:textId="77777777" w:rsidR="003539E1" w:rsidRDefault="003539E1" w:rsidP="00585DDF">
            <w:r>
              <w:rPr>
                <w:sz w:val="16"/>
                <w:szCs w:val="16"/>
              </w:rPr>
              <w:t>6.9.2</w:t>
            </w:r>
          </w:p>
        </w:tc>
        <w:tc>
          <w:tcPr>
            <w:tcW w:w="998" w:type="dxa"/>
          </w:tcPr>
          <w:p w14:paraId="5187B5E1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61F18ADD" w14:textId="77777777" w:rsidTr="00585DDF">
        <w:tc>
          <w:tcPr>
            <w:tcW w:w="879" w:type="dxa"/>
          </w:tcPr>
          <w:p w14:paraId="25515777" w14:textId="77777777" w:rsidR="003539E1" w:rsidRDefault="003539E1" w:rsidP="00585DD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3C9525E1" w14:textId="77777777" w:rsidR="003539E1" w:rsidRDefault="003539E1" w:rsidP="00585DDF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 w14:paraId="40DB04AD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4F35D1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2D06C04" w14:textId="77777777" w:rsidR="003539E1" w:rsidRDefault="003539E1" w:rsidP="00585DDF">
            <w:r>
              <w:rPr>
                <w:sz w:val="16"/>
                <w:szCs w:val="16"/>
              </w:rPr>
              <w:t>Addition of new TC 6.1.1.14 Re-join</w:t>
            </w:r>
          </w:p>
        </w:tc>
        <w:tc>
          <w:tcPr>
            <w:tcW w:w="517" w:type="dxa"/>
          </w:tcPr>
          <w:p w14:paraId="20CCAE2C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4283DB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DC95966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778D06" w14:textId="77777777" w:rsidR="003539E1" w:rsidRDefault="003539E1" w:rsidP="00585DDF">
            <w:r>
              <w:rPr>
                <w:sz w:val="16"/>
                <w:szCs w:val="16"/>
              </w:rPr>
              <w:t>R5-241595</w:t>
            </w:r>
          </w:p>
        </w:tc>
        <w:tc>
          <w:tcPr>
            <w:tcW w:w="1597" w:type="dxa"/>
          </w:tcPr>
          <w:p w14:paraId="7569F977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7D9445B5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3C433E25" w14:textId="77777777" w:rsidR="003539E1" w:rsidRDefault="003539E1" w:rsidP="00585DDF">
            <w:r>
              <w:rPr>
                <w:sz w:val="16"/>
                <w:szCs w:val="16"/>
              </w:rPr>
              <w:t>6.1.1.14</w:t>
            </w:r>
          </w:p>
        </w:tc>
        <w:tc>
          <w:tcPr>
            <w:tcW w:w="998" w:type="dxa"/>
          </w:tcPr>
          <w:p w14:paraId="7AB3E1FC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29DEFB7D" w14:textId="77777777" w:rsidTr="00585DDF">
        <w:tc>
          <w:tcPr>
            <w:tcW w:w="879" w:type="dxa"/>
          </w:tcPr>
          <w:p w14:paraId="0A69261E" w14:textId="77777777" w:rsidR="003539E1" w:rsidRDefault="003539E1" w:rsidP="00585DDF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7EE7FA9A" w14:textId="77777777" w:rsidR="003539E1" w:rsidRDefault="003539E1" w:rsidP="00585DDF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2485DE82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B5DEBE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22EFDBB" w14:textId="77777777" w:rsidR="003539E1" w:rsidRDefault="003539E1" w:rsidP="00585DDF">
            <w:r>
              <w:rPr>
                <w:sz w:val="16"/>
                <w:szCs w:val="16"/>
              </w:rPr>
              <w:t>Addition of new TC 6.4.1 Emergency Alert CO</w:t>
            </w:r>
          </w:p>
        </w:tc>
        <w:tc>
          <w:tcPr>
            <w:tcW w:w="517" w:type="dxa"/>
          </w:tcPr>
          <w:p w14:paraId="3FC8DF8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34FE4A" w14:textId="77777777" w:rsidR="003539E1" w:rsidRDefault="003539E1" w:rsidP="00585DDF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440C1D19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C5151C" w14:textId="77777777" w:rsidR="003539E1" w:rsidRDefault="003539E1" w:rsidP="00585DDF">
            <w:r>
              <w:rPr>
                <w:sz w:val="16"/>
                <w:szCs w:val="16"/>
              </w:rPr>
              <w:t>R5-241593</w:t>
            </w:r>
          </w:p>
        </w:tc>
        <w:tc>
          <w:tcPr>
            <w:tcW w:w="1597" w:type="dxa"/>
          </w:tcPr>
          <w:p w14:paraId="66C7A285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13B2AFDF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4911B28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FB184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695280D1" w14:textId="77777777" w:rsidTr="00585DDF">
        <w:tc>
          <w:tcPr>
            <w:tcW w:w="879" w:type="dxa"/>
          </w:tcPr>
          <w:p w14:paraId="6A62BDE1" w14:textId="77777777" w:rsidR="003539E1" w:rsidRDefault="003539E1" w:rsidP="00585DDF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691B47EA" w14:textId="77777777" w:rsidR="003539E1" w:rsidRDefault="003539E1" w:rsidP="00585DDF"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 w14:paraId="56A2BA6B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D66F9E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C84C496" w14:textId="77777777" w:rsidR="003539E1" w:rsidRDefault="003539E1" w:rsidP="00585DDF">
            <w:r>
              <w:rPr>
                <w:sz w:val="16"/>
                <w:szCs w:val="16"/>
              </w:rPr>
              <w:t>Addition of new TC 6.4.2 Emergency Alert CT</w:t>
            </w:r>
          </w:p>
        </w:tc>
        <w:tc>
          <w:tcPr>
            <w:tcW w:w="517" w:type="dxa"/>
          </w:tcPr>
          <w:p w14:paraId="7C766D3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48655D" w14:textId="77777777" w:rsidR="003539E1" w:rsidRDefault="003539E1" w:rsidP="00585DDF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02659C3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25E3DD" w14:textId="77777777" w:rsidR="003539E1" w:rsidRDefault="003539E1" w:rsidP="00585DDF">
            <w:r>
              <w:rPr>
                <w:sz w:val="16"/>
                <w:szCs w:val="16"/>
              </w:rPr>
              <w:t>R5-241594</w:t>
            </w:r>
          </w:p>
        </w:tc>
        <w:tc>
          <w:tcPr>
            <w:tcW w:w="1597" w:type="dxa"/>
          </w:tcPr>
          <w:p w14:paraId="3BA34385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01621292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2A6F28EE" w14:textId="77777777" w:rsidR="003539E1" w:rsidRDefault="003539E1" w:rsidP="00585DDF">
            <w:r>
              <w:rPr>
                <w:sz w:val="16"/>
                <w:szCs w:val="16"/>
              </w:rPr>
              <w:t>2, 6.4.2</w:t>
            </w:r>
          </w:p>
        </w:tc>
        <w:tc>
          <w:tcPr>
            <w:tcW w:w="998" w:type="dxa"/>
          </w:tcPr>
          <w:p w14:paraId="05820DA7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1D24BC84" w14:textId="77777777" w:rsidR="003539E1" w:rsidRDefault="003539E1" w:rsidP="003539E1"/>
    <w:p w14:paraId="1D5E4DCF" w14:textId="77777777" w:rsidR="009A3C4A" w:rsidRDefault="009A3C4A" w:rsidP="009A3C4A"/>
    <w:p w14:paraId="45DBC9BA" w14:textId="77777777" w:rsidR="009A3C4A" w:rsidRPr="004F572C" w:rsidRDefault="009A3C4A" w:rsidP="009A3C4A">
      <w:pPr>
        <w:pStyle w:val="Heading1"/>
        <w:rPr>
          <w:lang w:val="en-US"/>
        </w:rPr>
      </w:pPr>
      <w:r w:rsidRPr="004F572C">
        <w:rPr>
          <w:lang w:val="en-US"/>
        </w:rPr>
        <w:t>13.</w:t>
      </w:r>
      <w:r>
        <w:rPr>
          <w:lang w:val="en-US"/>
        </w:rPr>
        <w:t>3</w:t>
      </w:r>
      <w:r>
        <w:rPr>
          <w:lang w:val="en-US"/>
        </w:rPr>
        <w:tab/>
      </w:r>
      <w:r w:rsidRPr="004F572C">
        <w:rPr>
          <w:lang w:val="en-US"/>
        </w:rPr>
        <w:t>Open Rel-1</w:t>
      </w:r>
      <w:r>
        <w:rPr>
          <w:lang w:val="en-US"/>
        </w:rPr>
        <w:t>7 W</w:t>
      </w:r>
      <w:r w:rsidRPr="004F572C">
        <w:rPr>
          <w:lang w:val="en-US"/>
        </w:rPr>
        <w:t>Is</w:t>
      </w:r>
    </w:p>
    <w:p w14:paraId="1BD6C202" w14:textId="77777777" w:rsidR="009A3C4A" w:rsidRDefault="009A3C4A" w:rsidP="009A3C4A"/>
    <w:p w14:paraId="733024FB" w14:textId="77777777" w:rsidR="00B94682" w:rsidRPr="00917427" w:rsidRDefault="00B94682" w:rsidP="00B9468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RP-240180</w:t>
      </w:r>
      <w:r>
        <w:rPr>
          <w:b/>
          <w:i/>
          <w:noProof/>
          <w:sz w:val="28"/>
        </w:rPr>
        <w:fldChar w:fldCharType="end"/>
      </w:r>
    </w:p>
    <w:p w14:paraId="1907AA92" w14:textId="77777777" w:rsidR="00B94682" w:rsidRPr="00784730" w:rsidRDefault="00B94682" w:rsidP="00B94682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6276068" w14:textId="77777777" w:rsidR="00B94682" w:rsidRPr="00050554" w:rsidRDefault="00B94682" w:rsidP="00B94682">
      <w:pPr>
        <w:rPr>
          <w:rFonts w:ascii="Arial" w:hAnsi="Arial" w:cs="Arial"/>
          <w:b/>
          <w:bCs/>
          <w:lang w:val="en-US"/>
        </w:rPr>
      </w:pPr>
    </w:p>
    <w:p w14:paraId="3FAA468E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2618816" w14:textId="77777777" w:rsidR="00B94682" w:rsidRPr="00E145B1" w:rsidRDefault="00B94682" w:rsidP="00B946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Rel-17 NR CA and DC; and NR and LTE DC Configurations (NR_CADC_NR_LTE_DC_R17-UEConTest)</w:t>
      </w:r>
      <w:r>
        <w:rPr>
          <w:rFonts w:ascii="Arial" w:hAnsi="Arial" w:cs="Arial"/>
          <w:b/>
          <w:bCs/>
        </w:rPr>
        <w:fldChar w:fldCharType="end"/>
      </w:r>
    </w:p>
    <w:p w14:paraId="72AE66F1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</w:t>
      </w:r>
      <w:r>
        <w:rPr>
          <w:rFonts w:ascii="Arial" w:hAnsi="Arial" w:cs="Arial"/>
          <w:b/>
          <w:bCs/>
        </w:rPr>
        <w:fldChar w:fldCharType="end"/>
      </w:r>
    </w:p>
    <w:p w14:paraId="27B0192D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9C293DD" w14:textId="77777777" w:rsidR="00B94682" w:rsidRDefault="00B94682" w:rsidP="00B9468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8AF47D3" w14:textId="77777777" w:rsidR="00B94682" w:rsidRPr="004E535C" w:rsidRDefault="00B94682" w:rsidP="00B946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94682" w:rsidRPr="004E535C" w14:paraId="3ACCF1AA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632884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163900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95A82B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613411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5173DBB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A7E257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A2C7F2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5DD6C6C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955F73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F7B8E0D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05694F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4A5B459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4047A1A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94682" w14:paraId="20522A96" w14:textId="77777777" w:rsidTr="00585DDF">
        <w:tc>
          <w:tcPr>
            <w:tcW w:w="879" w:type="dxa"/>
          </w:tcPr>
          <w:p w14:paraId="635FE5C4" w14:textId="77777777" w:rsidR="00B94682" w:rsidRDefault="00B94682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0FE7654" w14:textId="77777777" w:rsidR="00B94682" w:rsidRDefault="00B94682" w:rsidP="00585DDF">
            <w:r>
              <w:rPr>
                <w:sz w:val="16"/>
                <w:szCs w:val="16"/>
              </w:rPr>
              <w:t>3023</w:t>
            </w:r>
          </w:p>
        </w:tc>
        <w:tc>
          <w:tcPr>
            <w:tcW w:w="517" w:type="dxa"/>
          </w:tcPr>
          <w:p w14:paraId="6D0E6475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30C4BA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F806E2" w14:textId="77777777" w:rsidR="00B94682" w:rsidRDefault="00B94682" w:rsidP="00585DDF">
            <w:r>
              <w:rPr>
                <w:sz w:val="16"/>
                <w:szCs w:val="16"/>
              </w:rPr>
              <w:t>Addition of test frequencies for new R17 NR CA combos within FR1</w:t>
            </w:r>
          </w:p>
        </w:tc>
        <w:tc>
          <w:tcPr>
            <w:tcW w:w="517" w:type="dxa"/>
          </w:tcPr>
          <w:p w14:paraId="272CFAD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A01C25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0646B98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8069E2" w14:textId="77777777" w:rsidR="00B94682" w:rsidRDefault="00B94682" w:rsidP="00585DDF">
            <w:r>
              <w:rPr>
                <w:sz w:val="16"/>
                <w:szCs w:val="16"/>
              </w:rPr>
              <w:t>R5-240275</w:t>
            </w:r>
          </w:p>
        </w:tc>
        <w:tc>
          <w:tcPr>
            <w:tcW w:w="1597" w:type="dxa"/>
          </w:tcPr>
          <w:p w14:paraId="346AB767" w14:textId="77777777" w:rsidR="00B94682" w:rsidRDefault="00B94682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7D0ABC03" w14:textId="77777777" w:rsidR="00B94682" w:rsidRDefault="00B94682" w:rsidP="00585DDF">
            <w:r>
              <w:rPr>
                <w:sz w:val="16"/>
                <w:szCs w:val="16"/>
              </w:rPr>
              <w:t>NR_CADC_NR_LTE_DC</w:t>
            </w:r>
            <w:r>
              <w:rPr>
                <w:sz w:val="16"/>
                <w:szCs w:val="16"/>
              </w:rPr>
              <w:lastRenderedPageBreak/>
              <w:t>_R17-UEConTest</w:t>
            </w:r>
          </w:p>
        </w:tc>
        <w:tc>
          <w:tcPr>
            <w:tcW w:w="2323" w:type="dxa"/>
          </w:tcPr>
          <w:p w14:paraId="1FDBB7E0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29DEB9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4FAC8CFD" w14:textId="77777777" w:rsidTr="00585DDF">
        <w:tc>
          <w:tcPr>
            <w:tcW w:w="879" w:type="dxa"/>
          </w:tcPr>
          <w:p w14:paraId="0B388BFF" w14:textId="77777777" w:rsidR="00B94682" w:rsidRDefault="00B94682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35F5E67" w14:textId="77777777" w:rsidR="00B94682" w:rsidRDefault="00B94682" w:rsidP="00585DDF">
            <w:r>
              <w:rPr>
                <w:sz w:val="16"/>
                <w:szCs w:val="16"/>
              </w:rPr>
              <w:t>3036</w:t>
            </w:r>
          </w:p>
        </w:tc>
        <w:tc>
          <w:tcPr>
            <w:tcW w:w="517" w:type="dxa"/>
          </w:tcPr>
          <w:p w14:paraId="4CB541B3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A65747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6F242B" w14:textId="77777777" w:rsidR="00B94682" w:rsidRDefault="00B94682" w:rsidP="00585DDF">
            <w:r>
              <w:rPr>
                <w:sz w:val="16"/>
                <w:szCs w:val="16"/>
              </w:rPr>
              <w:t>Introduction of test frequencies for CA_n66A-n71A-n77(2A) and CA_n66A-n71A-n78(2A)</w:t>
            </w:r>
          </w:p>
        </w:tc>
        <w:tc>
          <w:tcPr>
            <w:tcW w:w="517" w:type="dxa"/>
          </w:tcPr>
          <w:p w14:paraId="0ACB7C9C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78313B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0585FE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F227C8" w14:textId="77777777" w:rsidR="00B94682" w:rsidRDefault="00B94682" w:rsidP="00585DDF">
            <w:r>
              <w:rPr>
                <w:sz w:val="16"/>
                <w:szCs w:val="16"/>
              </w:rPr>
              <w:t>R5-240460</w:t>
            </w:r>
          </w:p>
        </w:tc>
        <w:tc>
          <w:tcPr>
            <w:tcW w:w="1597" w:type="dxa"/>
          </w:tcPr>
          <w:p w14:paraId="0FECFA94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155A7DB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E1536DB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E62F2D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381AACB7" w14:textId="77777777" w:rsidTr="00585DDF">
        <w:tc>
          <w:tcPr>
            <w:tcW w:w="879" w:type="dxa"/>
          </w:tcPr>
          <w:p w14:paraId="29A9B63B" w14:textId="77777777" w:rsidR="00B94682" w:rsidRDefault="00B94682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EC0B39F" w14:textId="77777777" w:rsidR="00B94682" w:rsidRDefault="00B94682" w:rsidP="00585DDF">
            <w:r>
              <w:rPr>
                <w:sz w:val="16"/>
                <w:szCs w:val="16"/>
              </w:rPr>
              <w:t>3068</w:t>
            </w:r>
          </w:p>
        </w:tc>
        <w:tc>
          <w:tcPr>
            <w:tcW w:w="517" w:type="dxa"/>
          </w:tcPr>
          <w:p w14:paraId="71B7D1D2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F9574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953D17" w14:textId="77777777" w:rsidR="00B94682" w:rsidRDefault="00B94682" w:rsidP="00585DDF">
            <w:r>
              <w:rPr>
                <w:sz w:val="16"/>
                <w:szCs w:val="16"/>
              </w:rPr>
              <w:t>Introduction of test frequencies for CA_n1A-n28A-n78A and CA_n3A-n28A-n78A</w:t>
            </w:r>
          </w:p>
        </w:tc>
        <w:tc>
          <w:tcPr>
            <w:tcW w:w="517" w:type="dxa"/>
          </w:tcPr>
          <w:p w14:paraId="1B558B73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D38A6D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D7254A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26A1CC" w14:textId="77777777" w:rsidR="00B94682" w:rsidRDefault="00B94682" w:rsidP="00585DDF">
            <w:r>
              <w:rPr>
                <w:sz w:val="16"/>
                <w:szCs w:val="16"/>
              </w:rPr>
              <w:t>R5-240775</w:t>
            </w:r>
          </w:p>
        </w:tc>
        <w:tc>
          <w:tcPr>
            <w:tcW w:w="1597" w:type="dxa"/>
          </w:tcPr>
          <w:p w14:paraId="7319F71B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629CB82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C710814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4FB68B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07E87AA0" w14:textId="77777777" w:rsidTr="00585DDF">
        <w:tc>
          <w:tcPr>
            <w:tcW w:w="879" w:type="dxa"/>
          </w:tcPr>
          <w:p w14:paraId="7260C77D" w14:textId="77777777" w:rsidR="00B94682" w:rsidRDefault="00B94682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5D1EC8B" w14:textId="77777777" w:rsidR="00B94682" w:rsidRDefault="00B94682" w:rsidP="00585DDF">
            <w:r>
              <w:rPr>
                <w:sz w:val="16"/>
                <w:szCs w:val="16"/>
              </w:rPr>
              <w:t>3075</w:t>
            </w:r>
          </w:p>
        </w:tc>
        <w:tc>
          <w:tcPr>
            <w:tcW w:w="517" w:type="dxa"/>
          </w:tcPr>
          <w:p w14:paraId="616C33C9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0B9511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6267FF" w14:textId="77777777" w:rsidR="00B94682" w:rsidRDefault="00B94682" w:rsidP="00585DDF">
            <w:r>
              <w:rPr>
                <w:sz w:val="16"/>
                <w:szCs w:val="16"/>
              </w:rPr>
              <w:t>Update for additional NR-CA and NR-DC band configurations</w:t>
            </w:r>
          </w:p>
        </w:tc>
        <w:tc>
          <w:tcPr>
            <w:tcW w:w="517" w:type="dxa"/>
          </w:tcPr>
          <w:p w14:paraId="3C3C6BAB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FB4447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6774ABB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7ADA5A" w14:textId="77777777" w:rsidR="00B94682" w:rsidRDefault="00B94682" w:rsidP="00585DDF">
            <w:r>
              <w:rPr>
                <w:sz w:val="16"/>
                <w:szCs w:val="16"/>
              </w:rPr>
              <w:t>R5-241928</w:t>
            </w:r>
          </w:p>
        </w:tc>
        <w:tc>
          <w:tcPr>
            <w:tcW w:w="1597" w:type="dxa"/>
          </w:tcPr>
          <w:p w14:paraId="4917702F" w14:textId="77777777" w:rsidR="00B94682" w:rsidRDefault="00B94682" w:rsidP="00585DDF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23378B79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4EE76FA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571C60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044DB6A9" w14:textId="77777777" w:rsidTr="00585DDF">
        <w:tc>
          <w:tcPr>
            <w:tcW w:w="879" w:type="dxa"/>
          </w:tcPr>
          <w:p w14:paraId="7CB50764" w14:textId="77777777" w:rsidR="00B94682" w:rsidRDefault="00B94682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7E97B2B" w14:textId="77777777" w:rsidR="00B94682" w:rsidRDefault="00B94682" w:rsidP="00585DDF">
            <w:r>
              <w:rPr>
                <w:sz w:val="16"/>
                <w:szCs w:val="16"/>
              </w:rPr>
              <w:t>3076</w:t>
            </w:r>
          </w:p>
        </w:tc>
        <w:tc>
          <w:tcPr>
            <w:tcW w:w="517" w:type="dxa"/>
          </w:tcPr>
          <w:p w14:paraId="6326F391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5ADE6F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144396" w14:textId="77777777" w:rsidR="00B94682" w:rsidRDefault="00B94682" w:rsidP="00585DDF">
            <w:r>
              <w:rPr>
                <w:sz w:val="16"/>
                <w:szCs w:val="16"/>
              </w:rPr>
              <w:t>Update NR inter-band CA configurations FR1 four bands table</w:t>
            </w:r>
          </w:p>
        </w:tc>
        <w:tc>
          <w:tcPr>
            <w:tcW w:w="517" w:type="dxa"/>
          </w:tcPr>
          <w:p w14:paraId="01717D41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DEDD16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D47C5A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B374D0" w14:textId="77777777" w:rsidR="00B94682" w:rsidRDefault="00B94682" w:rsidP="00585DDF">
            <w:r>
              <w:rPr>
                <w:sz w:val="16"/>
                <w:szCs w:val="16"/>
              </w:rPr>
              <w:t>R5-240878</w:t>
            </w:r>
          </w:p>
        </w:tc>
        <w:tc>
          <w:tcPr>
            <w:tcW w:w="1597" w:type="dxa"/>
          </w:tcPr>
          <w:p w14:paraId="469553F6" w14:textId="77777777" w:rsidR="00B94682" w:rsidRDefault="00B94682" w:rsidP="00585DDF">
            <w:r>
              <w:rPr>
                <w:sz w:val="16"/>
                <w:szCs w:val="16"/>
              </w:rPr>
              <w:t>Verizon Spain</w:t>
            </w:r>
          </w:p>
        </w:tc>
        <w:tc>
          <w:tcPr>
            <w:tcW w:w="1122" w:type="dxa"/>
          </w:tcPr>
          <w:p w14:paraId="69C2DCB5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399EB82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ECDFAC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06B0DF86" w14:textId="77777777" w:rsidTr="00585DDF">
        <w:tc>
          <w:tcPr>
            <w:tcW w:w="879" w:type="dxa"/>
          </w:tcPr>
          <w:p w14:paraId="34651789" w14:textId="77777777" w:rsidR="00B94682" w:rsidRDefault="00B94682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544A7B5" w14:textId="77777777" w:rsidR="00B94682" w:rsidRDefault="00B94682" w:rsidP="00585DDF">
            <w:r>
              <w:rPr>
                <w:sz w:val="16"/>
                <w:szCs w:val="16"/>
              </w:rPr>
              <w:t>3078</w:t>
            </w:r>
          </w:p>
        </w:tc>
        <w:tc>
          <w:tcPr>
            <w:tcW w:w="517" w:type="dxa"/>
          </w:tcPr>
          <w:p w14:paraId="55E2826D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B267DC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476213" w14:textId="77777777" w:rsidR="00B94682" w:rsidRDefault="00B94682" w:rsidP="00585DDF">
            <w:r>
              <w:rPr>
                <w:sz w:val="16"/>
                <w:szCs w:val="16"/>
              </w:rPr>
              <w:t>Update additional inter-band NR CA configurations</w:t>
            </w:r>
          </w:p>
        </w:tc>
        <w:tc>
          <w:tcPr>
            <w:tcW w:w="517" w:type="dxa"/>
          </w:tcPr>
          <w:p w14:paraId="7D8A562E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19167A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080123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47EEA0" w14:textId="77777777" w:rsidR="00B94682" w:rsidRDefault="00B94682" w:rsidP="00585DDF">
            <w:r>
              <w:rPr>
                <w:sz w:val="16"/>
                <w:szCs w:val="16"/>
              </w:rPr>
              <w:t>R5-241708</w:t>
            </w:r>
          </w:p>
        </w:tc>
        <w:tc>
          <w:tcPr>
            <w:tcW w:w="1597" w:type="dxa"/>
          </w:tcPr>
          <w:p w14:paraId="3E9A2267" w14:textId="77777777" w:rsidR="00B94682" w:rsidRDefault="00B94682" w:rsidP="00585DDF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3A269EB0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6A29489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293A5D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511D998D" w14:textId="77777777" w:rsidTr="00585DDF">
        <w:tc>
          <w:tcPr>
            <w:tcW w:w="879" w:type="dxa"/>
          </w:tcPr>
          <w:p w14:paraId="4A7BD412" w14:textId="77777777" w:rsidR="00B94682" w:rsidRDefault="00B94682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B839FD1" w14:textId="77777777" w:rsidR="00B94682" w:rsidRDefault="00B94682" w:rsidP="00585DDF">
            <w:r>
              <w:rPr>
                <w:sz w:val="16"/>
                <w:szCs w:val="16"/>
              </w:rPr>
              <w:t>3094</w:t>
            </w:r>
          </w:p>
        </w:tc>
        <w:tc>
          <w:tcPr>
            <w:tcW w:w="517" w:type="dxa"/>
          </w:tcPr>
          <w:p w14:paraId="5396D045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C0BB8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E65F45" w14:textId="77777777" w:rsidR="00B94682" w:rsidRDefault="00B94682" w:rsidP="00585DDF">
            <w:r>
              <w:rPr>
                <w:sz w:val="16"/>
                <w:szCs w:val="16"/>
              </w:rPr>
              <w:t>Addition of test frequencies for CA n77(2A), BCS1, UL CA.</w:t>
            </w:r>
          </w:p>
        </w:tc>
        <w:tc>
          <w:tcPr>
            <w:tcW w:w="517" w:type="dxa"/>
          </w:tcPr>
          <w:p w14:paraId="1FE182E8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67B189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A12918A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661A87" w14:textId="77777777" w:rsidR="00B94682" w:rsidRDefault="00B94682" w:rsidP="00585DDF">
            <w:r>
              <w:rPr>
                <w:sz w:val="16"/>
                <w:szCs w:val="16"/>
              </w:rPr>
              <w:t>R5-241944</w:t>
            </w:r>
          </w:p>
        </w:tc>
        <w:tc>
          <w:tcPr>
            <w:tcW w:w="1597" w:type="dxa"/>
          </w:tcPr>
          <w:p w14:paraId="391453C8" w14:textId="77777777" w:rsidR="00B94682" w:rsidRDefault="00B94682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BDEF5F9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38F34E4" w14:textId="77777777" w:rsidR="00B94682" w:rsidRDefault="00B94682" w:rsidP="00585DDF">
            <w:r>
              <w:rPr>
                <w:sz w:val="16"/>
                <w:szCs w:val="16"/>
              </w:rPr>
              <w:t>4.3.1.1.5.77C.2.4.3.2</w:t>
            </w:r>
          </w:p>
        </w:tc>
        <w:tc>
          <w:tcPr>
            <w:tcW w:w="998" w:type="dxa"/>
          </w:tcPr>
          <w:p w14:paraId="77ECC3B9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43DB5608" w14:textId="77777777" w:rsidTr="00585DDF">
        <w:tc>
          <w:tcPr>
            <w:tcW w:w="879" w:type="dxa"/>
          </w:tcPr>
          <w:p w14:paraId="77988E1C" w14:textId="77777777" w:rsidR="00B94682" w:rsidRDefault="00B94682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290CAD9" w14:textId="77777777" w:rsidR="00B94682" w:rsidRDefault="00B94682" w:rsidP="00585DDF">
            <w:r>
              <w:rPr>
                <w:sz w:val="16"/>
                <w:szCs w:val="16"/>
              </w:rPr>
              <w:t>0571</w:t>
            </w:r>
          </w:p>
        </w:tc>
        <w:tc>
          <w:tcPr>
            <w:tcW w:w="517" w:type="dxa"/>
          </w:tcPr>
          <w:p w14:paraId="77C2B847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2466A5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827C52" w14:textId="77777777" w:rsidR="00B94682" w:rsidRDefault="00B94682" w:rsidP="00585DDF">
            <w:r>
              <w:rPr>
                <w:sz w:val="16"/>
                <w:szCs w:val="16"/>
              </w:rPr>
              <w:t>Addition of UE capability for new R17 NR CA combos within FR1</w:t>
            </w:r>
          </w:p>
        </w:tc>
        <w:tc>
          <w:tcPr>
            <w:tcW w:w="517" w:type="dxa"/>
          </w:tcPr>
          <w:p w14:paraId="3FE807FE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876993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CE9FF20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ED367A" w14:textId="77777777" w:rsidR="00B94682" w:rsidRDefault="00B94682" w:rsidP="00585DDF">
            <w:r>
              <w:rPr>
                <w:sz w:val="16"/>
                <w:szCs w:val="16"/>
              </w:rPr>
              <w:t>R5-240277</w:t>
            </w:r>
          </w:p>
        </w:tc>
        <w:tc>
          <w:tcPr>
            <w:tcW w:w="1597" w:type="dxa"/>
          </w:tcPr>
          <w:p w14:paraId="624FEDF0" w14:textId="77777777" w:rsidR="00B94682" w:rsidRDefault="00B94682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2F6807B3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4FC2D00" w14:textId="77777777" w:rsidR="00B94682" w:rsidRDefault="00B94682" w:rsidP="00585DDF">
            <w:r>
              <w:rPr>
                <w:sz w:val="16"/>
                <w:szCs w:val="16"/>
              </w:rPr>
              <w:t>A.4.3.2A.4.1 and A.4.3.2A.4.2</w:t>
            </w:r>
          </w:p>
        </w:tc>
        <w:tc>
          <w:tcPr>
            <w:tcW w:w="998" w:type="dxa"/>
          </w:tcPr>
          <w:p w14:paraId="19574413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94682" w14:paraId="26B981E4" w14:textId="77777777" w:rsidTr="00585DDF">
        <w:tc>
          <w:tcPr>
            <w:tcW w:w="879" w:type="dxa"/>
          </w:tcPr>
          <w:p w14:paraId="50805589" w14:textId="77777777" w:rsidR="00B94682" w:rsidRDefault="00B94682" w:rsidP="00585DDF">
            <w:r>
              <w:rPr>
                <w:sz w:val="16"/>
                <w:szCs w:val="16"/>
              </w:rPr>
              <w:lastRenderedPageBreak/>
              <w:t>38.508-2</w:t>
            </w:r>
          </w:p>
        </w:tc>
        <w:tc>
          <w:tcPr>
            <w:tcW w:w="637" w:type="dxa"/>
          </w:tcPr>
          <w:p w14:paraId="665E406F" w14:textId="77777777" w:rsidR="00B94682" w:rsidRDefault="00B94682" w:rsidP="00585DDF">
            <w:r>
              <w:rPr>
                <w:sz w:val="16"/>
                <w:szCs w:val="16"/>
              </w:rPr>
              <w:t>0583</w:t>
            </w:r>
          </w:p>
        </w:tc>
        <w:tc>
          <w:tcPr>
            <w:tcW w:w="517" w:type="dxa"/>
          </w:tcPr>
          <w:p w14:paraId="48DAD018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6E0688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FD52C4" w14:textId="77777777" w:rsidR="00B94682" w:rsidRDefault="00B94682" w:rsidP="00585DDF">
            <w:r>
              <w:rPr>
                <w:sz w:val="16"/>
                <w:szCs w:val="16"/>
              </w:rPr>
              <w:t>Introduction of CA_n66A-n71A-n77(2A) and CA_n66A-n71A-n78(2A) for physical layer baseline implementation capabilities</w:t>
            </w:r>
          </w:p>
        </w:tc>
        <w:tc>
          <w:tcPr>
            <w:tcW w:w="517" w:type="dxa"/>
          </w:tcPr>
          <w:p w14:paraId="215D0E5C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FC9B25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AD88500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73316F" w14:textId="77777777" w:rsidR="00B94682" w:rsidRDefault="00B94682" w:rsidP="00585DDF">
            <w:r>
              <w:rPr>
                <w:sz w:val="16"/>
                <w:szCs w:val="16"/>
              </w:rPr>
              <w:t>R5-240461</w:t>
            </w:r>
          </w:p>
        </w:tc>
        <w:tc>
          <w:tcPr>
            <w:tcW w:w="1597" w:type="dxa"/>
          </w:tcPr>
          <w:p w14:paraId="213C4066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F7F5110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2559BA4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40D1B2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6ED0F8BC" w14:textId="77777777" w:rsidTr="00585DDF">
        <w:tc>
          <w:tcPr>
            <w:tcW w:w="879" w:type="dxa"/>
          </w:tcPr>
          <w:p w14:paraId="35B8D4B5" w14:textId="77777777" w:rsidR="00B94682" w:rsidRDefault="00B94682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EC4E52B" w14:textId="77777777" w:rsidR="00B94682" w:rsidRDefault="00B94682" w:rsidP="00585DDF">
            <w:r>
              <w:rPr>
                <w:sz w:val="16"/>
                <w:szCs w:val="16"/>
              </w:rPr>
              <w:t>0592</w:t>
            </w:r>
          </w:p>
        </w:tc>
        <w:tc>
          <w:tcPr>
            <w:tcW w:w="517" w:type="dxa"/>
          </w:tcPr>
          <w:p w14:paraId="32986C0D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7608DD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3ECD77" w14:textId="77777777" w:rsidR="00B94682" w:rsidRDefault="00B94682" w:rsidP="00585DDF">
            <w:r>
              <w:rPr>
                <w:sz w:val="16"/>
                <w:szCs w:val="16"/>
              </w:rPr>
              <w:t>Update for additional NR-DC band configurations</w:t>
            </w:r>
          </w:p>
        </w:tc>
        <w:tc>
          <w:tcPr>
            <w:tcW w:w="517" w:type="dxa"/>
          </w:tcPr>
          <w:p w14:paraId="3F5D3D8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0D274C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EA9799B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AB17D5" w14:textId="77777777" w:rsidR="00B94682" w:rsidRDefault="00B94682" w:rsidP="00585DDF">
            <w:r>
              <w:rPr>
                <w:sz w:val="16"/>
                <w:szCs w:val="16"/>
              </w:rPr>
              <w:t>R5-241709</w:t>
            </w:r>
          </w:p>
        </w:tc>
        <w:tc>
          <w:tcPr>
            <w:tcW w:w="1597" w:type="dxa"/>
          </w:tcPr>
          <w:p w14:paraId="7CBE2F20" w14:textId="77777777" w:rsidR="00B94682" w:rsidRDefault="00B94682" w:rsidP="00585DDF">
            <w:r>
              <w:rPr>
                <w:sz w:val="16"/>
                <w:szCs w:val="16"/>
              </w:rPr>
              <w:t>Verizon Spain</w:t>
            </w:r>
          </w:p>
        </w:tc>
        <w:tc>
          <w:tcPr>
            <w:tcW w:w="1122" w:type="dxa"/>
          </w:tcPr>
          <w:p w14:paraId="2722DC48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F698128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8CD4EB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3CFCCD29" w14:textId="77777777" w:rsidTr="00585DDF">
        <w:tc>
          <w:tcPr>
            <w:tcW w:w="879" w:type="dxa"/>
          </w:tcPr>
          <w:p w14:paraId="61E33B6E" w14:textId="77777777" w:rsidR="00B94682" w:rsidRDefault="00B94682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56BE3F8" w14:textId="77777777" w:rsidR="00B94682" w:rsidRDefault="00B94682" w:rsidP="00585DDF">
            <w:r>
              <w:rPr>
                <w:sz w:val="16"/>
                <w:szCs w:val="16"/>
              </w:rPr>
              <w:t>0593</w:t>
            </w:r>
          </w:p>
        </w:tc>
        <w:tc>
          <w:tcPr>
            <w:tcW w:w="517" w:type="dxa"/>
          </w:tcPr>
          <w:p w14:paraId="77158858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1C7D5A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019008" w14:textId="77777777" w:rsidR="00B94682" w:rsidRDefault="00B94682" w:rsidP="00585DDF">
            <w:r>
              <w:rPr>
                <w:sz w:val="16"/>
                <w:szCs w:val="16"/>
              </w:rPr>
              <w:t>Update additional FR1 NR CA inter-band band configurations</w:t>
            </w:r>
          </w:p>
        </w:tc>
        <w:tc>
          <w:tcPr>
            <w:tcW w:w="517" w:type="dxa"/>
          </w:tcPr>
          <w:p w14:paraId="46FF4E6F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70D5C2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2C560B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91C6C9B" w14:textId="77777777" w:rsidR="00B94682" w:rsidRDefault="00B94682" w:rsidP="00585DDF">
            <w:r>
              <w:rPr>
                <w:sz w:val="16"/>
                <w:szCs w:val="16"/>
              </w:rPr>
              <w:t>R5-240887</w:t>
            </w:r>
          </w:p>
        </w:tc>
        <w:tc>
          <w:tcPr>
            <w:tcW w:w="1597" w:type="dxa"/>
          </w:tcPr>
          <w:p w14:paraId="427F3027" w14:textId="77777777" w:rsidR="00B94682" w:rsidRDefault="00B94682" w:rsidP="00585DDF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24672AB3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4DDE966" w14:textId="77777777" w:rsidR="00B94682" w:rsidRDefault="00B94682" w:rsidP="00585DDF">
            <w:r>
              <w:rPr>
                <w:sz w:val="16"/>
                <w:szCs w:val="16"/>
              </w:rPr>
              <w:t>A.4.3</w:t>
            </w:r>
          </w:p>
        </w:tc>
        <w:tc>
          <w:tcPr>
            <w:tcW w:w="998" w:type="dxa"/>
          </w:tcPr>
          <w:p w14:paraId="704FB5C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E8B8469" w14:textId="77777777" w:rsidTr="00585DDF">
        <w:tc>
          <w:tcPr>
            <w:tcW w:w="879" w:type="dxa"/>
          </w:tcPr>
          <w:p w14:paraId="49577722" w14:textId="77777777" w:rsidR="00B94682" w:rsidRDefault="00B94682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B823A01" w14:textId="77777777" w:rsidR="00B94682" w:rsidRDefault="00B94682" w:rsidP="00585DDF">
            <w:r>
              <w:rPr>
                <w:sz w:val="16"/>
                <w:szCs w:val="16"/>
              </w:rPr>
              <w:t>0596</w:t>
            </w:r>
          </w:p>
        </w:tc>
        <w:tc>
          <w:tcPr>
            <w:tcW w:w="517" w:type="dxa"/>
          </w:tcPr>
          <w:p w14:paraId="0DF80C5C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FEF0A5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62F83A" w14:textId="77777777" w:rsidR="00B94682" w:rsidRDefault="00B94682" w:rsidP="00585DDF">
            <w:r>
              <w:rPr>
                <w:sz w:val="16"/>
                <w:szCs w:val="16"/>
              </w:rPr>
              <w:t>Editorial correction to supported EN-DC configuration table</w:t>
            </w:r>
          </w:p>
        </w:tc>
        <w:tc>
          <w:tcPr>
            <w:tcW w:w="517" w:type="dxa"/>
          </w:tcPr>
          <w:p w14:paraId="59D9C6E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AF5851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BDBE634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E1B3D5E" w14:textId="77777777" w:rsidR="00B94682" w:rsidRDefault="00B94682" w:rsidP="00585DDF">
            <w:r>
              <w:rPr>
                <w:sz w:val="16"/>
                <w:szCs w:val="16"/>
              </w:rPr>
              <w:t>R5-241710</w:t>
            </w:r>
          </w:p>
        </w:tc>
        <w:tc>
          <w:tcPr>
            <w:tcW w:w="1597" w:type="dxa"/>
          </w:tcPr>
          <w:p w14:paraId="260E2F51" w14:textId="77777777" w:rsidR="00B94682" w:rsidRDefault="00B94682" w:rsidP="00585DDF">
            <w:r>
              <w:rPr>
                <w:sz w:val="16"/>
                <w:szCs w:val="16"/>
              </w:rPr>
              <w:t>WE Certification</w:t>
            </w:r>
          </w:p>
        </w:tc>
        <w:tc>
          <w:tcPr>
            <w:tcW w:w="1122" w:type="dxa"/>
          </w:tcPr>
          <w:p w14:paraId="093A0D1F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31617CF" w14:textId="77777777" w:rsidR="00B94682" w:rsidRDefault="00B94682" w:rsidP="00585DDF">
            <w:r>
              <w:rPr>
                <w:sz w:val="16"/>
                <w:szCs w:val="16"/>
              </w:rPr>
              <w:t>A.4.3.2B.2.3.1-2</w:t>
            </w:r>
          </w:p>
        </w:tc>
        <w:tc>
          <w:tcPr>
            <w:tcW w:w="998" w:type="dxa"/>
          </w:tcPr>
          <w:p w14:paraId="519C26DB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94682" w14:paraId="312C1E90" w14:textId="77777777" w:rsidTr="00585DDF">
        <w:tc>
          <w:tcPr>
            <w:tcW w:w="879" w:type="dxa"/>
          </w:tcPr>
          <w:p w14:paraId="79639CB6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D7FF9F5" w14:textId="77777777" w:rsidR="00B94682" w:rsidRDefault="00B94682" w:rsidP="00585DDF">
            <w:r>
              <w:rPr>
                <w:sz w:val="16"/>
                <w:szCs w:val="16"/>
              </w:rPr>
              <w:t>2610</w:t>
            </w:r>
          </w:p>
        </w:tc>
        <w:tc>
          <w:tcPr>
            <w:tcW w:w="517" w:type="dxa"/>
          </w:tcPr>
          <w:p w14:paraId="31A53859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6F6A0D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4445A6" w14:textId="77777777" w:rsidR="00B94682" w:rsidRDefault="00B94682" w:rsidP="00585DDF">
            <w:r>
              <w:rPr>
                <w:sz w:val="16"/>
                <w:szCs w:val="16"/>
              </w:rPr>
              <w:t>General updates of TS 38.521-1 clause 5 for R17 CA configurations</w:t>
            </w:r>
          </w:p>
        </w:tc>
        <w:tc>
          <w:tcPr>
            <w:tcW w:w="517" w:type="dxa"/>
          </w:tcPr>
          <w:p w14:paraId="4930AB6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2B52F2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819FC48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F0456D" w14:textId="77777777" w:rsidR="00B94682" w:rsidRDefault="00B94682" w:rsidP="00585DDF">
            <w:r>
              <w:rPr>
                <w:sz w:val="16"/>
                <w:szCs w:val="16"/>
              </w:rPr>
              <w:t>R5-241868</w:t>
            </w:r>
          </w:p>
        </w:tc>
        <w:tc>
          <w:tcPr>
            <w:tcW w:w="1597" w:type="dxa"/>
          </w:tcPr>
          <w:p w14:paraId="77A43665" w14:textId="77777777" w:rsidR="00B94682" w:rsidRDefault="00B94682" w:rsidP="00585DDF">
            <w:r>
              <w:rPr>
                <w:sz w:val="16"/>
                <w:szCs w:val="16"/>
              </w:rPr>
              <w:t>CU Digital Technology, Verizon, Nokia, KDDI</w:t>
            </w:r>
          </w:p>
        </w:tc>
        <w:tc>
          <w:tcPr>
            <w:tcW w:w="1122" w:type="dxa"/>
          </w:tcPr>
          <w:p w14:paraId="71C7ABB0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4126777" w14:textId="77777777" w:rsidR="00B94682" w:rsidRDefault="00B94682" w:rsidP="00585DDF">
            <w:r>
              <w:rPr>
                <w:sz w:val="16"/>
                <w:szCs w:val="16"/>
              </w:rPr>
              <w:t>5.2A.2.1  5.2A.2.2  5.5A.3.1  5.5A.3.2</w:t>
            </w:r>
          </w:p>
        </w:tc>
        <w:tc>
          <w:tcPr>
            <w:tcW w:w="998" w:type="dxa"/>
          </w:tcPr>
          <w:p w14:paraId="211802B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94682" w14:paraId="3FABE8D6" w14:textId="77777777" w:rsidTr="00585DDF">
        <w:tc>
          <w:tcPr>
            <w:tcW w:w="879" w:type="dxa"/>
          </w:tcPr>
          <w:p w14:paraId="049D4120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FD80EB1" w14:textId="77777777" w:rsidR="00B94682" w:rsidRDefault="00B94682" w:rsidP="00585DDF">
            <w:r>
              <w:rPr>
                <w:sz w:val="16"/>
                <w:szCs w:val="16"/>
              </w:rPr>
              <w:t>2633</w:t>
            </w:r>
          </w:p>
        </w:tc>
        <w:tc>
          <w:tcPr>
            <w:tcW w:w="517" w:type="dxa"/>
          </w:tcPr>
          <w:p w14:paraId="3EB85A44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6BC4DC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6C03D0" w14:textId="77777777" w:rsidR="00B94682" w:rsidRDefault="00B94682" w:rsidP="00585DDF">
            <w:r>
              <w:rPr>
                <w:sz w:val="16"/>
                <w:szCs w:val="16"/>
              </w:rPr>
              <w:t>Addition of spurious emissions, delta TIBc and UE maximum output power for new R17 NR CA combos within FR1</w:t>
            </w:r>
          </w:p>
        </w:tc>
        <w:tc>
          <w:tcPr>
            <w:tcW w:w="517" w:type="dxa"/>
          </w:tcPr>
          <w:p w14:paraId="70DB1EDF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3C48D3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C28B37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63782C" w14:textId="77777777" w:rsidR="00B94682" w:rsidRDefault="00B94682" w:rsidP="00585DDF">
            <w:r>
              <w:rPr>
                <w:sz w:val="16"/>
                <w:szCs w:val="16"/>
              </w:rPr>
              <w:t>R5-241734</w:t>
            </w:r>
          </w:p>
        </w:tc>
        <w:tc>
          <w:tcPr>
            <w:tcW w:w="1597" w:type="dxa"/>
          </w:tcPr>
          <w:p w14:paraId="1D061CDC" w14:textId="77777777" w:rsidR="00B94682" w:rsidRDefault="00B94682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0E8DD47B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21D1AC4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98D839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03DB1D1E" w14:textId="77777777" w:rsidTr="00585DDF">
        <w:tc>
          <w:tcPr>
            <w:tcW w:w="879" w:type="dxa"/>
          </w:tcPr>
          <w:p w14:paraId="41102352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327E8DE" w14:textId="77777777" w:rsidR="00B94682" w:rsidRDefault="00B94682" w:rsidP="00585DDF">
            <w:r>
              <w:rPr>
                <w:sz w:val="16"/>
                <w:szCs w:val="16"/>
              </w:rPr>
              <w:t>2635</w:t>
            </w:r>
          </w:p>
        </w:tc>
        <w:tc>
          <w:tcPr>
            <w:tcW w:w="517" w:type="dxa"/>
          </w:tcPr>
          <w:p w14:paraId="4D1D4B96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E9A98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18CF45" w14:textId="77777777" w:rsidR="00B94682" w:rsidRDefault="00B94682" w:rsidP="00585DDF">
            <w:r>
              <w:rPr>
                <w:sz w:val="16"/>
                <w:szCs w:val="16"/>
              </w:rPr>
              <w:t>Addition of delta RIBc and reference sensitivity for new R17 NR CA combos within FR1</w:t>
            </w:r>
          </w:p>
        </w:tc>
        <w:tc>
          <w:tcPr>
            <w:tcW w:w="517" w:type="dxa"/>
          </w:tcPr>
          <w:p w14:paraId="04D46B67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290005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F2A31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E67C368" w14:textId="77777777" w:rsidR="00B94682" w:rsidRDefault="00B94682" w:rsidP="00585DDF">
            <w:r>
              <w:rPr>
                <w:sz w:val="16"/>
                <w:szCs w:val="16"/>
              </w:rPr>
              <w:t>R5-241735</w:t>
            </w:r>
          </w:p>
        </w:tc>
        <w:tc>
          <w:tcPr>
            <w:tcW w:w="1597" w:type="dxa"/>
          </w:tcPr>
          <w:p w14:paraId="4DC05801" w14:textId="77777777" w:rsidR="00B94682" w:rsidRDefault="00B94682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66FCF56E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160595A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5083C0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1D84198C" w14:textId="77777777" w:rsidTr="00585DDF">
        <w:tc>
          <w:tcPr>
            <w:tcW w:w="879" w:type="dxa"/>
          </w:tcPr>
          <w:p w14:paraId="07F8BC80" w14:textId="77777777" w:rsidR="00B94682" w:rsidRDefault="00B94682" w:rsidP="00585DD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6C64419B" w14:textId="77777777" w:rsidR="00B94682" w:rsidRDefault="00B94682" w:rsidP="00585DDF">
            <w:r>
              <w:rPr>
                <w:sz w:val="16"/>
                <w:szCs w:val="16"/>
              </w:rPr>
              <w:t>2645</w:t>
            </w:r>
          </w:p>
        </w:tc>
        <w:tc>
          <w:tcPr>
            <w:tcW w:w="517" w:type="dxa"/>
          </w:tcPr>
          <w:p w14:paraId="5D35BF9B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049784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35869C" w14:textId="77777777" w:rsidR="00B94682" w:rsidRDefault="00B94682" w:rsidP="00585DDF">
            <w:r>
              <w:rPr>
                <w:sz w:val="16"/>
                <w:szCs w:val="16"/>
              </w:rPr>
              <w:t>Adding Reference sensitivity test requirements for CA_n66A-n71A-n77(2A) and CA_n66A-n71A-n78(2A)</w:t>
            </w:r>
          </w:p>
        </w:tc>
        <w:tc>
          <w:tcPr>
            <w:tcW w:w="517" w:type="dxa"/>
          </w:tcPr>
          <w:p w14:paraId="6179D8A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7856AE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A221E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7FBB32D" w14:textId="77777777" w:rsidR="00B94682" w:rsidRDefault="00B94682" w:rsidP="00585DDF">
            <w:r>
              <w:rPr>
                <w:sz w:val="16"/>
                <w:szCs w:val="16"/>
              </w:rPr>
              <w:t>R5-241736</w:t>
            </w:r>
          </w:p>
        </w:tc>
        <w:tc>
          <w:tcPr>
            <w:tcW w:w="1597" w:type="dxa"/>
          </w:tcPr>
          <w:p w14:paraId="5E157C6B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953021D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0850C4C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357988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34D89D14" w14:textId="77777777" w:rsidTr="00585DDF">
        <w:tc>
          <w:tcPr>
            <w:tcW w:w="879" w:type="dxa"/>
          </w:tcPr>
          <w:p w14:paraId="6FD4C53E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09FD89E" w14:textId="77777777" w:rsidR="00B94682" w:rsidRDefault="00B94682" w:rsidP="00585DDF">
            <w:r>
              <w:rPr>
                <w:sz w:val="16"/>
                <w:szCs w:val="16"/>
              </w:rPr>
              <w:t>2646</w:t>
            </w:r>
          </w:p>
        </w:tc>
        <w:tc>
          <w:tcPr>
            <w:tcW w:w="517" w:type="dxa"/>
          </w:tcPr>
          <w:p w14:paraId="1F45F5A6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EDA96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880AC4" w14:textId="77777777" w:rsidR="00B94682" w:rsidRDefault="00B94682" w:rsidP="00585DDF">
            <w:r>
              <w:rPr>
                <w:sz w:val="16"/>
                <w:szCs w:val="16"/>
              </w:rPr>
              <w:t>Add UE maximum power requirements for CA_n71A-n78A</w:t>
            </w:r>
          </w:p>
        </w:tc>
        <w:tc>
          <w:tcPr>
            <w:tcW w:w="517" w:type="dxa"/>
          </w:tcPr>
          <w:p w14:paraId="3711C5D7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DF8B44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DEE9873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55B716F" w14:textId="77777777" w:rsidR="00B94682" w:rsidRDefault="00B94682" w:rsidP="00585DDF">
            <w:r>
              <w:rPr>
                <w:sz w:val="16"/>
                <w:szCs w:val="16"/>
              </w:rPr>
              <w:t>R5-240465</w:t>
            </w:r>
          </w:p>
        </w:tc>
        <w:tc>
          <w:tcPr>
            <w:tcW w:w="1597" w:type="dxa"/>
          </w:tcPr>
          <w:p w14:paraId="601B7A53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930BB8A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D975A7F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77B146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6C967F51" w14:textId="77777777" w:rsidTr="00585DDF">
        <w:tc>
          <w:tcPr>
            <w:tcW w:w="879" w:type="dxa"/>
          </w:tcPr>
          <w:p w14:paraId="750EC927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347C28C" w14:textId="77777777" w:rsidR="00B94682" w:rsidRDefault="00B94682" w:rsidP="00585DDF">
            <w:r>
              <w:rPr>
                <w:sz w:val="16"/>
                <w:szCs w:val="16"/>
              </w:rPr>
              <w:t>2647</w:t>
            </w:r>
          </w:p>
        </w:tc>
        <w:tc>
          <w:tcPr>
            <w:tcW w:w="517" w:type="dxa"/>
          </w:tcPr>
          <w:p w14:paraId="02FF4590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1C4A7B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6207C2" w14:textId="77777777" w:rsidR="00B94682" w:rsidRDefault="00B94682" w:rsidP="00585DDF">
            <w:r>
              <w:rPr>
                <w:sz w:val="16"/>
                <w:szCs w:val="16"/>
              </w:rPr>
              <w:t>Add general spurious emissions for UE co-existence requirements for CA_n71A-n77A and CA_n71A-n78A</w:t>
            </w:r>
          </w:p>
        </w:tc>
        <w:tc>
          <w:tcPr>
            <w:tcW w:w="517" w:type="dxa"/>
          </w:tcPr>
          <w:p w14:paraId="09D07B5E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19691E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FE25E91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A52C322" w14:textId="77777777" w:rsidR="00B94682" w:rsidRDefault="00B94682" w:rsidP="00585DDF">
            <w:r>
              <w:rPr>
                <w:sz w:val="16"/>
                <w:szCs w:val="16"/>
              </w:rPr>
              <w:t>R5-240466</w:t>
            </w:r>
          </w:p>
        </w:tc>
        <w:tc>
          <w:tcPr>
            <w:tcW w:w="1597" w:type="dxa"/>
          </w:tcPr>
          <w:p w14:paraId="1414BCC1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A9A03F0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1960780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AA6FF8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3BE3A535" w14:textId="77777777" w:rsidTr="00585DDF">
        <w:tc>
          <w:tcPr>
            <w:tcW w:w="879" w:type="dxa"/>
          </w:tcPr>
          <w:p w14:paraId="649F4654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D59E0C0" w14:textId="77777777" w:rsidR="00B94682" w:rsidRDefault="00B94682" w:rsidP="00585DDF">
            <w:r>
              <w:rPr>
                <w:sz w:val="16"/>
                <w:szCs w:val="16"/>
              </w:rPr>
              <w:t>2659</w:t>
            </w:r>
          </w:p>
        </w:tc>
        <w:tc>
          <w:tcPr>
            <w:tcW w:w="517" w:type="dxa"/>
          </w:tcPr>
          <w:p w14:paraId="0C101698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3F8DD3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30B1DF" w14:textId="77777777" w:rsidR="00B94682" w:rsidRDefault="00B94682" w:rsidP="00585DDF">
            <w:r>
              <w:rPr>
                <w:sz w:val="16"/>
                <w:szCs w:val="16"/>
              </w:rPr>
              <w:t>Adding Reference sensitivity test requirements for CA_n1A-n28A-n78A and CA_n3A-n28A-n78A</w:t>
            </w:r>
          </w:p>
        </w:tc>
        <w:tc>
          <w:tcPr>
            <w:tcW w:w="517" w:type="dxa"/>
          </w:tcPr>
          <w:p w14:paraId="44245FCC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7C0042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22BF8A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21AE9A0" w14:textId="77777777" w:rsidR="00B94682" w:rsidRDefault="00B94682" w:rsidP="00585DDF">
            <w:r>
              <w:rPr>
                <w:sz w:val="16"/>
                <w:szCs w:val="16"/>
              </w:rPr>
              <w:t>R5-240777</w:t>
            </w:r>
          </w:p>
        </w:tc>
        <w:tc>
          <w:tcPr>
            <w:tcW w:w="1597" w:type="dxa"/>
          </w:tcPr>
          <w:p w14:paraId="2D816675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8446D58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423B6D0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292E56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34C9784C" w14:textId="77777777" w:rsidTr="00585DDF">
        <w:tc>
          <w:tcPr>
            <w:tcW w:w="879" w:type="dxa"/>
          </w:tcPr>
          <w:p w14:paraId="2745C7C9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B0E2237" w14:textId="77777777" w:rsidR="00B94682" w:rsidRDefault="00B94682" w:rsidP="00585DDF">
            <w:r>
              <w:rPr>
                <w:sz w:val="16"/>
                <w:szCs w:val="16"/>
              </w:rPr>
              <w:t>2668</w:t>
            </w:r>
          </w:p>
        </w:tc>
        <w:tc>
          <w:tcPr>
            <w:tcW w:w="517" w:type="dxa"/>
          </w:tcPr>
          <w:p w14:paraId="28437AAA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C587B3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F3C3DC" w14:textId="77777777" w:rsidR="00B94682" w:rsidRDefault="00B94682" w:rsidP="00585DDF">
            <w:r>
              <w:rPr>
                <w:sz w:val="16"/>
                <w:szCs w:val="16"/>
              </w:rPr>
              <w:t>Update of 6.3C.1 for minimum output power for SUL bands</w:t>
            </w:r>
          </w:p>
        </w:tc>
        <w:tc>
          <w:tcPr>
            <w:tcW w:w="517" w:type="dxa"/>
          </w:tcPr>
          <w:p w14:paraId="7DAD7CA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92FEB0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9416374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9137DA" w14:textId="77777777" w:rsidR="00B94682" w:rsidRDefault="00B94682" w:rsidP="00585DDF">
            <w:r>
              <w:rPr>
                <w:sz w:val="16"/>
                <w:szCs w:val="16"/>
              </w:rPr>
              <w:t>R5-240835</w:t>
            </w:r>
          </w:p>
        </w:tc>
        <w:tc>
          <w:tcPr>
            <w:tcW w:w="1597" w:type="dxa"/>
          </w:tcPr>
          <w:p w14:paraId="0A187074" w14:textId="77777777" w:rsidR="00B94682" w:rsidRDefault="00B94682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69EC5D7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418AFAE" w14:textId="77777777" w:rsidR="00B94682" w:rsidRDefault="00B94682" w:rsidP="00585DDF">
            <w:r>
              <w:rPr>
                <w:sz w:val="16"/>
                <w:szCs w:val="16"/>
              </w:rPr>
              <w:t>6.3C.1.4, 6.3C.1.5</w:t>
            </w:r>
          </w:p>
        </w:tc>
        <w:tc>
          <w:tcPr>
            <w:tcW w:w="998" w:type="dxa"/>
          </w:tcPr>
          <w:p w14:paraId="72189999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161B57F5" w14:textId="77777777" w:rsidTr="00585DDF">
        <w:tc>
          <w:tcPr>
            <w:tcW w:w="879" w:type="dxa"/>
          </w:tcPr>
          <w:p w14:paraId="3018BCE0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01298DE" w14:textId="77777777" w:rsidR="00B94682" w:rsidRDefault="00B94682" w:rsidP="00585DDF">
            <w:r>
              <w:rPr>
                <w:sz w:val="16"/>
                <w:szCs w:val="16"/>
              </w:rPr>
              <w:t>2669</w:t>
            </w:r>
          </w:p>
        </w:tc>
        <w:tc>
          <w:tcPr>
            <w:tcW w:w="517" w:type="dxa"/>
          </w:tcPr>
          <w:p w14:paraId="247F5F08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6D7C57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47E58F" w14:textId="77777777" w:rsidR="00B94682" w:rsidRDefault="00B94682" w:rsidP="00585DDF">
            <w:r>
              <w:rPr>
                <w:sz w:val="16"/>
                <w:szCs w:val="16"/>
              </w:rPr>
              <w:t>Update of 6.3C.2 for transmit OFF power for SUL bands</w:t>
            </w:r>
          </w:p>
        </w:tc>
        <w:tc>
          <w:tcPr>
            <w:tcW w:w="517" w:type="dxa"/>
          </w:tcPr>
          <w:p w14:paraId="253E4B2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D61DD0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429E0F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B69C10" w14:textId="77777777" w:rsidR="00B94682" w:rsidRDefault="00B94682" w:rsidP="00585DDF">
            <w:r>
              <w:rPr>
                <w:sz w:val="16"/>
                <w:szCs w:val="16"/>
              </w:rPr>
              <w:t>R5-240836</w:t>
            </w:r>
          </w:p>
        </w:tc>
        <w:tc>
          <w:tcPr>
            <w:tcW w:w="1597" w:type="dxa"/>
          </w:tcPr>
          <w:p w14:paraId="548DD9F8" w14:textId="77777777" w:rsidR="00B94682" w:rsidRDefault="00B94682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0EFD5DC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BEC3FCC" w14:textId="77777777" w:rsidR="00B94682" w:rsidRDefault="00B94682" w:rsidP="00585DDF">
            <w:r>
              <w:rPr>
                <w:sz w:val="16"/>
                <w:szCs w:val="16"/>
              </w:rPr>
              <w:t>6.3C.2.5</w:t>
            </w:r>
          </w:p>
        </w:tc>
        <w:tc>
          <w:tcPr>
            <w:tcW w:w="998" w:type="dxa"/>
          </w:tcPr>
          <w:p w14:paraId="61585E0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40F8BC7D" w14:textId="77777777" w:rsidTr="00585DDF">
        <w:tc>
          <w:tcPr>
            <w:tcW w:w="879" w:type="dxa"/>
          </w:tcPr>
          <w:p w14:paraId="320A14B1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7C8971A" w14:textId="77777777" w:rsidR="00B94682" w:rsidRDefault="00B94682" w:rsidP="00585DDF">
            <w:r>
              <w:rPr>
                <w:sz w:val="16"/>
                <w:szCs w:val="16"/>
              </w:rPr>
              <w:t>2671</w:t>
            </w:r>
          </w:p>
        </w:tc>
        <w:tc>
          <w:tcPr>
            <w:tcW w:w="517" w:type="dxa"/>
          </w:tcPr>
          <w:p w14:paraId="7559A140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8C082B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220D19" w14:textId="77777777" w:rsidR="00B94682" w:rsidRDefault="00B94682" w:rsidP="00585DDF">
            <w:r>
              <w:rPr>
                <w:sz w:val="16"/>
                <w:szCs w:val="16"/>
              </w:rPr>
              <w:t>Update reference sensitivity requirement table for additional band configurations</w:t>
            </w:r>
          </w:p>
        </w:tc>
        <w:tc>
          <w:tcPr>
            <w:tcW w:w="517" w:type="dxa"/>
          </w:tcPr>
          <w:p w14:paraId="6A5D49C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E34A81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5AE0518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060F1D" w14:textId="77777777" w:rsidR="00B94682" w:rsidRDefault="00B94682" w:rsidP="00585DDF">
            <w:r>
              <w:rPr>
                <w:sz w:val="16"/>
                <w:szCs w:val="16"/>
              </w:rPr>
              <w:t>R5-240888</w:t>
            </w:r>
          </w:p>
        </w:tc>
        <w:tc>
          <w:tcPr>
            <w:tcW w:w="1597" w:type="dxa"/>
          </w:tcPr>
          <w:p w14:paraId="037E7127" w14:textId="77777777" w:rsidR="00B94682" w:rsidRDefault="00B94682" w:rsidP="00585DDF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24C79FB1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946051D" w14:textId="77777777" w:rsidR="00B94682" w:rsidRDefault="00B94682" w:rsidP="00585DDF">
            <w:r>
              <w:rPr>
                <w:sz w:val="16"/>
                <w:szCs w:val="16"/>
              </w:rPr>
              <w:t>7.3A.1, 7.3A.2, 7.3A.3</w:t>
            </w:r>
          </w:p>
        </w:tc>
        <w:tc>
          <w:tcPr>
            <w:tcW w:w="998" w:type="dxa"/>
          </w:tcPr>
          <w:p w14:paraId="2E3EF98F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TR 38.905 CR 0868; TS/TR ... CR ... </w:t>
            </w:r>
          </w:p>
        </w:tc>
      </w:tr>
      <w:tr w:rsidR="00B94682" w14:paraId="4AEC76AB" w14:textId="77777777" w:rsidTr="00585DDF">
        <w:tc>
          <w:tcPr>
            <w:tcW w:w="879" w:type="dxa"/>
          </w:tcPr>
          <w:p w14:paraId="2163E393" w14:textId="77777777" w:rsidR="00B94682" w:rsidRDefault="00B94682" w:rsidP="00585DD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101E41EA" w14:textId="77777777" w:rsidR="00B94682" w:rsidRDefault="00B94682" w:rsidP="00585DDF">
            <w:r>
              <w:rPr>
                <w:sz w:val="16"/>
                <w:szCs w:val="16"/>
              </w:rPr>
              <w:t>2704</w:t>
            </w:r>
          </w:p>
        </w:tc>
        <w:tc>
          <w:tcPr>
            <w:tcW w:w="517" w:type="dxa"/>
          </w:tcPr>
          <w:p w14:paraId="73D37ABB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185824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FA0877" w14:textId="77777777" w:rsidR="00B94682" w:rsidRDefault="00B94682" w:rsidP="00585DDF">
            <w:r>
              <w:rPr>
                <w:sz w:val="16"/>
                <w:szCs w:val="16"/>
              </w:rPr>
              <w:t>Correction to Reference sensitivity for CA_n28A-n41A-n79A</w:t>
            </w:r>
          </w:p>
        </w:tc>
        <w:tc>
          <w:tcPr>
            <w:tcW w:w="517" w:type="dxa"/>
          </w:tcPr>
          <w:p w14:paraId="3E23773A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1B62C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D6A87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0A18C7" w14:textId="77777777" w:rsidR="00B94682" w:rsidRDefault="00B94682" w:rsidP="00585DDF">
            <w:r>
              <w:rPr>
                <w:sz w:val="16"/>
                <w:szCs w:val="16"/>
              </w:rPr>
              <w:t>R5-241737</w:t>
            </w:r>
          </w:p>
        </w:tc>
        <w:tc>
          <w:tcPr>
            <w:tcW w:w="1597" w:type="dxa"/>
          </w:tcPr>
          <w:p w14:paraId="47655692" w14:textId="77777777" w:rsidR="00B94682" w:rsidRDefault="00B94682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5B6F56F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6F2675C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740B90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1040E33D" w14:textId="77777777" w:rsidTr="00585DDF">
        <w:tc>
          <w:tcPr>
            <w:tcW w:w="879" w:type="dxa"/>
          </w:tcPr>
          <w:p w14:paraId="6C91526A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E13939D" w14:textId="77777777" w:rsidR="00B94682" w:rsidRDefault="00B94682" w:rsidP="00585DDF">
            <w:r>
              <w:rPr>
                <w:sz w:val="16"/>
                <w:szCs w:val="16"/>
              </w:rPr>
              <w:t>2705</w:t>
            </w:r>
          </w:p>
        </w:tc>
        <w:tc>
          <w:tcPr>
            <w:tcW w:w="517" w:type="dxa"/>
          </w:tcPr>
          <w:p w14:paraId="70129F1C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6EF467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A2D760" w14:textId="77777777" w:rsidR="00B94682" w:rsidRDefault="00B94682" w:rsidP="00585DDF">
            <w:r>
              <w:rPr>
                <w:sz w:val="16"/>
                <w:szCs w:val="16"/>
              </w:rPr>
              <w:t>Clarification of asymmetric BW in Rx test cases for CA</w:t>
            </w:r>
          </w:p>
        </w:tc>
        <w:tc>
          <w:tcPr>
            <w:tcW w:w="517" w:type="dxa"/>
          </w:tcPr>
          <w:p w14:paraId="6E2D746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D7C79E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111F2C1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9AC7B5" w14:textId="77777777" w:rsidR="00B94682" w:rsidRDefault="00B94682" w:rsidP="00585DDF">
            <w:r>
              <w:rPr>
                <w:sz w:val="16"/>
                <w:szCs w:val="16"/>
              </w:rPr>
              <w:t>R5-241738</w:t>
            </w:r>
          </w:p>
        </w:tc>
        <w:tc>
          <w:tcPr>
            <w:tcW w:w="1597" w:type="dxa"/>
          </w:tcPr>
          <w:p w14:paraId="24EC2C51" w14:textId="77777777" w:rsidR="00B94682" w:rsidRDefault="00B94682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36CF6CC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6449BA4" w14:textId="77777777" w:rsidR="00B94682" w:rsidRDefault="00B94682" w:rsidP="00585DDF">
            <w:r>
              <w:rPr>
                <w:sz w:val="16"/>
                <w:szCs w:val="16"/>
              </w:rPr>
              <w:t>7.3A.1, 7.3A.1_1, 7.3A.2, 7.3A.3, 7.5A.1, 7.5A.2, 7.5A.3, 7.6A.2.1, 7.6A.2.2, 7.6A.2.3, 7.6A.3.1, 7.6A.3.2, 7.6A.3.3, 7.6A.4.1, 7.6A.4.2, 7.6A.4.3, 7.8A.2.1, 7.8A.2.2, 7.8A.2.3, 7.9A.1</w:t>
            </w:r>
          </w:p>
        </w:tc>
        <w:tc>
          <w:tcPr>
            <w:tcW w:w="998" w:type="dxa"/>
          </w:tcPr>
          <w:p w14:paraId="2113D0E0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94682" w14:paraId="71E7A04B" w14:textId="77777777" w:rsidTr="00585DDF">
        <w:tc>
          <w:tcPr>
            <w:tcW w:w="879" w:type="dxa"/>
          </w:tcPr>
          <w:p w14:paraId="245A680A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B56090C" w14:textId="77777777" w:rsidR="00B94682" w:rsidRDefault="00B94682" w:rsidP="00585DDF">
            <w:r>
              <w:rPr>
                <w:sz w:val="16"/>
                <w:szCs w:val="16"/>
              </w:rPr>
              <w:t>2714</w:t>
            </w:r>
          </w:p>
        </w:tc>
        <w:tc>
          <w:tcPr>
            <w:tcW w:w="517" w:type="dxa"/>
          </w:tcPr>
          <w:p w14:paraId="6EA5DAC9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C75185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8F48EF" w14:textId="77777777" w:rsidR="00B94682" w:rsidRDefault="00B94682" w:rsidP="00585DDF">
            <w:r>
              <w:rPr>
                <w:sz w:val="16"/>
                <w:szCs w:val="16"/>
              </w:rPr>
              <w:t>Correction to note for inter-band CA including n48</w:t>
            </w:r>
          </w:p>
        </w:tc>
        <w:tc>
          <w:tcPr>
            <w:tcW w:w="517" w:type="dxa"/>
          </w:tcPr>
          <w:p w14:paraId="0BEDEF24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FBE449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771A4CD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CC35F8" w14:textId="77777777" w:rsidR="00B94682" w:rsidRDefault="00B94682" w:rsidP="00585DDF">
            <w:r>
              <w:rPr>
                <w:sz w:val="16"/>
                <w:szCs w:val="16"/>
              </w:rPr>
              <w:t>R5-241945</w:t>
            </w:r>
          </w:p>
        </w:tc>
        <w:tc>
          <w:tcPr>
            <w:tcW w:w="1597" w:type="dxa"/>
          </w:tcPr>
          <w:p w14:paraId="7E3F61B4" w14:textId="77777777" w:rsidR="00B94682" w:rsidRDefault="00B94682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09424D5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E55F5B1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BF59DF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4FD3C7A4" w14:textId="77777777" w:rsidTr="00585DDF">
        <w:tc>
          <w:tcPr>
            <w:tcW w:w="879" w:type="dxa"/>
          </w:tcPr>
          <w:p w14:paraId="5DFD46BE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88FDDA2" w14:textId="77777777" w:rsidR="00B94682" w:rsidRDefault="00B94682" w:rsidP="00585DDF">
            <w:r>
              <w:rPr>
                <w:sz w:val="16"/>
                <w:szCs w:val="16"/>
              </w:rPr>
              <w:t>2715</w:t>
            </w:r>
          </w:p>
        </w:tc>
        <w:tc>
          <w:tcPr>
            <w:tcW w:w="517" w:type="dxa"/>
          </w:tcPr>
          <w:p w14:paraId="22367E4C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97F969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47F5C8" w14:textId="77777777" w:rsidR="00B94682" w:rsidRDefault="00B94682" w:rsidP="00585DDF">
            <w:r>
              <w:rPr>
                <w:sz w:val="16"/>
                <w:szCs w:val="16"/>
              </w:rPr>
              <w:t>Correction to Reference sensitivity for CA_n26A-n70A</w:t>
            </w:r>
          </w:p>
        </w:tc>
        <w:tc>
          <w:tcPr>
            <w:tcW w:w="517" w:type="dxa"/>
          </w:tcPr>
          <w:p w14:paraId="77ACBBD1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AE29AD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C81A94B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54854BF" w14:textId="77777777" w:rsidR="00B94682" w:rsidRDefault="00B94682" w:rsidP="00585DDF">
            <w:r>
              <w:rPr>
                <w:sz w:val="16"/>
                <w:szCs w:val="16"/>
              </w:rPr>
              <w:t>R5-242015</w:t>
            </w:r>
          </w:p>
        </w:tc>
        <w:tc>
          <w:tcPr>
            <w:tcW w:w="1597" w:type="dxa"/>
          </w:tcPr>
          <w:p w14:paraId="22E80D90" w14:textId="77777777" w:rsidR="00B94682" w:rsidRDefault="00B94682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B5D0F8D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C2A5D93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54C9F1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3B41B300" w14:textId="77777777" w:rsidTr="00585DDF">
        <w:tc>
          <w:tcPr>
            <w:tcW w:w="879" w:type="dxa"/>
          </w:tcPr>
          <w:p w14:paraId="0A9EB50D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59466C1" w14:textId="77777777" w:rsidR="00B94682" w:rsidRDefault="00B94682" w:rsidP="00585DDF">
            <w:r>
              <w:rPr>
                <w:sz w:val="16"/>
                <w:szCs w:val="16"/>
              </w:rPr>
              <w:t>2728</w:t>
            </w:r>
          </w:p>
        </w:tc>
        <w:tc>
          <w:tcPr>
            <w:tcW w:w="517" w:type="dxa"/>
          </w:tcPr>
          <w:p w14:paraId="2936A1FA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F0BF93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F23661" w14:textId="77777777" w:rsidR="00B94682" w:rsidRDefault="00B94682" w:rsidP="00585DDF">
            <w:r>
              <w:rPr>
                <w:sz w:val="16"/>
                <w:szCs w:val="16"/>
              </w:rPr>
              <w:t>Update of 4DL CA test cases</w:t>
            </w:r>
          </w:p>
        </w:tc>
        <w:tc>
          <w:tcPr>
            <w:tcW w:w="517" w:type="dxa"/>
          </w:tcPr>
          <w:p w14:paraId="041D082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CD61C7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2D0B4D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17540E" w14:textId="77777777" w:rsidR="00B94682" w:rsidRDefault="00B94682" w:rsidP="00585DDF">
            <w:r>
              <w:rPr>
                <w:sz w:val="16"/>
                <w:szCs w:val="16"/>
              </w:rPr>
              <w:t>R5-241907</w:t>
            </w:r>
          </w:p>
        </w:tc>
        <w:tc>
          <w:tcPr>
            <w:tcW w:w="1597" w:type="dxa"/>
          </w:tcPr>
          <w:p w14:paraId="230050B7" w14:textId="77777777" w:rsidR="00B94682" w:rsidRDefault="00B94682" w:rsidP="00585DDF">
            <w:r>
              <w:rPr>
                <w:sz w:val="16"/>
                <w:szCs w:val="16"/>
              </w:rPr>
              <w:t>ROHDE &amp; SCHWARZ, Verizon</w:t>
            </w:r>
          </w:p>
        </w:tc>
        <w:tc>
          <w:tcPr>
            <w:tcW w:w="1122" w:type="dxa"/>
          </w:tcPr>
          <w:p w14:paraId="5E2535B9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48AF1B7" w14:textId="77777777" w:rsidR="00B94682" w:rsidRDefault="00B94682" w:rsidP="00585DDF">
            <w:r>
              <w:rPr>
                <w:sz w:val="16"/>
                <w:szCs w:val="16"/>
              </w:rPr>
              <w:t>7.3A.3, 7.3A.3.4.1, 7.3A.3.5, 7.4A.3.4.1, 7.4A.3.4.2, 7.5A.3.4.2, 7.6A.2.3.4.2, 7.6A.3.3.4.2</w:t>
            </w:r>
          </w:p>
        </w:tc>
        <w:tc>
          <w:tcPr>
            <w:tcW w:w="998" w:type="dxa"/>
          </w:tcPr>
          <w:p w14:paraId="7167EED1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TR 38.905 CR 0877 TS 38.522 CR 0399; TS/TR ... CR ... </w:t>
            </w:r>
          </w:p>
        </w:tc>
      </w:tr>
      <w:tr w:rsidR="00B94682" w14:paraId="10D7A6B7" w14:textId="77777777" w:rsidTr="00585DDF">
        <w:tc>
          <w:tcPr>
            <w:tcW w:w="879" w:type="dxa"/>
          </w:tcPr>
          <w:p w14:paraId="627CD034" w14:textId="77777777" w:rsidR="00B94682" w:rsidRDefault="00B94682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94C467C" w14:textId="77777777" w:rsidR="00B94682" w:rsidRDefault="00B94682" w:rsidP="00585DDF">
            <w:r>
              <w:rPr>
                <w:sz w:val="16"/>
                <w:szCs w:val="16"/>
              </w:rPr>
              <w:t>1748</w:t>
            </w:r>
          </w:p>
        </w:tc>
        <w:tc>
          <w:tcPr>
            <w:tcW w:w="517" w:type="dxa"/>
          </w:tcPr>
          <w:p w14:paraId="2E38FCF5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4D0AC9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A39B4F" w14:textId="77777777" w:rsidR="00B94682" w:rsidRDefault="00B94682" w:rsidP="00585DDF">
            <w:r>
              <w:rPr>
                <w:sz w:val="16"/>
                <w:szCs w:val="16"/>
              </w:rPr>
              <w:t>Correction to Reference sensitivity for DC_21A_n28A</w:t>
            </w:r>
          </w:p>
        </w:tc>
        <w:tc>
          <w:tcPr>
            <w:tcW w:w="517" w:type="dxa"/>
          </w:tcPr>
          <w:p w14:paraId="6089FAD1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680AF4" w14:textId="77777777" w:rsidR="00B94682" w:rsidRDefault="00B94682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3A79031D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794C85" w14:textId="77777777" w:rsidR="00B94682" w:rsidRDefault="00B94682" w:rsidP="00585DDF">
            <w:r>
              <w:rPr>
                <w:sz w:val="16"/>
                <w:szCs w:val="16"/>
              </w:rPr>
              <w:t>R5-241108</w:t>
            </w:r>
          </w:p>
        </w:tc>
        <w:tc>
          <w:tcPr>
            <w:tcW w:w="1597" w:type="dxa"/>
          </w:tcPr>
          <w:p w14:paraId="7B79741D" w14:textId="77777777" w:rsidR="00B94682" w:rsidRDefault="00B94682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D6868A7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983D311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450B84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212BA420" w14:textId="77777777" w:rsidTr="00585DDF">
        <w:tc>
          <w:tcPr>
            <w:tcW w:w="879" w:type="dxa"/>
          </w:tcPr>
          <w:p w14:paraId="3C237334" w14:textId="77777777" w:rsidR="00B94682" w:rsidRDefault="00B94682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70758A0" w14:textId="77777777" w:rsidR="00B94682" w:rsidRDefault="00B94682" w:rsidP="00585DDF"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</w:tcPr>
          <w:p w14:paraId="2FDFB796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92B794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998A8B" w14:textId="77777777" w:rsidR="00B94682" w:rsidRDefault="00B94682" w:rsidP="00585DDF">
            <w:r>
              <w:rPr>
                <w:sz w:val="16"/>
                <w:szCs w:val="16"/>
              </w:rPr>
              <w:t>Update of applicability for FR1 4DL CA test cases</w:t>
            </w:r>
          </w:p>
        </w:tc>
        <w:tc>
          <w:tcPr>
            <w:tcW w:w="517" w:type="dxa"/>
          </w:tcPr>
          <w:p w14:paraId="4C64F845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955FFB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90161E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3AD795B" w14:textId="77777777" w:rsidR="00B94682" w:rsidRDefault="00B94682" w:rsidP="00585DDF">
            <w:r>
              <w:rPr>
                <w:sz w:val="16"/>
                <w:szCs w:val="16"/>
              </w:rPr>
              <w:t>R5-241946</w:t>
            </w:r>
          </w:p>
        </w:tc>
        <w:tc>
          <w:tcPr>
            <w:tcW w:w="1597" w:type="dxa"/>
          </w:tcPr>
          <w:p w14:paraId="211566A9" w14:textId="77777777" w:rsidR="00B94682" w:rsidRDefault="00B94682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D1029A0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019BCDD" w14:textId="77777777" w:rsidR="00B94682" w:rsidRDefault="00B94682" w:rsidP="00585DDF"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 w14:paraId="766F26AD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B94682" w14:paraId="0AFC0F1C" w14:textId="77777777" w:rsidTr="00585DDF">
        <w:tc>
          <w:tcPr>
            <w:tcW w:w="879" w:type="dxa"/>
          </w:tcPr>
          <w:p w14:paraId="224428AF" w14:textId="77777777" w:rsidR="00B94682" w:rsidRDefault="00B94682" w:rsidP="00585DDF">
            <w:r>
              <w:rPr>
                <w:sz w:val="16"/>
                <w:szCs w:val="16"/>
              </w:rPr>
              <w:lastRenderedPageBreak/>
              <w:t>38.905</w:t>
            </w:r>
          </w:p>
        </w:tc>
        <w:tc>
          <w:tcPr>
            <w:tcW w:w="637" w:type="dxa"/>
          </w:tcPr>
          <w:p w14:paraId="2BD978DF" w14:textId="77777777" w:rsidR="00B94682" w:rsidRDefault="00B94682" w:rsidP="00585DDF">
            <w:r>
              <w:rPr>
                <w:sz w:val="16"/>
                <w:szCs w:val="16"/>
              </w:rPr>
              <w:t>0855</w:t>
            </w:r>
          </w:p>
        </w:tc>
        <w:tc>
          <w:tcPr>
            <w:tcW w:w="517" w:type="dxa"/>
          </w:tcPr>
          <w:p w14:paraId="50FEDECC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B62581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C9A732" w14:textId="77777777" w:rsidR="00B94682" w:rsidRDefault="00B94682" w:rsidP="00585DDF">
            <w:r>
              <w:rPr>
                <w:sz w:val="16"/>
                <w:szCs w:val="16"/>
              </w:rPr>
              <w:t>Addition of reference sensitivity and spurious emissions TP analysis for new R17 NR CA combos within FR1</w:t>
            </w:r>
          </w:p>
        </w:tc>
        <w:tc>
          <w:tcPr>
            <w:tcW w:w="517" w:type="dxa"/>
          </w:tcPr>
          <w:p w14:paraId="1D200122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D83244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0D4E64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853D8E" w14:textId="77777777" w:rsidR="00B94682" w:rsidRDefault="00B94682" w:rsidP="00585DDF">
            <w:r>
              <w:rPr>
                <w:sz w:val="16"/>
                <w:szCs w:val="16"/>
              </w:rPr>
              <w:t>R5-240325</w:t>
            </w:r>
          </w:p>
        </w:tc>
        <w:tc>
          <w:tcPr>
            <w:tcW w:w="1597" w:type="dxa"/>
          </w:tcPr>
          <w:p w14:paraId="1B97214B" w14:textId="77777777" w:rsidR="00B94682" w:rsidRDefault="00B94682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0FE4F046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CE25F7B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75D868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6087258F" w14:textId="77777777" w:rsidTr="00585DDF">
        <w:tc>
          <w:tcPr>
            <w:tcW w:w="879" w:type="dxa"/>
          </w:tcPr>
          <w:p w14:paraId="02DC6C6F" w14:textId="77777777" w:rsidR="00B94682" w:rsidRDefault="00B94682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D3887D5" w14:textId="77777777" w:rsidR="00B94682" w:rsidRDefault="00B94682" w:rsidP="00585DDF">
            <w:r>
              <w:rPr>
                <w:sz w:val="16"/>
                <w:szCs w:val="16"/>
              </w:rPr>
              <w:t>0859</w:t>
            </w:r>
          </w:p>
        </w:tc>
        <w:tc>
          <w:tcPr>
            <w:tcW w:w="517" w:type="dxa"/>
          </w:tcPr>
          <w:p w14:paraId="5CBFE859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417360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F409EE" w14:textId="77777777" w:rsidR="00B94682" w:rsidRDefault="00B94682" w:rsidP="00585DDF">
            <w:r>
              <w:rPr>
                <w:sz w:val="16"/>
                <w:szCs w:val="16"/>
              </w:rPr>
              <w:t>Introduction of reference sensitivity test point analysis for CA_n66A-n71A-n77(2A) and CA_n66A-n71A-n78(2A)</w:t>
            </w:r>
          </w:p>
        </w:tc>
        <w:tc>
          <w:tcPr>
            <w:tcW w:w="517" w:type="dxa"/>
          </w:tcPr>
          <w:p w14:paraId="232DEA6C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86E78F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96E26E0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D6359D" w14:textId="77777777" w:rsidR="00B94682" w:rsidRDefault="00B94682" w:rsidP="00585DDF">
            <w:r>
              <w:rPr>
                <w:sz w:val="16"/>
                <w:szCs w:val="16"/>
              </w:rPr>
              <w:t>R5-240462</w:t>
            </w:r>
          </w:p>
        </w:tc>
        <w:tc>
          <w:tcPr>
            <w:tcW w:w="1597" w:type="dxa"/>
          </w:tcPr>
          <w:p w14:paraId="41D3CADC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51A3974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A1B07B0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0297D2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75175E34" w14:textId="77777777" w:rsidTr="00585DDF">
        <w:tc>
          <w:tcPr>
            <w:tcW w:w="879" w:type="dxa"/>
          </w:tcPr>
          <w:p w14:paraId="3BB8C9B9" w14:textId="77777777" w:rsidR="00B94682" w:rsidRDefault="00B94682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B1F91D4" w14:textId="77777777" w:rsidR="00B94682" w:rsidRDefault="00B94682" w:rsidP="00585DDF">
            <w:r>
              <w:rPr>
                <w:sz w:val="16"/>
                <w:szCs w:val="16"/>
              </w:rPr>
              <w:t>0860</w:t>
            </w:r>
          </w:p>
        </w:tc>
        <w:tc>
          <w:tcPr>
            <w:tcW w:w="517" w:type="dxa"/>
          </w:tcPr>
          <w:p w14:paraId="452A40C4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037560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BA9300" w14:textId="77777777" w:rsidR="00B94682" w:rsidRDefault="00B94682" w:rsidP="00585DDF">
            <w:r>
              <w:rPr>
                <w:sz w:val="16"/>
                <w:szCs w:val="16"/>
              </w:rPr>
              <w:t>Introduction of spurious emission TP analysis for CA_n71A-n78A</w:t>
            </w:r>
          </w:p>
        </w:tc>
        <w:tc>
          <w:tcPr>
            <w:tcW w:w="517" w:type="dxa"/>
          </w:tcPr>
          <w:p w14:paraId="1CA670DF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44E26B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5AF00AE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5B9FCEF" w14:textId="77777777" w:rsidR="00B94682" w:rsidRDefault="00B94682" w:rsidP="00585DDF">
            <w:r>
              <w:rPr>
                <w:sz w:val="16"/>
                <w:szCs w:val="16"/>
              </w:rPr>
              <w:t>R5-240464</w:t>
            </w:r>
          </w:p>
        </w:tc>
        <w:tc>
          <w:tcPr>
            <w:tcW w:w="1597" w:type="dxa"/>
          </w:tcPr>
          <w:p w14:paraId="2B2941FB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8D4F5E6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CEA6FD7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D16B89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13686EF5" w14:textId="77777777" w:rsidTr="00585DDF">
        <w:tc>
          <w:tcPr>
            <w:tcW w:w="879" w:type="dxa"/>
          </w:tcPr>
          <w:p w14:paraId="1C85DF43" w14:textId="77777777" w:rsidR="00B94682" w:rsidRDefault="00B94682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6D2D63E" w14:textId="77777777" w:rsidR="00B94682" w:rsidRDefault="00B94682" w:rsidP="00585DDF">
            <w:r>
              <w:rPr>
                <w:sz w:val="16"/>
                <w:szCs w:val="16"/>
              </w:rPr>
              <w:t>0862</w:t>
            </w:r>
          </w:p>
        </w:tc>
        <w:tc>
          <w:tcPr>
            <w:tcW w:w="517" w:type="dxa"/>
          </w:tcPr>
          <w:p w14:paraId="7171FE9C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418AB4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72E1C0" w14:textId="77777777" w:rsidR="00B94682" w:rsidRDefault="00B94682" w:rsidP="00585DDF">
            <w:r>
              <w:rPr>
                <w:sz w:val="16"/>
                <w:szCs w:val="16"/>
              </w:rPr>
              <w:t>Introduction of reference sensitivity test point analysis for CA_n1A-n28A-n78A and CA_n3A-n28A-n78A</w:t>
            </w:r>
          </w:p>
        </w:tc>
        <w:tc>
          <w:tcPr>
            <w:tcW w:w="517" w:type="dxa"/>
          </w:tcPr>
          <w:p w14:paraId="504B4BBB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A51B9F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21A90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5E84ED" w14:textId="77777777" w:rsidR="00B94682" w:rsidRDefault="00B94682" w:rsidP="00585DDF">
            <w:r>
              <w:rPr>
                <w:sz w:val="16"/>
                <w:szCs w:val="16"/>
              </w:rPr>
              <w:t>R5-240776</w:t>
            </w:r>
          </w:p>
        </w:tc>
        <w:tc>
          <w:tcPr>
            <w:tcW w:w="1597" w:type="dxa"/>
          </w:tcPr>
          <w:p w14:paraId="331E5CF4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EE0C2DA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F9FE03C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6A6318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1B6C1F21" w14:textId="77777777" w:rsidTr="00585DDF">
        <w:tc>
          <w:tcPr>
            <w:tcW w:w="879" w:type="dxa"/>
          </w:tcPr>
          <w:p w14:paraId="28755B50" w14:textId="77777777" w:rsidR="00B94682" w:rsidRDefault="00B94682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93CC948" w14:textId="77777777" w:rsidR="00B94682" w:rsidRDefault="00B94682" w:rsidP="00585DDF">
            <w:r>
              <w:rPr>
                <w:sz w:val="16"/>
                <w:szCs w:val="16"/>
              </w:rPr>
              <w:t>0868</w:t>
            </w:r>
          </w:p>
        </w:tc>
        <w:tc>
          <w:tcPr>
            <w:tcW w:w="517" w:type="dxa"/>
          </w:tcPr>
          <w:p w14:paraId="6C0291FD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A79803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7F83BA" w14:textId="77777777" w:rsidR="00B94682" w:rsidRDefault="00B94682" w:rsidP="00585DDF">
            <w:r>
              <w:rPr>
                <w:sz w:val="16"/>
                <w:szCs w:val="16"/>
              </w:rPr>
              <w:t>Update reference sensitivity test cases for additional band configurations</w:t>
            </w:r>
          </w:p>
        </w:tc>
        <w:tc>
          <w:tcPr>
            <w:tcW w:w="517" w:type="dxa"/>
          </w:tcPr>
          <w:p w14:paraId="4FED7234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4303A3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CEF80C0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2AF4E2" w14:textId="77777777" w:rsidR="00B94682" w:rsidRDefault="00B94682" w:rsidP="00585DDF">
            <w:r>
              <w:rPr>
                <w:sz w:val="16"/>
                <w:szCs w:val="16"/>
              </w:rPr>
              <w:t>R5-240891</w:t>
            </w:r>
          </w:p>
        </w:tc>
        <w:tc>
          <w:tcPr>
            <w:tcW w:w="1597" w:type="dxa"/>
          </w:tcPr>
          <w:p w14:paraId="2A013F3F" w14:textId="77777777" w:rsidR="00B94682" w:rsidRDefault="00B94682" w:rsidP="00585DDF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0CE40FC2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43D3DF9" w14:textId="77777777" w:rsidR="00B94682" w:rsidRDefault="00B94682" w:rsidP="00585DDF">
            <w:r>
              <w:rPr>
                <w:sz w:val="16"/>
                <w:szCs w:val="16"/>
              </w:rPr>
              <w:t>4.1.3</w:t>
            </w:r>
          </w:p>
        </w:tc>
        <w:tc>
          <w:tcPr>
            <w:tcW w:w="998" w:type="dxa"/>
          </w:tcPr>
          <w:p w14:paraId="5C7F51A5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 38.521-1 CR 2671; TS/TR ... CR ... </w:t>
            </w:r>
          </w:p>
        </w:tc>
      </w:tr>
      <w:tr w:rsidR="00B94682" w14:paraId="65DEB793" w14:textId="77777777" w:rsidTr="00585DDF">
        <w:tc>
          <w:tcPr>
            <w:tcW w:w="879" w:type="dxa"/>
          </w:tcPr>
          <w:p w14:paraId="1DF2F5F4" w14:textId="77777777" w:rsidR="00B94682" w:rsidRDefault="00B94682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CD257A1" w14:textId="77777777" w:rsidR="00B94682" w:rsidRDefault="00B94682" w:rsidP="00585DDF">
            <w:r>
              <w:rPr>
                <w:sz w:val="16"/>
                <w:szCs w:val="16"/>
              </w:rPr>
              <w:t>0877</w:t>
            </w:r>
          </w:p>
        </w:tc>
        <w:tc>
          <w:tcPr>
            <w:tcW w:w="517" w:type="dxa"/>
          </w:tcPr>
          <w:p w14:paraId="7C7861A0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46226C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A36744" w14:textId="77777777" w:rsidR="00B94682" w:rsidRDefault="00B94682" w:rsidP="00585DDF">
            <w:r>
              <w:rPr>
                <w:sz w:val="16"/>
                <w:szCs w:val="16"/>
              </w:rPr>
              <w:t>Update of test point selection for 4DL CA configurations</w:t>
            </w:r>
          </w:p>
        </w:tc>
        <w:tc>
          <w:tcPr>
            <w:tcW w:w="517" w:type="dxa"/>
          </w:tcPr>
          <w:p w14:paraId="19BD9A56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D687AC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61F8E53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3A3F2E0" w14:textId="77777777" w:rsidR="00B94682" w:rsidRDefault="00B94682" w:rsidP="00585DDF">
            <w:r>
              <w:rPr>
                <w:sz w:val="16"/>
                <w:szCs w:val="16"/>
              </w:rPr>
              <w:t>R5-241908</w:t>
            </w:r>
          </w:p>
        </w:tc>
        <w:tc>
          <w:tcPr>
            <w:tcW w:w="1597" w:type="dxa"/>
          </w:tcPr>
          <w:p w14:paraId="13A9445C" w14:textId="77777777" w:rsidR="00B94682" w:rsidRDefault="00B94682" w:rsidP="00585DDF">
            <w:r>
              <w:rPr>
                <w:sz w:val="16"/>
                <w:szCs w:val="16"/>
              </w:rPr>
              <w:t>ROHDE &amp; SCHWARZ, Verizon</w:t>
            </w:r>
          </w:p>
        </w:tc>
        <w:tc>
          <w:tcPr>
            <w:tcW w:w="1122" w:type="dxa"/>
          </w:tcPr>
          <w:p w14:paraId="5FB02DC0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4D7FEAA" w14:textId="77777777" w:rsidR="00B94682" w:rsidRDefault="00B94682" w:rsidP="00585DDF">
            <w:r>
              <w:rPr>
                <w:sz w:val="16"/>
                <w:szCs w:val="16"/>
              </w:rPr>
              <w:t>4.1.3.1</w:t>
            </w:r>
          </w:p>
        </w:tc>
        <w:tc>
          <w:tcPr>
            <w:tcW w:w="998" w:type="dxa"/>
          </w:tcPr>
          <w:p w14:paraId="6D51600D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 38.521-1 CR 2728 ; TS/TR ... CR ... </w:t>
            </w:r>
          </w:p>
        </w:tc>
      </w:tr>
    </w:tbl>
    <w:p w14:paraId="2C356F20" w14:textId="77777777" w:rsidR="00B94682" w:rsidRDefault="00B94682" w:rsidP="00B94682"/>
    <w:p w14:paraId="18F4E79C" w14:textId="77777777" w:rsidR="00B94682" w:rsidRDefault="00B94682" w:rsidP="00B94682"/>
    <w:p w14:paraId="33AF59DF" w14:textId="77777777" w:rsidR="00B94682" w:rsidRPr="00917427" w:rsidRDefault="00B94682" w:rsidP="00B9468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lastRenderedPageBreak/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RP-240181</w:t>
      </w:r>
      <w:r>
        <w:rPr>
          <w:b/>
          <w:i/>
          <w:noProof/>
          <w:sz w:val="28"/>
        </w:rPr>
        <w:fldChar w:fldCharType="end"/>
      </w:r>
    </w:p>
    <w:p w14:paraId="69179CC5" w14:textId="77777777" w:rsidR="00B94682" w:rsidRPr="00784730" w:rsidRDefault="00B94682" w:rsidP="00B94682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9E62CD3" w14:textId="77777777" w:rsidR="00B94682" w:rsidRPr="00050554" w:rsidRDefault="00B94682" w:rsidP="00B94682">
      <w:pPr>
        <w:rPr>
          <w:rFonts w:ascii="Arial" w:hAnsi="Arial" w:cs="Arial"/>
          <w:b/>
          <w:bCs/>
          <w:lang w:val="en-US"/>
        </w:rPr>
      </w:pPr>
    </w:p>
    <w:p w14:paraId="1E526CC7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B23C4C4" w14:textId="77777777" w:rsidR="00B94682" w:rsidRPr="00E145B1" w:rsidRDefault="00B94682" w:rsidP="00B946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Power Class 2 for EN-DC with x LTE bands + y NR band(s) in DL and with 1 LTE band +1 TDD NR band in UL (either x= 2, 3, y=1 or x=1, 2, y=2) (ENDC_PC2_R17_xLTE_yNR-UEConTest)</w:t>
      </w:r>
      <w:r>
        <w:rPr>
          <w:rFonts w:ascii="Arial" w:hAnsi="Arial" w:cs="Arial"/>
          <w:b/>
          <w:bCs/>
        </w:rPr>
        <w:fldChar w:fldCharType="end"/>
      </w:r>
    </w:p>
    <w:p w14:paraId="06406F12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</w:t>
      </w:r>
      <w:r>
        <w:rPr>
          <w:rFonts w:ascii="Arial" w:hAnsi="Arial" w:cs="Arial"/>
          <w:b/>
          <w:bCs/>
        </w:rPr>
        <w:fldChar w:fldCharType="end"/>
      </w:r>
    </w:p>
    <w:p w14:paraId="70F1AD2C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28D7490" w14:textId="77777777" w:rsidR="00B94682" w:rsidRDefault="00B94682" w:rsidP="00B9468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7BD6A4B" w14:textId="77777777" w:rsidR="00B94682" w:rsidRPr="004E535C" w:rsidRDefault="00B94682" w:rsidP="00B946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94682" w:rsidRPr="004E535C" w14:paraId="2A22AE2F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8A378A6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5821A9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0FFECF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AEF06F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4A981A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B9F38A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C0C3A9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A1EEBA7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F436DE4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DB7FFF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CA2E02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53CA6E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389D7A6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94682" w14:paraId="37372BD7" w14:textId="77777777" w:rsidTr="00585DDF">
        <w:tc>
          <w:tcPr>
            <w:tcW w:w="879" w:type="dxa"/>
          </w:tcPr>
          <w:p w14:paraId="0F81015E" w14:textId="77777777" w:rsidR="00B94682" w:rsidRDefault="00B94682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31E20C7" w14:textId="77777777" w:rsidR="00B94682" w:rsidRDefault="00B94682" w:rsidP="00585DDF">
            <w:r>
              <w:rPr>
                <w:sz w:val="16"/>
                <w:szCs w:val="16"/>
              </w:rPr>
              <w:t>0595</w:t>
            </w:r>
          </w:p>
        </w:tc>
        <w:tc>
          <w:tcPr>
            <w:tcW w:w="517" w:type="dxa"/>
          </w:tcPr>
          <w:p w14:paraId="15DC63E3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F0BD07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908CE9" w14:textId="77777777" w:rsidR="00B94682" w:rsidRDefault="00B94682" w:rsidP="00585DDF">
            <w:r>
              <w:rPr>
                <w:sz w:val="16"/>
                <w:szCs w:val="16"/>
              </w:rPr>
              <w:t>Update for additional ENDC band configurations with PC2 UL</w:t>
            </w:r>
          </w:p>
        </w:tc>
        <w:tc>
          <w:tcPr>
            <w:tcW w:w="517" w:type="dxa"/>
          </w:tcPr>
          <w:p w14:paraId="4C7A988A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3AD46E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F441D2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8E0887" w14:textId="77777777" w:rsidR="00B94682" w:rsidRDefault="00B94682" w:rsidP="00585DDF">
            <w:r>
              <w:rPr>
                <w:sz w:val="16"/>
                <w:szCs w:val="16"/>
              </w:rPr>
              <w:t>R5-241720</w:t>
            </w:r>
          </w:p>
        </w:tc>
        <w:tc>
          <w:tcPr>
            <w:tcW w:w="1597" w:type="dxa"/>
          </w:tcPr>
          <w:p w14:paraId="15EA0AD2" w14:textId="77777777" w:rsidR="00B94682" w:rsidRDefault="00B94682" w:rsidP="00585DDF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4EADE3B8" w14:textId="77777777" w:rsidR="00B94682" w:rsidRDefault="00B94682" w:rsidP="00585DDF">
            <w:r>
              <w:rPr>
                <w:sz w:val="16"/>
                <w:szCs w:val="16"/>
              </w:rPr>
              <w:t>ENDC_PC2_R17_xLTE_yNR-UEConTest</w:t>
            </w:r>
          </w:p>
        </w:tc>
        <w:tc>
          <w:tcPr>
            <w:tcW w:w="2323" w:type="dxa"/>
          </w:tcPr>
          <w:p w14:paraId="0005E3FD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0801BA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</w:tbl>
    <w:p w14:paraId="5A99B4B1" w14:textId="77777777" w:rsidR="00B94682" w:rsidRDefault="00B94682" w:rsidP="00B94682"/>
    <w:p w14:paraId="55B5BF1E" w14:textId="77777777" w:rsidR="00B94682" w:rsidRDefault="00B94682" w:rsidP="00B94682"/>
    <w:p w14:paraId="71F4628C" w14:textId="77777777" w:rsidR="00B94682" w:rsidRPr="00917427" w:rsidRDefault="00B94682" w:rsidP="00B9468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RP-240182</w:t>
      </w:r>
      <w:r>
        <w:rPr>
          <w:b/>
          <w:i/>
          <w:noProof/>
          <w:sz w:val="28"/>
        </w:rPr>
        <w:fldChar w:fldCharType="end"/>
      </w:r>
    </w:p>
    <w:p w14:paraId="47757BE3" w14:textId="77777777" w:rsidR="00B94682" w:rsidRPr="00784730" w:rsidRDefault="00B94682" w:rsidP="00B94682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011E8404" w14:textId="77777777" w:rsidR="00B94682" w:rsidRPr="00050554" w:rsidRDefault="00B94682" w:rsidP="00B94682">
      <w:pPr>
        <w:rPr>
          <w:rFonts w:ascii="Arial" w:hAnsi="Arial" w:cs="Arial"/>
          <w:b/>
          <w:bCs/>
          <w:lang w:val="en-US"/>
        </w:rPr>
      </w:pPr>
    </w:p>
    <w:p w14:paraId="0ABB4B0C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E3ACAAD" w14:textId="77777777" w:rsidR="00B94682" w:rsidRPr="00E145B1" w:rsidRDefault="00B94682" w:rsidP="00B946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Conformance - RF requirements enhancement for NR frequency range 1 (FR1) (NR_RF_FR1_enh-UEConTest)</w:t>
      </w:r>
      <w:r>
        <w:rPr>
          <w:rFonts w:ascii="Arial" w:hAnsi="Arial" w:cs="Arial"/>
          <w:b/>
          <w:bCs/>
        </w:rPr>
        <w:fldChar w:fldCharType="end"/>
      </w:r>
    </w:p>
    <w:p w14:paraId="407E207B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13.3.5</w:t>
      </w:r>
      <w:r>
        <w:rPr>
          <w:rFonts w:ascii="Arial" w:hAnsi="Arial" w:cs="Arial"/>
          <w:b/>
          <w:bCs/>
        </w:rPr>
        <w:fldChar w:fldCharType="end"/>
      </w:r>
    </w:p>
    <w:p w14:paraId="41B0F7BC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D1CB419" w14:textId="77777777" w:rsidR="00B94682" w:rsidRDefault="00B94682" w:rsidP="00B9468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3603E4" w14:textId="77777777" w:rsidR="00B94682" w:rsidRPr="004E535C" w:rsidRDefault="00B94682" w:rsidP="00B946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94682" w:rsidRPr="004E535C" w14:paraId="70A6E51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400F61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9AD601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10AF12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18FCB1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A2B9CB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BE49A8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1CA99D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DA3E858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41538A3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2A6F53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FDA024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FF54883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FEBB5B6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94682" w14:paraId="5565E48D" w14:textId="77777777" w:rsidTr="00585DDF">
        <w:tc>
          <w:tcPr>
            <w:tcW w:w="879" w:type="dxa"/>
          </w:tcPr>
          <w:p w14:paraId="4DAF0190" w14:textId="77777777" w:rsidR="00B94682" w:rsidRDefault="00B94682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DDBCE4C" w14:textId="77777777" w:rsidR="00B94682" w:rsidRDefault="00B94682" w:rsidP="00585DDF">
            <w:r>
              <w:rPr>
                <w:sz w:val="16"/>
                <w:szCs w:val="16"/>
              </w:rPr>
              <w:t>0599</w:t>
            </w:r>
          </w:p>
        </w:tc>
        <w:tc>
          <w:tcPr>
            <w:tcW w:w="517" w:type="dxa"/>
          </w:tcPr>
          <w:p w14:paraId="04862369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0938E8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D8D3E0" w14:textId="77777777" w:rsidR="00B94682" w:rsidRDefault="00B94682" w:rsidP="00585DDF">
            <w:r>
              <w:rPr>
                <w:sz w:val="16"/>
                <w:szCs w:val="16"/>
              </w:rPr>
              <w:t>Update to PICS for R17 FR1 enhancement</w:t>
            </w:r>
          </w:p>
        </w:tc>
        <w:tc>
          <w:tcPr>
            <w:tcW w:w="517" w:type="dxa"/>
          </w:tcPr>
          <w:p w14:paraId="5645300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50A62E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C04158B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3BB3F60" w14:textId="77777777" w:rsidR="00B94682" w:rsidRDefault="00B94682" w:rsidP="00585DDF">
            <w:r>
              <w:rPr>
                <w:sz w:val="16"/>
                <w:szCs w:val="16"/>
              </w:rPr>
              <w:t>R5-241029</w:t>
            </w:r>
          </w:p>
        </w:tc>
        <w:tc>
          <w:tcPr>
            <w:tcW w:w="1597" w:type="dxa"/>
          </w:tcPr>
          <w:p w14:paraId="317B2376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C0C3AAF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5C343D17" w14:textId="77777777" w:rsidR="00B94682" w:rsidRDefault="00B94682" w:rsidP="00585DDF">
            <w:r>
              <w:rPr>
                <w:sz w:val="16"/>
                <w:szCs w:val="16"/>
              </w:rPr>
              <w:t>A.4.3.2A.4, A.4.3.2C.2, A.4.3.2C.3</w:t>
            </w:r>
          </w:p>
        </w:tc>
        <w:tc>
          <w:tcPr>
            <w:tcW w:w="998" w:type="dxa"/>
          </w:tcPr>
          <w:p w14:paraId="5B187C50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413A8E0D" w14:textId="77777777" w:rsidTr="00585DDF">
        <w:tc>
          <w:tcPr>
            <w:tcW w:w="879" w:type="dxa"/>
          </w:tcPr>
          <w:p w14:paraId="40FDC6BF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2BE58D6" w14:textId="77777777" w:rsidR="00B94682" w:rsidRDefault="00B94682" w:rsidP="00585DDF">
            <w:r>
              <w:rPr>
                <w:sz w:val="16"/>
                <w:szCs w:val="16"/>
              </w:rPr>
              <w:t>2682</w:t>
            </w:r>
          </w:p>
        </w:tc>
        <w:tc>
          <w:tcPr>
            <w:tcW w:w="517" w:type="dxa"/>
          </w:tcPr>
          <w:p w14:paraId="3B630693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000067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1C68CD" w14:textId="77777777" w:rsidR="00B94682" w:rsidRDefault="00B94682" w:rsidP="00585DDF">
            <w:r>
              <w:rPr>
                <w:sz w:val="16"/>
                <w:szCs w:val="16"/>
              </w:rPr>
              <w:t>Addition of 6.2H.1.3 AMPR for CA with UL-MIMO</w:t>
            </w:r>
          </w:p>
        </w:tc>
        <w:tc>
          <w:tcPr>
            <w:tcW w:w="517" w:type="dxa"/>
          </w:tcPr>
          <w:p w14:paraId="54ED6434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29EFAA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DC1F42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A7D9ED" w14:textId="77777777" w:rsidR="00B94682" w:rsidRDefault="00B94682" w:rsidP="00585DDF">
            <w:r>
              <w:rPr>
                <w:sz w:val="16"/>
                <w:szCs w:val="16"/>
              </w:rPr>
              <w:t>R5-241970</w:t>
            </w:r>
          </w:p>
        </w:tc>
        <w:tc>
          <w:tcPr>
            <w:tcW w:w="1597" w:type="dxa"/>
          </w:tcPr>
          <w:p w14:paraId="526046B8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285D0B7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2A4EE72" w14:textId="77777777" w:rsidR="00B94682" w:rsidRDefault="00B94682" w:rsidP="00585DDF">
            <w:r>
              <w:rPr>
                <w:sz w:val="16"/>
                <w:szCs w:val="16"/>
              </w:rPr>
              <w:t>6.2H.1.3 (new)</w:t>
            </w:r>
          </w:p>
        </w:tc>
        <w:tc>
          <w:tcPr>
            <w:tcW w:w="998" w:type="dxa"/>
          </w:tcPr>
          <w:p w14:paraId="3C5C6FD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AFEEE87" w14:textId="77777777" w:rsidTr="00585DDF">
        <w:tc>
          <w:tcPr>
            <w:tcW w:w="879" w:type="dxa"/>
          </w:tcPr>
          <w:p w14:paraId="7E685C7D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4B12A77" w14:textId="77777777" w:rsidR="00B94682" w:rsidRDefault="00B94682" w:rsidP="00585DDF">
            <w:r>
              <w:rPr>
                <w:sz w:val="16"/>
                <w:szCs w:val="16"/>
              </w:rPr>
              <w:t>2683</w:t>
            </w:r>
          </w:p>
        </w:tc>
        <w:tc>
          <w:tcPr>
            <w:tcW w:w="517" w:type="dxa"/>
          </w:tcPr>
          <w:p w14:paraId="1BB6BEDF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C527DC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96FB43" w14:textId="77777777" w:rsidR="00B94682" w:rsidRDefault="00B94682" w:rsidP="00585DDF">
            <w:r>
              <w:rPr>
                <w:sz w:val="16"/>
                <w:szCs w:val="16"/>
              </w:rPr>
              <w:t>Addition of 6.3H.1.4 power control for CA with UL MIMO</w:t>
            </w:r>
          </w:p>
        </w:tc>
        <w:tc>
          <w:tcPr>
            <w:tcW w:w="517" w:type="dxa"/>
          </w:tcPr>
          <w:p w14:paraId="3532191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F9B32A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F5B3F5A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9A4B84" w14:textId="77777777" w:rsidR="00B94682" w:rsidRDefault="00B94682" w:rsidP="00585DDF">
            <w:r>
              <w:rPr>
                <w:sz w:val="16"/>
                <w:szCs w:val="16"/>
              </w:rPr>
              <w:t>R5-241010</w:t>
            </w:r>
          </w:p>
        </w:tc>
        <w:tc>
          <w:tcPr>
            <w:tcW w:w="1597" w:type="dxa"/>
          </w:tcPr>
          <w:p w14:paraId="0C4FEF68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A02459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279F53AF" w14:textId="77777777" w:rsidR="00B94682" w:rsidRDefault="00B94682" w:rsidP="00585DDF">
            <w:r>
              <w:rPr>
                <w:sz w:val="16"/>
                <w:szCs w:val="16"/>
              </w:rPr>
              <w:t>6.3H.1.4 (new)</w:t>
            </w:r>
          </w:p>
        </w:tc>
        <w:tc>
          <w:tcPr>
            <w:tcW w:w="998" w:type="dxa"/>
          </w:tcPr>
          <w:p w14:paraId="265A230A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19FC3F1C" w14:textId="77777777" w:rsidTr="00585DDF">
        <w:tc>
          <w:tcPr>
            <w:tcW w:w="879" w:type="dxa"/>
          </w:tcPr>
          <w:p w14:paraId="51119E36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BEF707C" w14:textId="77777777" w:rsidR="00B94682" w:rsidRDefault="00B94682" w:rsidP="00585DDF">
            <w:r>
              <w:rPr>
                <w:sz w:val="16"/>
                <w:szCs w:val="16"/>
              </w:rPr>
              <w:t>2684</w:t>
            </w:r>
          </w:p>
        </w:tc>
        <w:tc>
          <w:tcPr>
            <w:tcW w:w="517" w:type="dxa"/>
          </w:tcPr>
          <w:p w14:paraId="1BBB09FC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7AC037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2CFC9D" w14:textId="77777777" w:rsidR="00B94682" w:rsidRDefault="00B94682" w:rsidP="00585DDF">
            <w:r>
              <w:rPr>
                <w:sz w:val="16"/>
                <w:szCs w:val="16"/>
              </w:rPr>
              <w:t>Addition of 6.4H.1.1 frequency error for CA with UL-MIMO</w:t>
            </w:r>
          </w:p>
        </w:tc>
        <w:tc>
          <w:tcPr>
            <w:tcW w:w="517" w:type="dxa"/>
          </w:tcPr>
          <w:p w14:paraId="11E3C59D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20E2D0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AAA2A0B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1BB1BA" w14:textId="77777777" w:rsidR="00B94682" w:rsidRDefault="00B94682" w:rsidP="00585DDF">
            <w:r>
              <w:rPr>
                <w:sz w:val="16"/>
                <w:szCs w:val="16"/>
              </w:rPr>
              <w:t>R5-241971</w:t>
            </w:r>
          </w:p>
        </w:tc>
        <w:tc>
          <w:tcPr>
            <w:tcW w:w="1597" w:type="dxa"/>
          </w:tcPr>
          <w:p w14:paraId="6A7DFC38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E41CD67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3D71D92F" w14:textId="77777777" w:rsidR="00B94682" w:rsidRDefault="00B94682" w:rsidP="00585DDF">
            <w:r>
              <w:rPr>
                <w:sz w:val="16"/>
                <w:szCs w:val="16"/>
              </w:rPr>
              <w:t>6.4H.1.1 (new)</w:t>
            </w:r>
          </w:p>
        </w:tc>
        <w:tc>
          <w:tcPr>
            <w:tcW w:w="998" w:type="dxa"/>
          </w:tcPr>
          <w:p w14:paraId="53A5C826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4AB69389" w14:textId="77777777" w:rsidTr="00585DDF">
        <w:tc>
          <w:tcPr>
            <w:tcW w:w="879" w:type="dxa"/>
          </w:tcPr>
          <w:p w14:paraId="7D0DDED3" w14:textId="77777777" w:rsidR="00B94682" w:rsidRDefault="00B94682" w:rsidP="00585DD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182A33B3" w14:textId="77777777" w:rsidR="00B94682" w:rsidRDefault="00B94682" w:rsidP="00585DDF">
            <w:r>
              <w:rPr>
                <w:sz w:val="16"/>
                <w:szCs w:val="16"/>
              </w:rPr>
              <w:t>2685</w:t>
            </w:r>
          </w:p>
        </w:tc>
        <w:tc>
          <w:tcPr>
            <w:tcW w:w="517" w:type="dxa"/>
          </w:tcPr>
          <w:p w14:paraId="260E14FF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48529B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95C13A" w14:textId="77777777" w:rsidR="00B94682" w:rsidRDefault="00B94682" w:rsidP="00585DDF">
            <w:r>
              <w:rPr>
                <w:sz w:val="16"/>
                <w:szCs w:val="16"/>
              </w:rPr>
              <w:t>Addition of 6.4H.1.2.1 EVM for CA with UL-MIMO</w:t>
            </w:r>
          </w:p>
        </w:tc>
        <w:tc>
          <w:tcPr>
            <w:tcW w:w="517" w:type="dxa"/>
          </w:tcPr>
          <w:p w14:paraId="06229B66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B05CE9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E95414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4B3971" w14:textId="77777777" w:rsidR="00B94682" w:rsidRDefault="00B94682" w:rsidP="00585DDF">
            <w:r>
              <w:rPr>
                <w:sz w:val="16"/>
                <w:szCs w:val="16"/>
              </w:rPr>
              <w:t>R5-241972</w:t>
            </w:r>
          </w:p>
        </w:tc>
        <w:tc>
          <w:tcPr>
            <w:tcW w:w="1597" w:type="dxa"/>
          </w:tcPr>
          <w:p w14:paraId="0AE7640B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9F5B21D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11BF049D" w14:textId="77777777" w:rsidR="00B94682" w:rsidRDefault="00B94682" w:rsidP="00585DDF">
            <w:r>
              <w:rPr>
                <w:sz w:val="16"/>
                <w:szCs w:val="16"/>
              </w:rPr>
              <w:t>6.4H.1.2.1 (new)</w:t>
            </w:r>
          </w:p>
        </w:tc>
        <w:tc>
          <w:tcPr>
            <w:tcW w:w="998" w:type="dxa"/>
          </w:tcPr>
          <w:p w14:paraId="6820BB19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059364F6" w14:textId="77777777" w:rsidTr="00585DDF">
        <w:tc>
          <w:tcPr>
            <w:tcW w:w="879" w:type="dxa"/>
          </w:tcPr>
          <w:p w14:paraId="5946C65C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B349E3A" w14:textId="77777777" w:rsidR="00B94682" w:rsidRDefault="00B94682" w:rsidP="00585DDF">
            <w:r>
              <w:rPr>
                <w:sz w:val="16"/>
                <w:szCs w:val="16"/>
              </w:rPr>
              <w:t>2686</w:t>
            </w:r>
          </w:p>
        </w:tc>
        <w:tc>
          <w:tcPr>
            <w:tcW w:w="517" w:type="dxa"/>
          </w:tcPr>
          <w:p w14:paraId="7CA6D2A3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EBA091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7B9D23" w14:textId="77777777" w:rsidR="00B94682" w:rsidRDefault="00B94682" w:rsidP="00585DDF">
            <w:r>
              <w:rPr>
                <w:sz w:val="16"/>
                <w:szCs w:val="16"/>
              </w:rPr>
              <w:t>Addition of 6.4H.1.2.2 Carrier leakage for CA with UL-MIMO</w:t>
            </w:r>
          </w:p>
        </w:tc>
        <w:tc>
          <w:tcPr>
            <w:tcW w:w="517" w:type="dxa"/>
          </w:tcPr>
          <w:p w14:paraId="794825F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E5AEA0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96922FE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702F36" w14:textId="77777777" w:rsidR="00B94682" w:rsidRDefault="00B94682" w:rsidP="00585DDF">
            <w:r>
              <w:rPr>
                <w:sz w:val="16"/>
                <w:szCs w:val="16"/>
              </w:rPr>
              <w:t>R5-241973</w:t>
            </w:r>
          </w:p>
        </w:tc>
        <w:tc>
          <w:tcPr>
            <w:tcW w:w="1597" w:type="dxa"/>
          </w:tcPr>
          <w:p w14:paraId="67CFE249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290926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1A50CF99" w14:textId="77777777" w:rsidR="00B94682" w:rsidRDefault="00B94682" w:rsidP="00585DDF">
            <w:r>
              <w:rPr>
                <w:sz w:val="16"/>
                <w:szCs w:val="16"/>
              </w:rPr>
              <w:t>6.4H.1.2.2 (new)</w:t>
            </w:r>
          </w:p>
        </w:tc>
        <w:tc>
          <w:tcPr>
            <w:tcW w:w="998" w:type="dxa"/>
          </w:tcPr>
          <w:p w14:paraId="2938DD6D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7DF0E0F4" w14:textId="77777777" w:rsidTr="00585DDF">
        <w:tc>
          <w:tcPr>
            <w:tcW w:w="879" w:type="dxa"/>
          </w:tcPr>
          <w:p w14:paraId="0294D3FD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295413E" w14:textId="77777777" w:rsidR="00B94682" w:rsidRDefault="00B94682" w:rsidP="00585DDF">
            <w:r>
              <w:rPr>
                <w:sz w:val="16"/>
                <w:szCs w:val="16"/>
              </w:rPr>
              <w:t>2687</w:t>
            </w:r>
          </w:p>
        </w:tc>
        <w:tc>
          <w:tcPr>
            <w:tcW w:w="517" w:type="dxa"/>
          </w:tcPr>
          <w:p w14:paraId="52F4A112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D40D34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0B3951" w14:textId="77777777" w:rsidR="00B94682" w:rsidRDefault="00B94682" w:rsidP="00585DDF">
            <w:r>
              <w:rPr>
                <w:sz w:val="16"/>
                <w:szCs w:val="16"/>
              </w:rPr>
              <w:t>Addition of 6.4H.1.2.3 In-band emission for CA with UL-MIMO</w:t>
            </w:r>
          </w:p>
        </w:tc>
        <w:tc>
          <w:tcPr>
            <w:tcW w:w="517" w:type="dxa"/>
          </w:tcPr>
          <w:p w14:paraId="18A29F76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CC2CD6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E0E5B6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ED93409" w14:textId="77777777" w:rsidR="00B94682" w:rsidRDefault="00B94682" w:rsidP="00585DDF">
            <w:r>
              <w:rPr>
                <w:sz w:val="16"/>
                <w:szCs w:val="16"/>
              </w:rPr>
              <w:t>R5-241974</w:t>
            </w:r>
          </w:p>
        </w:tc>
        <w:tc>
          <w:tcPr>
            <w:tcW w:w="1597" w:type="dxa"/>
          </w:tcPr>
          <w:p w14:paraId="7DAE0A98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D95FE8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66411654" w14:textId="77777777" w:rsidR="00B94682" w:rsidRDefault="00B94682" w:rsidP="00585DDF">
            <w:r>
              <w:rPr>
                <w:sz w:val="16"/>
                <w:szCs w:val="16"/>
              </w:rPr>
              <w:t>6.4H.1.2.3 (new)</w:t>
            </w:r>
          </w:p>
        </w:tc>
        <w:tc>
          <w:tcPr>
            <w:tcW w:w="998" w:type="dxa"/>
          </w:tcPr>
          <w:p w14:paraId="6A02868E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E739D4C" w14:textId="77777777" w:rsidTr="00585DDF">
        <w:tc>
          <w:tcPr>
            <w:tcW w:w="879" w:type="dxa"/>
          </w:tcPr>
          <w:p w14:paraId="1CF2FC02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0BAACDF" w14:textId="77777777" w:rsidR="00B94682" w:rsidRDefault="00B94682" w:rsidP="00585DDF">
            <w:r>
              <w:rPr>
                <w:sz w:val="16"/>
                <w:szCs w:val="16"/>
              </w:rPr>
              <w:t>2688</w:t>
            </w:r>
          </w:p>
        </w:tc>
        <w:tc>
          <w:tcPr>
            <w:tcW w:w="517" w:type="dxa"/>
          </w:tcPr>
          <w:p w14:paraId="0486C02E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875E08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2F3106" w14:textId="77777777" w:rsidR="00B94682" w:rsidRDefault="00B94682" w:rsidP="00585DDF">
            <w:r>
              <w:rPr>
                <w:sz w:val="16"/>
                <w:szCs w:val="16"/>
              </w:rPr>
              <w:t>Addition of 6.4H.1.3 time alignment error for CA with UL-MIMO</w:t>
            </w:r>
          </w:p>
        </w:tc>
        <w:tc>
          <w:tcPr>
            <w:tcW w:w="517" w:type="dxa"/>
          </w:tcPr>
          <w:p w14:paraId="41787E0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87E45A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6503CAA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F343C25" w14:textId="77777777" w:rsidR="00B94682" w:rsidRDefault="00B94682" w:rsidP="00585DDF">
            <w:r>
              <w:rPr>
                <w:sz w:val="16"/>
                <w:szCs w:val="16"/>
              </w:rPr>
              <w:t>R5-241975</w:t>
            </w:r>
          </w:p>
        </w:tc>
        <w:tc>
          <w:tcPr>
            <w:tcW w:w="1597" w:type="dxa"/>
          </w:tcPr>
          <w:p w14:paraId="01F430FC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007E959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1A8FBED9" w14:textId="77777777" w:rsidR="00B94682" w:rsidRDefault="00B94682" w:rsidP="00585DDF">
            <w:r>
              <w:rPr>
                <w:sz w:val="16"/>
                <w:szCs w:val="16"/>
              </w:rPr>
              <w:t>6.4H.1.3 (new)</w:t>
            </w:r>
          </w:p>
        </w:tc>
        <w:tc>
          <w:tcPr>
            <w:tcW w:w="998" w:type="dxa"/>
          </w:tcPr>
          <w:p w14:paraId="17994833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728A2E3A" w14:textId="77777777" w:rsidTr="00585DDF">
        <w:tc>
          <w:tcPr>
            <w:tcW w:w="879" w:type="dxa"/>
          </w:tcPr>
          <w:p w14:paraId="64666578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74F85FC" w14:textId="77777777" w:rsidR="00B94682" w:rsidRDefault="00B94682" w:rsidP="00585DDF">
            <w:r>
              <w:rPr>
                <w:sz w:val="16"/>
                <w:szCs w:val="16"/>
              </w:rPr>
              <w:t>2689</w:t>
            </w:r>
          </w:p>
        </w:tc>
        <w:tc>
          <w:tcPr>
            <w:tcW w:w="517" w:type="dxa"/>
          </w:tcPr>
          <w:p w14:paraId="50D3E2C5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AF91AE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74B28D" w14:textId="77777777" w:rsidR="00B94682" w:rsidRDefault="00B94682" w:rsidP="00585DDF">
            <w:r>
              <w:rPr>
                <w:sz w:val="16"/>
                <w:szCs w:val="16"/>
              </w:rPr>
              <w:t>Addition of 6.4H.1.4 Coherent requirement for CA with UL-MIMO</w:t>
            </w:r>
          </w:p>
        </w:tc>
        <w:tc>
          <w:tcPr>
            <w:tcW w:w="517" w:type="dxa"/>
          </w:tcPr>
          <w:p w14:paraId="1CF2AC42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C71C12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58CABF2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AD0862" w14:textId="77777777" w:rsidR="00B94682" w:rsidRDefault="00B94682" w:rsidP="00585DDF">
            <w:r>
              <w:rPr>
                <w:sz w:val="16"/>
                <w:szCs w:val="16"/>
              </w:rPr>
              <w:t>R5-241976</w:t>
            </w:r>
          </w:p>
        </w:tc>
        <w:tc>
          <w:tcPr>
            <w:tcW w:w="1597" w:type="dxa"/>
          </w:tcPr>
          <w:p w14:paraId="09274430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26F9BD6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4EBA4123" w14:textId="77777777" w:rsidR="00B94682" w:rsidRDefault="00B94682" w:rsidP="00585DDF">
            <w:r>
              <w:rPr>
                <w:sz w:val="16"/>
                <w:szCs w:val="16"/>
              </w:rPr>
              <w:t>6.4H.1.4 (new)</w:t>
            </w:r>
          </w:p>
        </w:tc>
        <w:tc>
          <w:tcPr>
            <w:tcW w:w="998" w:type="dxa"/>
          </w:tcPr>
          <w:p w14:paraId="5A61BC85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85C56A7" w14:textId="77777777" w:rsidTr="00585DDF">
        <w:tc>
          <w:tcPr>
            <w:tcW w:w="879" w:type="dxa"/>
          </w:tcPr>
          <w:p w14:paraId="3A1C6733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EAFDA61" w14:textId="77777777" w:rsidR="00B94682" w:rsidRDefault="00B94682" w:rsidP="00585DDF">
            <w:r>
              <w:rPr>
                <w:sz w:val="16"/>
                <w:szCs w:val="16"/>
              </w:rPr>
              <w:t>2690</w:t>
            </w:r>
          </w:p>
        </w:tc>
        <w:tc>
          <w:tcPr>
            <w:tcW w:w="517" w:type="dxa"/>
          </w:tcPr>
          <w:p w14:paraId="6B59A6AF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5C73B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CF51B4" w14:textId="77777777" w:rsidR="00B94682" w:rsidRDefault="00B94682" w:rsidP="00585DDF">
            <w:r>
              <w:rPr>
                <w:sz w:val="16"/>
                <w:szCs w:val="16"/>
              </w:rPr>
              <w:t>Addition of 6.5H.1.1 Occupied bandwidth for CA with UL-MIMO</w:t>
            </w:r>
          </w:p>
        </w:tc>
        <w:tc>
          <w:tcPr>
            <w:tcW w:w="517" w:type="dxa"/>
          </w:tcPr>
          <w:p w14:paraId="1E7E184C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76CE09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CB127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79098AD" w14:textId="77777777" w:rsidR="00B94682" w:rsidRDefault="00B94682" w:rsidP="00585DDF">
            <w:r>
              <w:rPr>
                <w:sz w:val="16"/>
                <w:szCs w:val="16"/>
              </w:rPr>
              <w:t>R5-241977</w:t>
            </w:r>
          </w:p>
        </w:tc>
        <w:tc>
          <w:tcPr>
            <w:tcW w:w="1597" w:type="dxa"/>
          </w:tcPr>
          <w:p w14:paraId="313E1444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9C525D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49109592" w14:textId="77777777" w:rsidR="00B94682" w:rsidRDefault="00B94682" w:rsidP="00585DDF">
            <w:r>
              <w:rPr>
                <w:sz w:val="16"/>
                <w:szCs w:val="16"/>
              </w:rPr>
              <w:t>6.5H.1.1 (new)</w:t>
            </w:r>
          </w:p>
        </w:tc>
        <w:tc>
          <w:tcPr>
            <w:tcW w:w="998" w:type="dxa"/>
          </w:tcPr>
          <w:p w14:paraId="1C46EF70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1EAEE83F" w14:textId="77777777" w:rsidTr="00585DDF">
        <w:tc>
          <w:tcPr>
            <w:tcW w:w="879" w:type="dxa"/>
          </w:tcPr>
          <w:p w14:paraId="397542FF" w14:textId="77777777" w:rsidR="00B94682" w:rsidRDefault="00B94682" w:rsidP="00585DD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629813EA" w14:textId="77777777" w:rsidR="00B94682" w:rsidRDefault="00B94682" w:rsidP="00585DDF">
            <w:r>
              <w:rPr>
                <w:sz w:val="16"/>
                <w:szCs w:val="16"/>
              </w:rPr>
              <w:t>2691</w:t>
            </w:r>
          </w:p>
        </w:tc>
        <w:tc>
          <w:tcPr>
            <w:tcW w:w="517" w:type="dxa"/>
          </w:tcPr>
          <w:p w14:paraId="7F40EBB2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9EF6E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72399C" w14:textId="77777777" w:rsidR="00B94682" w:rsidRDefault="00B94682" w:rsidP="00585DDF">
            <w:r>
              <w:rPr>
                <w:sz w:val="16"/>
                <w:szCs w:val="16"/>
              </w:rPr>
              <w:t>Addition of 6.5H.1.2.2 ASEM for CA with UL-MIMO</w:t>
            </w:r>
          </w:p>
        </w:tc>
        <w:tc>
          <w:tcPr>
            <w:tcW w:w="517" w:type="dxa"/>
          </w:tcPr>
          <w:p w14:paraId="0A18D2BE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5977EB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5A7BB8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E48F360" w14:textId="77777777" w:rsidR="00B94682" w:rsidRDefault="00B94682" w:rsidP="00585DDF">
            <w:r>
              <w:rPr>
                <w:sz w:val="16"/>
                <w:szCs w:val="16"/>
              </w:rPr>
              <w:t>R5-241978</w:t>
            </w:r>
          </w:p>
        </w:tc>
        <w:tc>
          <w:tcPr>
            <w:tcW w:w="1597" w:type="dxa"/>
          </w:tcPr>
          <w:p w14:paraId="6FAD5FD2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941F319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2217F102" w14:textId="77777777" w:rsidR="00B94682" w:rsidRDefault="00B94682" w:rsidP="00585DDF">
            <w:r>
              <w:rPr>
                <w:sz w:val="16"/>
                <w:szCs w:val="16"/>
              </w:rPr>
              <w:t>6.5H.1.2.2 (new), 6.5H.1.2.3</w:t>
            </w:r>
          </w:p>
        </w:tc>
        <w:tc>
          <w:tcPr>
            <w:tcW w:w="998" w:type="dxa"/>
          </w:tcPr>
          <w:p w14:paraId="0B8594EC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4C034A94" w14:textId="77777777" w:rsidTr="00585DDF">
        <w:tc>
          <w:tcPr>
            <w:tcW w:w="879" w:type="dxa"/>
          </w:tcPr>
          <w:p w14:paraId="37106971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BA9E281" w14:textId="77777777" w:rsidR="00B94682" w:rsidRDefault="00B94682" w:rsidP="00585DDF">
            <w:r>
              <w:rPr>
                <w:sz w:val="16"/>
                <w:szCs w:val="16"/>
              </w:rPr>
              <w:t>2692</w:t>
            </w:r>
          </w:p>
        </w:tc>
        <w:tc>
          <w:tcPr>
            <w:tcW w:w="517" w:type="dxa"/>
          </w:tcPr>
          <w:p w14:paraId="0F632929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2EC98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F5623C" w14:textId="77777777" w:rsidR="00B94682" w:rsidRDefault="00B94682" w:rsidP="00585DDF">
            <w:r>
              <w:rPr>
                <w:sz w:val="16"/>
                <w:szCs w:val="16"/>
              </w:rPr>
              <w:t>Addition of 6.5H.1.3.1 General spurious emission for CA with UL-MIMO</w:t>
            </w:r>
          </w:p>
        </w:tc>
        <w:tc>
          <w:tcPr>
            <w:tcW w:w="517" w:type="dxa"/>
          </w:tcPr>
          <w:p w14:paraId="23C661C1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A0E74F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D66C0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FB60CD" w14:textId="77777777" w:rsidR="00B94682" w:rsidRDefault="00B94682" w:rsidP="00585DDF">
            <w:r>
              <w:rPr>
                <w:sz w:val="16"/>
                <w:szCs w:val="16"/>
              </w:rPr>
              <w:t>R5-241979</w:t>
            </w:r>
          </w:p>
        </w:tc>
        <w:tc>
          <w:tcPr>
            <w:tcW w:w="1597" w:type="dxa"/>
          </w:tcPr>
          <w:p w14:paraId="7DBD4F8B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2A174BD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67087091" w14:textId="77777777" w:rsidR="00B94682" w:rsidRDefault="00B94682" w:rsidP="00585DDF">
            <w:r>
              <w:rPr>
                <w:sz w:val="16"/>
                <w:szCs w:val="16"/>
              </w:rPr>
              <w:t>6.5H.1.3.1 (new)</w:t>
            </w:r>
          </w:p>
        </w:tc>
        <w:tc>
          <w:tcPr>
            <w:tcW w:w="998" w:type="dxa"/>
          </w:tcPr>
          <w:p w14:paraId="49D358D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480EB37" w14:textId="77777777" w:rsidTr="00585DDF">
        <w:tc>
          <w:tcPr>
            <w:tcW w:w="879" w:type="dxa"/>
          </w:tcPr>
          <w:p w14:paraId="3550E4E3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B699920" w14:textId="77777777" w:rsidR="00B94682" w:rsidRDefault="00B94682" w:rsidP="00585DDF">
            <w:r>
              <w:rPr>
                <w:sz w:val="16"/>
                <w:szCs w:val="16"/>
              </w:rPr>
              <w:t>2693</w:t>
            </w:r>
          </w:p>
        </w:tc>
        <w:tc>
          <w:tcPr>
            <w:tcW w:w="517" w:type="dxa"/>
          </w:tcPr>
          <w:p w14:paraId="1D245777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3C270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B122BD" w14:textId="77777777" w:rsidR="00B94682" w:rsidRDefault="00B94682" w:rsidP="00585DDF">
            <w:r>
              <w:rPr>
                <w:sz w:val="16"/>
                <w:szCs w:val="16"/>
              </w:rPr>
              <w:t>Addition of 6.5H.1.3.2 Spurious emission UE co-existence for CA with UL-MIMO</w:t>
            </w:r>
          </w:p>
        </w:tc>
        <w:tc>
          <w:tcPr>
            <w:tcW w:w="517" w:type="dxa"/>
          </w:tcPr>
          <w:p w14:paraId="528E6A2D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8C1F0F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6904CB3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DB6F74" w14:textId="77777777" w:rsidR="00B94682" w:rsidRDefault="00B94682" w:rsidP="00585DDF">
            <w:r>
              <w:rPr>
                <w:sz w:val="16"/>
                <w:szCs w:val="16"/>
              </w:rPr>
              <w:t>R5-241980</w:t>
            </w:r>
          </w:p>
        </w:tc>
        <w:tc>
          <w:tcPr>
            <w:tcW w:w="1597" w:type="dxa"/>
          </w:tcPr>
          <w:p w14:paraId="254F9BB8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15AEDE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2CE2705D" w14:textId="77777777" w:rsidR="00B94682" w:rsidRDefault="00B94682" w:rsidP="00585DDF">
            <w:r>
              <w:rPr>
                <w:sz w:val="16"/>
                <w:szCs w:val="16"/>
              </w:rPr>
              <w:t>6.5H.1.3.2 (new)</w:t>
            </w:r>
          </w:p>
        </w:tc>
        <w:tc>
          <w:tcPr>
            <w:tcW w:w="998" w:type="dxa"/>
          </w:tcPr>
          <w:p w14:paraId="05FD610D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5E770622" w14:textId="77777777" w:rsidTr="00585DDF">
        <w:tc>
          <w:tcPr>
            <w:tcW w:w="879" w:type="dxa"/>
          </w:tcPr>
          <w:p w14:paraId="40CC7F5D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03ED939" w14:textId="77777777" w:rsidR="00B94682" w:rsidRDefault="00B94682" w:rsidP="00585DDF">
            <w:r>
              <w:rPr>
                <w:sz w:val="16"/>
                <w:szCs w:val="16"/>
              </w:rPr>
              <w:t>2694</w:t>
            </w:r>
          </w:p>
        </w:tc>
        <w:tc>
          <w:tcPr>
            <w:tcW w:w="517" w:type="dxa"/>
          </w:tcPr>
          <w:p w14:paraId="0620094C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1154D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EFC495" w14:textId="77777777" w:rsidR="00B94682" w:rsidRDefault="00B94682" w:rsidP="00585DDF">
            <w:r>
              <w:rPr>
                <w:sz w:val="16"/>
                <w:szCs w:val="16"/>
              </w:rPr>
              <w:t>Addition of 6.5H.1.3.3 Additional spurious emission for CA with UL-MIMO</w:t>
            </w:r>
          </w:p>
        </w:tc>
        <w:tc>
          <w:tcPr>
            <w:tcW w:w="517" w:type="dxa"/>
          </w:tcPr>
          <w:p w14:paraId="565555F1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CEDD86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152D1A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702CF7" w14:textId="77777777" w:rsidR="00B94682" w:rsidRDefault="00B94682" w:rsidP="00585DDF">
            <w:r>
              <w:rPr>
                <w:sz w:val="16"/>
                <w:szCs w:val="16"/>
              </w:rPr>
              <w:t>R5-241981</w:t>
            </w:r>
          </w:p>
        </w:tc>
        <w:tc>
          <w:tcPr>
            <w:tcW w:w="1597" w:type="dxa"/>
          </w:tcPr>
          <w:p w14:paraId="1279D693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7298CE2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400E9EE1" w14:textId="77777777" w:rsidR="00B94682" w:rsidRDefault="00B94682" w:rsidP="00585DDF">
            <w:r>
              <w:rPr>
                <w:sz w:val="16"/>
                <w:szCs w:val="16"/>
              </w:rPr>
              <w:t>6.5H.1.3.3 (new)</w:t>
            </w:r>
          </w:p>
        </w:tc>
        <w:tc>
          <w:tcPr>
            <w:tcW w:w="998" w:type="dxa"/>
          </w:tcPr>
          <w:p w14:paraId="0BF20358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5ECA7934" w14:textId="77777777" w:rsidTr="00585DDF">
        <w:tc>
          <w:tcPr>
            <w:tcW w:w="879" w:type="dxa"/>
          </w:tcPr>
          <w:p w14:paraId="173324EA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01BE154" w14:textId="77777777" w:rsidR="00B94682" w:rsidRDefault="00B94682" w:rsidP="00585DDF">
            <w:r>
              <w:rPr>
                <w:sz w:val="16"/>
                <w:szCs w:val="16"/>
              </w:rPr>
              <w:t>2695</w:t>
            </w:r>
          </w:p>
        </w:tc>
        <w:tc>
          <w:tcPr>
            <w:tcW w:w="517" w:type="dxa"/>
          </w:tcPr>
          <w:p w14:paraId="68A00F75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7DE154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3A4DF2" w14:textId="77777777" w:rsidR="00B94682" w:rsidRDefault="00B94682" w:rsidP="00585DDF">
            <w:r>
              <w:rPr>
                <w:sz w:val="16"/>
                <w:szCs w:val="16"/>
              </w:rPr>
              <w:t>Addition of 6.5H.1.4 Transmit intermodulation for CA with UL-MIMO</w:t>
            </w:r>
          </w:p>
        </w:tc>
        <w:tc>
          <w:tcPr>
            <w:tcW w:w="517" w:type="dxa"/>
          </w:tcPr>
          <w:p w14:paraId="06CD357A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8946D7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26F5E73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875265" w14:textId="77777777" w:rsidR="00B94682" w:rsidRDefault="00B94682" w:rsidP="00585DDF">
            <w:r>
              <w:rPr>
                <w:sz w:val="16"/>
                <w:szCs w:val="16"/>
              </w:rPr>
              <w:t>R5-241982</w:t>
            </w:r>
          </w:p>
        </w:tc>
        <w:tc>
          <w:tcPr>
            <w:tcW w:w="1597" w:type="dxa"/>
          </w:tcPr>
          <w:p w14:paraId="2370C6D5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888A090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6C847D37" w14:textId="77777777" w:rsidR="00B94682" w:rsidRDefault="00B94682" w:rsidP="00585DDF">
            <w:r>
              <w:rPr>
                <w:sz w:val="16"/>
                <w:szCs w:val="16"/>
              </w:rPr>
              <w:t>6.5H.1.4 (new)</w:t>
            </w:r>
          </w:p>
        </w:tc>
        <w:tc>
          <w:tcPr>
            <w:tcW w:w="998" w:type="dxa"/>
          </w:tcPr>
          <w:p w14:paraId="31C49D1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0112DBE3" w14:textId="77777777" w:rsidTr="00585DDF">
        <w:tc>
          <w:tcPr>
            <w:tcW w:w="879" w:type="dxa"/>
          </w:tcPr>
          <w:p w14:paraId="1898AC8A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41FEC25" w14:textId="77777777" w:rsidR="00B94682" w:rsidRDefault="00B94682" w:rsidP="00585DDF">
            <w:r>
              <w:rPr>
                <w:sz w:val="16"/>
                <w:szCs w:val="16"/>
              </w:rPr>
              <w:t>2696</w:t>
            </w:r>
          </w:p>
        </w:tc>
        <w:tc>
          <w:tcPr>
            <w:tcW w:w="517" w:type="dxa"/>
          </w:tcPr>
          <w:p w14:paraId="47B32241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35F726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5736FC" w14:textId="77777777" w:rsidR="00B94682" w:rsidRDefault="00B94682" w:rsidP="00585DDF">
            <w:r>
              <w:rPr>
                <w:sz w:val="16"/>
                <w:szCs w:val="16"/>
              </w:rPr>
              <w:t>Update to minimum requirement of 6.4D.4 for UL switching</w:t>
            </w:r>
          </w:p>
        </w:tc>
        <w:tc>
          <w:tcPr>
            <w:tcW w:w="517" w:type="dxa"/>
          </w:tcPr>
          <w:p w14:paraId="27E534A5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216247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EC40A71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D18A49" w14:textId="77777777" w:rsidR="00B94682" w:rsidRDefault="00B94682" w:rsidP="00585DDF">
            <w:r>
              <w:rPr>
                <w:sz w:val="16"/>
                <w:szCs w:val="16"/>
              </w:rPr>
              <w:t>R5-241023</w:t>
            </w:r>
          </w:p>
        </w:tc>
        <w:tc>
          <w:tcPr>
            <w:tcW w:w="1597" w:type="dxa"/>
          </w:tcPr>
          <w:p w14:paraId="7EB2E84F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0871E14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4A99B703" w14:textId="77777777" w:rsidR="00B94682" w:rsidRDefault="00B94682" w:rsidP="00585DDF">
            <w:r>
              <w:rPr>
                <w:sz w:val="16"/>
                <w:szCs w:val="16"/>
              </w:rPr>
              <w:t>6.4D.4</w:t>
            </w:r>
          </w:p>
        </w:tc>
        <w:tc>
          <w:tcPr>
            <w:tcW w:w="998" w:type="dxa"/>
          </w:tcPr>
          <w:p w14:paraId="060ECE74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3502707D" w14:textId="77777777" w:rsidTr="00585DDF">
        <w:tc>
          <w:tcPr>
            <w:tcW w:w="879" w:type="dxa"/>
          </w:tcPr>
          <w:p w14:paraId="4B8A393A" w14:textId="77777777" w:rsidR="00B94682" w:rsidRDefault="00B94682" w:rsidP="00585DD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10C254E5" w14:textId="77777777" w:rsidR="00B94682" w:rsidRDefault="00B94682" w:rsidP="00585DDF">
            <w:r>
              <w:rPr>
                <w:sz w:val="16"/>
                <w:szCs w:val="16"/>
              </w:rPr>
              <w:t>2697</w:t>
            </w:r>
          </w:p>
        </w:tc>
        <w:tc>
          <w:tcPr>
            <w:tcW w:w="517" w:type="dxa"/>
          </w:tcPr>
          <w:p w14:paraId="0A3F8693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1A5D6A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7E8533" w14:textId="77777777" w:rsidR="00B94682" w:rsidRDefault="00B94682" w:rsidP="00585DDF">
            <w:r>
              <w:rPr>
                <w:sz w:val="16"/>
                <w:szCs w:val="16"/>
              </w:rPr>
              <w:t>Addition of 6.3A.3.4 1Tx-2Tx UL switching between two bands</w:t>
            </w:r>
          </w:p>
        </w:tc>
        <w:tc>
          <w:tcPr>
            <w:tcW w:w="517" w:type="dxa"/>
          </w:tcPr>
          <w:p w14:paraId="78C8B942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7820F9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695BE01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A72C7E" w14:textId="77777777" w:rsidR="00B94682" w:rsidRDefault="00B94682" w:rsidP="00585DDF">
            <w:r>
              <w:rPr>
                <w:sz w:val="16"/>
                <w:szCs w:val="16"/>
              </w:rPr>
              <w:t>R5-241983</w:t>
            </w:r>
          </w:p>
        </w:tc>
        <w:tc>
          <w:tcPr>
            <w:tcW w:w="1597" w:type="dxa"/>
          </w:tcPr>
          <w:p w14:paraId="3D62A87A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CE62DD6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579123A" w14:textId="77777777" w:rsidR="00B94682" w:rsidRDefault="00B94682" w:rsidP="00585DDF">
            <w:r>
              <w:rPr>
                <w:sz w:val="16"/>
                <w:szCs w:val="16"/>
              </w:rPr>
              <w:t>6.3A.3.4 (new)</w:t>
            </w:r>
          </w:p>
        </w:tc>
        <w:tc>
          <w:tcPr>
            <w:tcW w:w="998" w:type="dxa"/>
          </w:tcPr>
          <w:p w14:paraId="40BD30B5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5278128B" w14:textId="77777777" w:rsidTr="00585DDF">
        <w:tc>
          <w:tcPr>
            <w:tcW w:w="879" w:type="dxa"/>
          </w:tcPr>
          <w:p w14:paraId="39A231FE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E64BB29" w14:textId="77777777" w:rsidR="00B94682" w:rsidRDefault="00B94682" w:rsidP="00585DDF">
            <w:r>
              <w:rPr>
                <w:sz w:val="16"/>
                <w:szCs w:val="16"/>
              </w:rPr>
              <w:t>2698</w:t>
            </w:r>
          </w:p>
        </w:tc>
        <w:tc>
          <w:tcPr>
            <w:tcW w:w="517" w:type="dxa"/>
          </w:tcPr>
          <w:p w14:paraId="196CDE3A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9611BE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33621E" w14:textId="77777777" w:rsidR="00B94682" w:rsidRDefault="00B94682" w:rsidP="00585DDF">
            <w:r>
              <w:rPr>
                <w:sz w:val="16"/>
                <w:szCs w:val="16"/>
              </w:rPr>
              <w:t>Addition of 6.3A.3.5 2Tx-2Tx UL switching between two bands</w:t>
            </w:r>
          </w:p>
        </w:tc>
        <w:tc>
          <w:tcPr>
            <w:tcW w:w="517" w:type="dxa"/>
          </w:tcPr>
          <w:p w14:paraId="0647E64E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5AEF4E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9B3E91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4BC1DDA" w14:textId="77777777" w:rsidR="00B94682" w:rsidRDefault="00B94682" w:rsidP="00585DDF">
            <w:r>
              <w:rPr>
                <w:sz w:val="16"/>
                <w:szCs w:val="16"/>
              </w:rPr>
              <w:t>R5-241984</w:t>
            </w:r>
          </w:p>
        </w:tc>
        <w:tc>
          <w:tcPr>
            <w:tcW w:w="1597" w:type="dxa"/>
          </w:tcPr>
          <w:p w14:paraId="0FD1F5E0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D23AA7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1020D134" w14:textId="77777777" w:rsidR="00B94682" w:rsidRDefault="00B94682" w:rsidP="00585DDF">
            <w:r>
              <w:rPr>
                <w:sz w:val="16"/>
                <w:szCs w:val="16"/>
              </w:rPr>
              <w:t>6.3A.3.5 (new)</w:t>
            </w:r>
          </w:p>
        </w:tc>
        <w:tc>
          <w:tcPr>
            <w:tcW w:w="998" w:type="dxa"/>
          </w:tcPr>
          <w:p w14:paraId="5606806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00428EE" w14:textId="77777777" w:rsidTr="00585DDF">
        <w:tc>
          <w:tcPr>
            <w:tcW w:w="879" w:type="dxa"/>
          </w:tcPr>
          <w:p w14:paraId="636C460C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BC8153F" w14:textId="77777777" w:rsidR="00B94682" w:rsidRDefault="00B94682" w:rsidP="00585DDF">
            <w:r>
              <w:rPr>
                <w:sz w:val="16"/>
                <w:szCs w:val="16"/>
              </w:rPr>
              <w:t>2699</w:t>
            </w:r>
          </w:p>
        </w:tc>
        <w:tc>
          <w:tcPr>
            <w:tcW w:w="517" w:type="dxa"/>
          </w:tcPr>
          <w:p w14:paraId="55E3F863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BCDA63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12DB6F" w14:textId="77777777" w:rsidR="00B94682" w:rsidRDefault="00B94682" w:rsidP="00585DDF">
            <w:r>
              <w:rPr>
                <w:sz w:val="16"/>
                <w:szCs w:val="16"/>
              </w:rPr>
              <w:t>Addition of 6.3C.3.3 2Tx-2Tx UL switching between two uplink carriers in SUL configuration</w:t>
            </w:r>
          </w:p>
        </w:tc>
        <w:tc>
          <w:tcPr>
            <w:tcW w:w="517" w:type="dxa"/>
          </w:tcPr>
          <w:p w14:paraId="4379188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ADC4EA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67F365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F10784" w14:textId="77777777" w:rsidR="00B94682" w:rsidRDefault="00B94682" w:rsidP="00585DDF">
            <w:r>
              <w:rPr>
                <w:sz w:val="16"/>
                <w:szCs w:val="16"/>
              </w:rPr>
              <w:t>R5-241985</w:t>
            </w:r>
          </w:p>
        </w:tc>
        <w:tc>
          <w:tcPr>
            <w:tcW w:w="1597" w:type="dxa"/>
          </w:tcPr>
          <w:p w14:paraId="6FBA11AB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044B69F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71EC202" w14:textId="77777777" w:rsidR="00B94682" w:rsidRDefault="00B94682" w:rsidP="00585DDF">
            <w:r>
              <w:rPr>
                <w:sz w:val="16"/>
                <w:szCs w:val="16"/>
              </w:rPr>
              <w:t>6.3C.3.3 (new)</w:t>
            </w:r>
          </w:p>
        </w:tc>
        <w:tc>
          <w:tcPr>
            <w:tcW w:w="998" w:type="dxa"/>
          </w:tcPr>
          <w:p w14:paraId="7205B52B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362C67D2" w14:textId="77777777" w:rsidTr="00585DDF">
        <w:tc>
          <w:tcPr>
            <w:tcW w:w="879" w:type="dxa"/>
          </w:tcPr>
          <w:p w14:paraId="1AA32B79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0C781D9" w14:textId="77777777" w:rsidR="00B94682" w:rsidRDefault="00B94682" w:rsidP="00585DDF">
            <w:r>
              <w:rPr>
                <w:sz w:val="16"/>
                <w:szCs w:val="16"/>
              </w:rPr>
              <w:t>2700</w:t>
            </w:r>
          </w:p>
        </w:tc>
        <w:tc>
          <w:tcPr>
            <w:tcW w:w="517" w:type="dxa"/>
          </w:tcPr>
          <w:p w14:paraId="00CD20DA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71F574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E25990" w14:textId="77777777" w:rsidR="00B94682" w:rsidRDefault="00B94682" w:rsidP="00585DDF">
            <w:r>
              <w:rPr>
                <w:sz w:val="16"/>
                <w:szCs w:val="16"/>
              </w:rPr>
              <w:t>Addition of 6.3C.3.4 1Tx-2Tx UL switching between two bands in SUL configuration</w:t>
            </w:r>
          </w:p>
        </w:tc>
        <w:tc>
          <w:tcPr>
            <w:tcW w:w="517" w:type="dxa"/>
          </w:tcPr>
          <w:p w14:paraId="5492C28D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3E81E0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2094260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4401BE" w14:textId="77777777" w:rsidR="00B94682" w:rsidRDefault="00B94682" w:rsidP="00585DDF">
            <w:r>
              <w:rPr>
                <w:sz w:val="16"/>
                <w:szCs w:val="16"/>
              </w:rPr>
              <w:t>R5-241986</w:t>
            </w:r>
          </w:p>
        </w:tc>
        <w:tc>
          <w:tcPr>
            <w:tcW w:w="1597" w:type="dxa"/>
          </w:tcPr>
          <w:p w14:paraId="24039797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8DB43DD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4EC73E1D" w14:textId="77777777" w:rsidR="00B94682" w:rsidRDefault="00B94682" w:rsidP="00585DDF">
            <w:r>
              <w:rPr>
                <w:sz w:val="16"/>
                <w:szCs w:val="16"/>
              </w:rPr>
              <w:t>6.3C.3.4 (new)</w:t>
            </w:r>
          </w:p>
        </w:tc>
        <w:tc>
          <w:tcPr>
            <w:tcW w:w="998" w:type="dxa"/>
          </w:tcPr>
          <w:p w14:paraId="4CA6CDA7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4D0B7618" w14:textId="77777777" w:rsidTr="00585DDF">
        <w:tc>
          <w:tcPr>
            <w:tcW w:w="879" w:type="dxa"/>
          </w:tcPr>
          <w:p w14:paraId="6097A932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542CF10" w14:textId="77777777" w:rsidR="00B94682" w:rsidRDefault="00B94682" w:rsidP="00585DDF">
            <w:r>
              <w:rPr>
                <w:sz w:val="16"/>
                <w:szCs w:val="16"/>
              </w:rPr>
              <w:t>2701</w:t>
            </w:r>
          </w:p>
        </w:tc>
        <w:tc>
          <w:tcPr>
            <w:tcW w:w="517" w:type="dxa"/>
          </w:tcPr>
          <w:p w14:paraId="5F0E61DE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CD5F4F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CE357C" w14:textId="77777777" w:rsidR="00B94682" w:rsidRDefault="00B94682" w:rsidP="00585DDF">
            <w:r>
              <w:rPr>
                <w:sz w:val="16"/>
                <w:szCs w:val="16"/>
              </w:rPr>
              <w:t>Addition of 6.3C.3.5 2Tx-2Tx UL switching between two bands in SUL configuration</w:t>
            </w:r>
          </w:p>
        </w:tc>
        <w:tc>
          <w:tcPr>
            <w:tcW w:w="517" w:type="dxa"/>
          </w:tcPr>
          <w:p w14:paraId="6BE6C371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E4A763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4F632A4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401A7D4" w14:textId="77777777" w:rsidR="00B94682" w:rsidRDefault="00B94682" w:rsidP="00585DDF">
            <w:r>
              <w:rPr>
                <w:sz w:val="16"/>
                <w:szCs w:val="16"/>
              </w:rPr>
              <w:t>R5-241987</w:t>
            </w:r>
          </w:p>
        </w:tc>
        <w:tc>
          <w:tcPr>
            <w:tcW w:w="1597" w:type="dxa"/>
          </w:tcPr>
          <w:p w14:paraId="6E90395E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F5C4AF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48873907" w14:textId="77777777" w:rsidR="00B94682" w:rsidRDefault="00B94682" w:rsidP="00585DDF">
            <w:r>
              <w:rPr>
                <w:sz w:val="16"/>
                <w:szCs w:val="16"/>
              </w:rPr>
              <w:t>6.3C.3.5 (new)</w:t>
            </w:r>
          </w:p>
        </w:tc>
        <w:tc>
          <w:tcPr>
            <w:tcW w:w="998" w:type="dxa"/>
          </w:tcPr>
          <w:p w14:paraId="06A39804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7CFC2259" w14:textId="77777777" w:rsidTr="00585DDF">
        <w:tc>
          <w:tcPr>
            <w:tcW w:w="879" w:type="dxa"/>
          </w:tcPr>
          <w:p w14:paraId="4BBE49BD" w14:textId="77777777" w:rsidR="00B94682" w:rsidRDefault="00B94682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E1FBB63" w14:textId="77777777" w:rsidR="00B94682" w:rsidRDefault="00B94682" w:rsidP="00585DDF">
            <w:r>
              <w:rPr>
                <w:sz w:val="16"/>
                <w:szCs w:val="16"/>
              </w:rPr>
              <w:t>0373</w:t>
            </w:r>
          </w:p>
        </w:tc>
        <w:tc>
          <w:tcPr>
            <w:tcW w:w="517" w:type="dxa"/>
          </w:tcPr>
          <w:p w14:paraId="0264BC1B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9103F0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510DDD" w14:textId="77777777" w:rsidR="00B94682" w:rsidRDefault="00B94682" w:rsidP="00585DDF">
            <w:r>
              <w:rPr>
                <w:sz w:val="16"/>
                <w:szCs w:val="16"/>
              </w:rPr>
              <w:t>Applicability statement for DL interruptions test cases 6.5.7A.1 and 6.5.7B.1</w:t>
            </w:r>
          </w:p>
        </w:tc>
        <w:tc>
          <w:tcPr>
            <w:tcW w:w="517" w:type="dxa"/>
          </w:tcPr>
          <w:p w14:paraId="138DDBFC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3D2066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810B853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47C4F19" w14:textId="77777777" w:rsidR="00B94682" w:rsidRDefault="00B94682" w:rsidP="00585DDF">
            <w:r>
              <w:rPr>
                <w:sz w:val="16"/>
                <w:szCs w:val="16"/>
              </w:rPr>
              <w:t>R5-240368</w:t>
            </w:r>
          </w:p>
        </w:tc>
        <w:tc>
          <w:tcPr>
            <w:tcW w:w="1597" w:type="dxa"/>
          </w:tcPr>
          <w:p w14:paraId="1FF3512B" w14:textId="77777777" w:rsidR="00B94682" w:rsidRDefault="00B94682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547DA55A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33D5984" w14:textId="77777777" w:rsidR="00B94682" w:rsidRDefault="00B94682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13A00568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B36F370" w14:textId="77777777" w:rsidTr="00585DDF">
        <w:tc>
          <w:tcPr>
            <w:tcW w:w="879" w:type="dxa"/>
          </w:tcPr>
          <w:p w14:paraId="6FBE99AE" w14:textId="77777777" w:rsidR="00B94682" w:rsidRDefault="00B94682" w:rsidP="00585DDF">
            <w:r>
              <w:rPr>
                <w:sz w:val="16"/>
                <w:szCs w:val="16"/>
              </w:rPr>
              <w:lastRenderedPageBreak/>
              <w:t>38.522</w:t>
            </w:r>
          </w:p>
        </w:tc>
        <w:tc>
          <w:tcPr>
            <w:tcW w:w="637" w:type="dxa"/>
          </w:tcPr>
          <w:p w14:paraId="7E1A9108" w14:textId="77777777" w:rsidR="00B94682" w:rsidRDefault="00B94682" w:rsidP="00585DDF">
            <w:r>
              <w:rPr>
                <w:sz w:val="16"/>
                <w:szCs w:val="16"/>
              </w:rPr>
              <w:t>0387</w:t>
            </w:r>
          </w:p>
        </w:tc>
        <w:tc>
          <w:tcPr>
            <w:tcW w:w="517" w:type="dxa"/>
          </w:tcPr>
          <w:p w14:paraId="5C3AE49A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60DC28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EAE02B" w14:textId="77777777" w:rsidR="00B94682" w:rsidRDefault="00B94682" w:rsidP="00585DDF">
            <w:r>
              <w:rPr>
                <w:sz w:val="16"/>
                <w:szCs w:val="16"/>
              </w:rPr>
              <w:t>Update to test applicability for R17 FR1 enhancement</w:t>
            </w:r>
          </w:p>
        </w:tc>
        <w:tc>
          <w:tcPr>
            <w:tcW w:w="517" w:type="dxa"/>
          </w:tcPr>
          <w:p w14:paraId="5DA6B234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0F53E6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1284AE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378F727" w14:textId="77777777" w:rsidR="00B94682" w:rsidRDefault="00B94682" w:rsidP="00585DDF">
            <w:r>
              <w:rPr>
                <w:sz w:val="16"/>
                <w:szCs w:val="16"/>
              </w:rPr>
              <w:t>R5-241988</w:t>
            </w:r>
          </w:p>
        </w:tc>
        <w:tc>
          <w:tcPr>
            <w:tcW w:w="1597" w:type="dxa"/>
          </w:tcPr>
          <w:p w14:paraId="32AE7B3F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BADED3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1E0334AC" w14:textId="77777777" w:rsidR="00B94682" w:rsidRDefault="00B94682" w:rsidP="00585DDF">
            <w:r>
              <w:rPr>
                <w:sz w:val="16"/>
                <w:szCs w:val="16"/>
              </w:rPr>
              <w:t>4.0, 4.1.1</w:t>
            </w:r>
          </w:p>
        </w:tc>
        <w:tc>
          <w:tcPr>
            <w:tcW w:w="998" w:type="dxa"/>
          </w:tcPr>
          <w:p w14:paraId="7C087329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7290624E" w14:textId="77777777" w:rsidTr="00585DDF">
        <w:tc>
          <w:tcPr>
            <w:tcW w:w="879" w:type="dxa"/>
          </w:tcPr>
          <w:p w14:paraId="36260028" w14:textId="77777777" w:rsidR="00B94682" w:rsidRDefault="00B94682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AE0CABB" w14:textId="77777777" w:rsidR="00B94682" w:rsidRDefault="00B94682" w:rsidP="00585DDF">
            <w:r>
              <w:rPr>
                <w:sz w:val="16"/>
                <w:szCs w:val="16"/>
              </w:rPr>
              <w:t>2884</w:t>
            </w:r>
          </w:p>
        </w:tc>
        <w:tc>
          <w:tcPr>
            <w:tcW w:w="517" w:type="dxa"/>
          </w:tcPr>
          <w:p w14:paraId="4CCE5DB8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EE4A5D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A7A88E" w14:textId="77777777" w:rsidR="00B94682" w:rsidRDefault="00B94682" w:rsidP="00585DDF">
            <w:r>
              <w:rPr>
                <w:sz w:val="16"/>
                <w:szCs w:val="16"/>
              </w:rPr>
              <w:t>Addition of NR SA FR1 DL interruptions at switching between two uplink carriers for 6.5.7A.1</w:t>
            </w:r>
          </w:p>
        </w:tc>
        <w:tc>
          <w:tcPr>
            <w:tcW w:w="517" w:type="dxa"/>
          </w:tcPr>
          <w:p w14:paraId="45FA101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4877FC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82FBD6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A824E33" w14:textId="77777777" w:rsidR="00B94682" w:rsidRDefault="00B94682" w:rsidP="00585DDF">
            <w:r>
              <w:rPr>
                <w:sz w:val="16"/>
                <w:szCs w:val="16"/>
              </w:rPr>
              <w:t>R5-240369</w:t>
            </w:r>
          </w:p>
        </w:tc>
        <w:tc>
          <w:tcPr>
            <w:tcW w:w="1597" w:type="dxa"/>
          </w:tcPr>
          <w:p w14:paraId="43FEA0F7" w14:textId="77777777" w:rsidR="00B94682" w:rsidRDefault="00B94682" w:rsidP="00585DDF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</w:tcPr>
          <w:p w14:paraId="1A72048A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2324EFB0" w14:textId="77777777" w:rsidR="00B94682" w:rsidRDefault="00B94682" w:rsidP="00585DDF">
            <w:r>
              <w:rPr>
                <w:sz w:val="16"/>
                <w:szCs w:val="16"/>
              </w:rPr>
              <w:t>6.5.7A.1 (new), 6.5.7A.2</w:t>
            </w:r>
          </w:p>
        </w:tc>
        <w:tc>
          <w:tcPr>
            <w:tcW w:w="998" w:type="dxa"/>
          </w:tcPr>
          <w:p w14:paraId="5B0BE656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...; TS 38.522 CR 0373TR 38.903 CR 0648; TS/TR ... CR ... </w:t>
            </w:r>
          </w:p>
        </w:tc>
      </w:tr>
      <w:tr w:rsidR="00B94682" w14:paraId="3141A7A8" w14:textId="77777777" w:rsidTr="00585DDF">
        <w:tc>
          <w:tcPr>
            <w:tcW w:w="879" w:type="dxa"/>
          </w:tcPr>
          <w:p w14:paraId="28184E36" w14:textId="77777777" w:rsidR="00B94682" w:rsidRDefault="00B94682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77D3B78" w14:textId="77777777" w:rsidR="00B94682" w:rsidRDefault="00B94682" w:rsidP="00585DDF">
            <w:r>
              <w:rPr>
                <w:sz w:val="16"/>
                <w:szCs w:val="16"/>
              </w:rPr>
              <w:t>2885</w:t>
            </w:r>
          </w:p>
        </w:tc>
        <w:tc>
          <w:tcPr>
            <w:tcW w:w="517" w:type="dxa"/>
          </w:tcPr>
          <w:p w14:paraId="2A5F39DF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3BDA3C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2FE871" w14:textId="77777777" w:rsidR="00B94682" w:rsidRDefault="00B94682" w:rsidP="00585DDF">
            <w:r>
              <w:rPr>
                <w:sz w:val="16"/>
                <w:szCs w:val="16"/>
              </w:rPr>
              <w:t>Addition of NR SA FR1 DL interruptions at switching between two uplink bands for 6.5.7B.1</w:t>
            </w:r>
          </w:p>
        </w:tc>
        <w:tc>
          <w:tcPr>
            <w:tcW w:w="517" w:type="dxa"/>
          </w:tcPr>
          <w:p w14:paraId="61F51D2D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6D375E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FF1D9D4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C3E7B32" w14:textId="77777777" w:rsidR="00B94682" w:rsidRDefault="00B94682" w:rsidP="00585DDF">
            <w:r>
              <w:rPr>
                <w:sz w:val="16"/>
                <w:szCs w:val="16"/>
              </w:rPr>
              <w:t>R5-241896</w:t>
            </w:r>
          </w:p>
        </w:tc>
        <w:tc>
          <w:tcPr>
            <w:tcW w:w="1597" w:type="dxa"/>
          </w:tcPr>
          <w:p w14:paraId="64091D8E" w14:textId="77777777" w:rsidR="00B94682" w:rsidRDefault="00B94682" w:rsidP="00585DDF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</w:tcPr>
          <w:p w14:paraId="4CBFBC1C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2A04ABF" w14:textId="77777777" w:rsidR="00B94682" w:rsidRDefault="00B94682" w:rsidP="00585DDF">
            <w:r>
              <w:rPr>
                <w:sz w:val="16"/>
                <w:szCs w:val="16"/>
              </w:rPr>
              <w:t>6.5.7B.1 (new), 6.5.7B.2, 6.5.7C.1, 6.5.7C.2</w:t>
            </w:r>
          </w:p>
        </w:tc>
        <w:tc>
          <w:tcPr>
            <w:tcW w:w="998" w:type="dxa"/>
          </w:tcPr>
          <w:p w14:paraId="0A6073A8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...; TS 38.522 CR 0373TR 38.903 CR 0649; TS/TR ... CR ... </w:t>
            </w:r>
          </w:p>
        </w:tc>
      </w:tr>
      <w:tr w:rsidR="00B94682" w14:paraId="12C2FA87" w14:textId="77777777" w:rsidTr="00585DDF">
        <w:tc>
          <w:tcPr>
            <w:tcW w:w="879" w:type="dxa"/>
          </w:tcPr>
          <w:p w14:paraId="3EC9B7A4" w14:textId="77777777" w:rsidR="00B94682" w:rsidRDefault="00B94682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B96DFB9" w14:textId="77777777" w:rsidR="00B94682" w:rsidRDefault="00B94682" w:rsidP="00585DDF">
            <w:r>
              <w:rPr>
                <w:sz w:val="16"/>
                <w:szCs w:val="16"/>
              </w:rPr>
              <w:t>2886</w:t>
            </w:r>
          </w:p>
        </w:tc>
        <w:tc>
          <w:tcPr>
            <w:tcW w:w="517" w:type="dxa"/>
          </w:tcPr>
          <w:p w14:paraId="4611B18B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D50C9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50062C" w14:textId="77777777" w:rsidR="00B94682" w:rsidRDefault="00B94682" w:rsidP="00585DDF">
            <w:r>
              <w:rPr>
                <w:sz w:val="16"/>
                <w:szCs w:val="16"/>
              </w:rPr>
              <w:t>Cell configuration mapping for DL interruptions test cases 6.5.7A.1 and 6.5.7B.1</w:t>
            </w:r>
          </w:p>
        </w:tc>
        <w:tc>
          <w:tcPr>
            <w:tcW w:w="517" w:type="dxa"/>
          </w:tcPr>
          <w:p w14:paraId="6809843F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2362EA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89698C6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46FE81A" w14:textId="77777777" w:rsidR="00B94682" w:rsidRDefault="00B94682" w:rsidP="00585DDF">
            <w:r>
              <w:rPr>
                <w:sz w:val="16"/>
                <w:szCs w:val="16"/>
              </w:rPr>
              <w:t>R5-241832</w:t>
            </w:r>
          </w:p>
        </w:tc>
        <w:tc>
          <w:tcPr>
            <w:tcW w:w="1597" w:type="dxa"/>
          </w:tcPr>
          <w:p w14:paraId="1428172C" w14:textId="77777777" w:rsidR="00B94682" w:rsidRDefault="00B94682" w:rsidP="00585DDF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</w:tcPr>
          <w:p w14:paraId="610DB1C6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6569DB02" w14:textId="77777777" w:rsidR="00B94682" w:rsidRDefault="00B94682" w:rsidP="00585DDF">
            <w:r>
              <w:rPr>
                <w:sz w:val="16"/>
                <w:szCs w:val="16"/>
              </w:rPr>
              <w:t>E.4</w:t>
            </w:r>
          </w:p>
        </w:tc>
        <w:tc>
          <w:tcPr>
            <w:tcW w:w="998" w:type="dxa"/>
          </w:tcPr>
          <w:p w14:paraId="2903D304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D217297" w14:textId="77777777" w:rsidTr="00585DDF">
        <w:tc>
          <w:tcPr>
            <w:tcW w:w="879" w:type="dxa"/>
          </w:tcPr>
          <w:p w14:paraId="5D11B7C0" w14:textId="77777777" w:rsidR="00B94682" w:rsidRDefault="00B94682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BC32F1F" w14:textId="77777777" w:rsidR="00B94682" w:rsidRDefault="00B94682" w:rsidP="00585DDF">
            <w:r>
              <w:rPr>
                <w:sz w:val="16"/>
                <w:szCs w:val="16"/>
              </w:rPr>
              <w:t>2887</w:t>
            </w:r>
          </w:p>
        </w:tc>
        <w:tc>
          <w:tcPr>
            <w:tcW w:w="517" w:type="dxa"/>
          </w:tcPr>
          <w:p w14:paraId="59F38117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AC3E79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E5901D" w14:textId="77777777" w:rsidR="00B94682" w:rsidRDefault="00B94682" w:rsidP="00585DDF">
            <w:r>
              <w:rPr>
                <w:sz w:val="16"/>
                <w:szCs w:val="16"/>
              </w:rPr>
              <w:t>Test tolerances and measurement uncertainty for DL interruptions test cases 6.5.7A.1, 6.5.7B.1 and 6.5.7C.1</w:t>
            </w:r>
          </w:p>
        </w:tc>
        <w:tc>
          <w:tcPr>
            <w:tcW w:w="517" w:type="dxa"/>
          </w:tcPr>
          <w:p w14:paraId="18D6483C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9DD2E7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4B0CF1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E05AA34" w14:textId="77777777" w:rsidR="00B94682" w:rsidRDefault="00B94682" w:rsidP="00585DDF">
            <w:r>
              <w:rPr>
                <w:sz w:val="16"/>
                <w:szCs w:val="16"/>
              </w:rPr>
              <w:t>R5-240372</w:t>
            </w:r>
          </w:p>
        </w:tc>
        <w:tc>
          <w:tcPr>
            <w:tcW w:w="1597" w:type="dxa"/>
          </w:tcPr>
          <w:p w14:paraId="1A5F689B" w14:textId="77777777" w:rsidR="00B94682" w:rsidRDefault="00B94682" w:rsidP="00585DDF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</w:tcPr>
          <w:p w14:paraId="593CC25F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0AF99BF8" w14:textId="77777777" w:rsidR="00B94682" w:rsidRDefault="00B94682" w:rsidP="00585DDF"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 w14:paraId="24E12A53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TR 38.903 CR 0648, 0649; TS/TR ... CR ... </w:t>
            </w:r>
          </w:p>
        </w:tc>
      </w:tr>
      <w:tr w:rsidR="00B94682" w14:paraId="739F3BA0" w14:textId="77777777" w:rsidTr="00585DDF">
        <w:tc>
          <w:tcPr>
            <w:tcW w:w="879" w:type="dxa"/>
          </w:tcPr>
          <w:p w14:paraId="3735ECCA" w14:textId="77777777" w:rsidR="00B94682" w:rsidRDefault="00B94682" w:rsidP="00585DDF">
            <w:r>
              <w:rPr>
                <w:sz w:val="16"/>
                <w:szCs w:val="16"/>
              </w:rPr>
              <w:lastRenderedPageBreak/>
              <w:t>38.903</w:t>
            </w:r>
          </w:p>
        </w:tc>
        <w:tc>
          <w:tcPr>
            <w:tcW w:w="637" w:type="dxa"/>
          </w:tcPr>
          <w:p w14:paraId="2AC9C472" w14:textId="77777777" w:rsidR="00B94682" w:rsidRDefault="00B94682" w:rsidP="00585DDF">
            <w:r>
              <w:rPr>
                <w:sz w:val="16"/>
                <w:szCs w:val="16"/>
              </w:rPr>
              <w:t>0648</w:t>
            </w:r>
          </w:p>
        </w:tc>
        <w:tc>
          <w:tcPr>
            <w:tcW w:w="517" w:type="dxa"/>
          </w:tcPr>
          <w:p w14:paraId="198212B2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1402DE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BECE12" w14:textId="77777777" w:rsidR="00B94682" w:rsidRDefault="00B94682" w:rsidP="00585DDF">
            <w:r>
              <w:rPr>
                <w:sz w:val="16"/>
                <w:szCs w:val="16"/>
              </w:rPr>
              <w:t>Test Tolerances for NR SA FR1 DL interruptions at switching between two uplink carriers for 6.5.7A.1</w:t>
            </w:r>
          </w:p>
        </w:tc>
        <w:tc>
          <w:tcPr>
            <w:tcW w:w="517" w:type="dxa"/>
          </w:tcPr>
          <w:p w14:paraId="42F4770F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885138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A091DC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2086775" w14:textId="77777777" w:rsidR="00B94682" w:rsidRDefault="00B94682" w:rsidP="00585DDF">
            <w:r>
              <w:rPr>
                <w:sz w:val="16"/>
                <w:szCs w:val="16"/>
              </w:rPr>
              <w:t>R5-240373</w:t>
            </w:r>
          </w:p>
        </w:tc>
        <w:tc>
          <w:tcPr>
            <w:tcW w:w="1597" w:type="dxa"/>
          </w:tcPr>
          <w:p w14:paraId="5775D8BB" w14:textId="77777777" w:rsidR="00B94682" w:rsidRDefault="00B94682" w:rsidP="00585DDF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</w:tcPr>
          <w:p w14:paraId="5F0866FB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60639E59" w14:textId="77777777" w:rsidR="00B94682" w:rsidRDefault="00B94682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8BE9D23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 38.533 CR 2884, 2887; TS/TR ... CR ... </w:t>
            </w:r>
          </w:p>
        </w:tc>
      </w:tr>
      <w:tr w:rsidR="00B94682" w14:paraId="460B250D" w14:textId="77777777" w:rsidTr="00585DDF">
        <w:tc>
          <w:tcPr>
            <w:tcW w:w="879" w:type="dxa"/>
          </w:tcPr>
          <w:p w14:paraId="3EBF6941" w14:textId="77777777" w:rsidR="00B94682" w:rsidRDefault="00B94682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035AD77" w14:textId="77777777" w:rsidR="00B94682" w:rsidRDefault="00B94682" w:rsidP="00585DDF">
            <w:r>
              <w:rPr>
                <w:sz w:val="16"/>
                <w:szCs w:val="16"/>
              </w:rPr>
              <w:t>0649</w:t>
            </w:r>
          </w:p>
        </w:tc>
        <w:tc>
          <w:tcPr>
            <w:tcW w:w="517" w:type="dxa"/>
          </w:tcPr>
          <w:p w14:paraId="364C99AE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B06DD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71E151" w14:textId="77777777" w:rsidR="00B94682" w:rsidRDefault="00B94682" w:rsidP="00585DDF">
            <w:r>
              <w:rPr>
                <w:sz w:val="16"/>
                <w:szCs w:val="16"/>
              </w:rPr>
              <w:t>Test Tolerances for NR SA FR1 DL interruptions at switching between two uplink bands for 6.5.7B.1</w:t>
            </w:r>
          </w:p>
        </w:tc>
        <w:tc>
          <w:tcPr>
            <w:tcW w:w="517" w:type="dxa"/>
          </w:tcPr>
          <w:p w14:paraId="35DD939A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74571C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A3E90AE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41564D" w14:textId="77777777" w:rsidR="00B94682" w:rsidRDefault="00B94682" w:rsidP="00585DDF">
            <w:r>
              <w:rPr>
                <w:sz w:val="16"/>
                <w:szCs w:val="16"/>
              </w:rPr>
              <w:t>R5-240374</w:t>
            </w:r>
          </w:p>
        </w:tc>
        <w:tc>
          <w:tcPr>
            <w:tcW w:w="1597" w:type="dxa"/>
          </w:tcPr>
          <w:p w14:paraId="3E98A1D0" w14:textId="77777777" w:rsidR="00B94682" w:rsidRDefault="00B94682" w:rsidP="00585DDF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</w:tcPr>
          <w:p w14:paraId="00847A3D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552292F" w14:textId="77777777" w:rsidR="00B94682" w:rsidRDefault="00B94682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C02E4A9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 38.533 CR 2885, 2887; TS/TR ... CR ... </w:t>
            </w:r>
          </w:p>
        </w:tc>
      </w:tr>
      <w:tr w:rsidR="00B94682" w14:paraId="3BC1D3F7" w14:textId="77777777" w:rsidTr="00585DDF">
        <w:tc>
          <w:tcPr>
            <w:tcW w:w="879" w:type="dxa"/>
          </w:tcPr>
          <w:p w14:paraId="34992EBA" w14:textId="77777777" w:rsidR="00B94682" w:rsidRDefault="00B94682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3A26897" w14:textId="77777777" w:rsidR="00B94682" w:rsidRDefault="00B94682" w:rsidP="00585DDF">
            <w:r>
              <w:rPr>
                <w:sz w:val="16"/>
                <w:szCs w:val="16"/>
              </w:rPr>
              <w:t>0872</w:t>
            </w:r>
          </w:p>
        </w:tc>
        <w:tc>
          <w:tcPr>
            <w:tcW w:w="517" w:type="dxa"/>
          </w:tcPr>
          <w:p w14:paraId="38934C96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EDE758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D0CE13" w14:textId="77777777" w:rsidR="00B94682" w:rsidRDefault="00B94682" w:rsidP="00585DDF">
            <w:r>
              <w:rPr>
                <w:sz w:val="16"/>
                <w:szCs w:val="16"/>
              </w:rPr>
              <w:t>Addition of test point analysis for R17 FR1 enhancement test cases</w:t>
            </w:r>
          </w:p>
        </w:tc>
        <w:tc>
          <w:tcPr>
            <w:tcW w:w="517" w:type="dxa"/>
          </w:tcPr>
          <w:p w14:paraId="6F7E5DBB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DEBCED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502C2D0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5F882ED" w14:textId="77777777" w:rsidR="00B94682" w:rsidRDefault="00B94682" w:rsidP="00585DDF">
            <w:r>
              <w:rPr>
                <w:sz w:val="16"/>
                <w:szCs w:val="16"/>
              </w:rPr>
              <w:t>R5-241008</w:t>
            </w:r>
          </w:p>
        </w:tc>
        <w:tc>
          <w:tcPr>
            <w:tcW w:w="1597" w:type="dxa"/>
          </w:tcPr>
          <w:p w14:paraId="79C37E02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BC6109B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5877EA24" w14:textId="77777777" w:rsidR="00B94682" w:rsidRDefault="00B94682" w:rsidP="00585DDF">
            <w:r>
              <w:rPr>
                <w:sz w:val="16"/>
                <w:szCs w:val="16"/>
              </w:rPr>
              <w:t>4.1.1.1, 4.1.1.2, 4.1.1.7</w:t>
            </w:r>
          </w:p>
        </w:tc>
        <w:tc>
          <w:tcPr>
            <w:tcW w:w="998" w:type="dxa"/>
          </w:tcPr>
          <w:p w14:paraId="0B5E4D2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15ED7091" w14:textId="77777777" w:rsidR="00B94682" w:rsidRDefault="00B94682" w:rsidP="00B94682"/>
    <w:p w14:paraId="5104293D" w14:textId="77777777" w:rsidR="00B94682" w:rsidRDefault="00B94682" w:rsidP="00B94682"/>
    <w:p w14:paraId="16BD7D46" w14:textId="77777777" w:rsidR="00005829" w:rsidRPr="00917427" w:rsidRDefault="00005829" w:rsidP="0000582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RP-240183</w:t>
      </w:r>
      <w:r>
        <w:rPr>
          <w:b/>
          <w:i/>
          <w:noProof/>
          <w:sz w:val="28"/>
        </w:rPr>
        <w:fldChar w:fldCharType="end"/>
      </w:r>
    </w:p>
    <w:p w14:paraId="7E7BAC1C" w14:textId="77777777" w:rsidR="00005829" w:rsidRPr="00784730" w:rsidRDefault="00005829" w:rsidP="0000582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6986AB86" w14:textId="77777777" w:rsidR="00005829" w:rsidRPr="00050554" w:rsidRDefault="00005829" w:rsidP="00005829">
      <w:pPr>
        <w:rPr>
          <w:rFonts w:ascii="Arial" w:hAnsi="Arial" w:cs="Arial"/>
          <w:b/>
          <w:bCs/>
          <w:lang w:val="en-US"/>
        </w:rPr>
      </w:pPr>
    </w:p>
    <w:p w14:paraId="6E6F2F89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A7F7E46" w14:textId="77777777" w:rsidR="00005829" w:rsidRPr="00E145B1" w:rsidRDefault="00005829" w:rsidP="000058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enhancements of NR RF requirements for frequency range 2 (FR2) (NR_RF_FR2_req_enh2-UEConTest)</w:t>
      </w:r>
      <w:r>
        <w:rPr>
          <w:rFonts w:ascii="Arial" w:hAnsi="Arial" w:cs="Arial"/>
          <w:b/>
          <w:bCs/>
        </w:rPr>
        <w:fldChar w:fldCharType="end"/>
      </w:r>
    </w:p>
    <w:p w14:paraId="481C25A9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13.3.6</w:t>
      </w:r>
      <w:r>
        <w:rPr>
          <w:rFonts w:ascii="Arial" w:hAnsi="Arial" w:cs="Arial"/>
          <w:b/>
          <w:bCs/>
        </w:rPr>
        <w:fldChar w:fldCharType="end"/>
      </w:r>
    </w:p>
    <w:p w14:paraId="7ADDA340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3CCCCCE" w14:textId="77777777" w:rsidR="00005829" w:rsidRDefault="00005829" w:rsidP="0000582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2D9CCBD" w14:textId="77777777" w:rsidR="00005829" w:rsidRPr="004E535C" w:rsidRDefault="00005829" w:rsidP="000058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05829" w:rsidRPr="004E535C" w14:paraId="1BAEB6D4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890103A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CB694C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936C7E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B5D620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7E42D84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B2FB05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54C609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73E0B3B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241A69C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A16FC8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B4A45F0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B69F2CF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94DB52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05829" w14:paraId="7C38612E" w14:textId="77777777" w:rsidTr="00585DDF">
        <w:tc>
          <w:tcPr>
            <w:tcW w:w="879" w:type="dxa"/>
          </w:tcPr>
          <w:p w14:paraId="18A894EC" w14:textId="77777777" w:rsidR="00005829" w:rsidRDefault="00005829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665D42A" w14:textId="77777777" w:rsidR="00005829" w:rsidRDefault="00005829" w:rsidP="00585DDF">
            <w:r>
              <w:rPr>
                <w:sz w:val="16"/>
                <w:szCs w:val="16"/>
              </w:rPr>
              <w:t>1033</w:t>
            </w:r>
          </w:p>
        </w:tc>
        <w:tc>
          <w:tcPr>
            <w:tcW w:w="517" w:type="dxa"/>
          </w:tcPr>
          <w:p w14:paraId="5B890C1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A207CE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1232D0" w14:textId="77777777" w:rsidR="00005829" w:rsidRDefault="00005829" w:rsidP="00585DDF">
            <w:r>
              <w:rPr>
                <w:sz w:val="16"/>
                <w:szCs w:val="16"/>
              </w:rPr>
              <w:t>Updates to Annex F for UE Maximum Output Power - EIRP with UL Gaps test case</w:t>
            </w:r>
          </w:p>
        </w:tc>
        <w:tc>
          <w:tcPr>
            <w:tcW w:w="517" w:type="dxa"/>
          </w:tcPr>
          <w:p w14:paraId="5734529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52574F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EC385C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3ADFEA" w14:textId="77777777" w:rsidR="00005829" w:rsidRDefault="00005829" w:rsidP="00585DDF">
            <w:r>
              <w:rPr>
                <w:sz w:val="16"/>
                <w:szCs w:val="16"/>
              </w:rPr>
              <w:t>R5-242026</w:t>
            </w:r>
          </w:p>
        </w:tc>
        <w:tc>
          <w:tcPr>
            <w:tcW w:w="1597" w:type="dxa"/>
          </w:tcPr>
          <w:p w14:paraId="44ACDA37" w14:textId="77777777" w:rsidR="00005829" w:rsidRDefault="00005829" w:rsidP="00585DDF">
            <w:r>
              <w:rPr>
                <w:sz w:val="16"/>
                <w:szCs w:val="16"/>
              </w:rPr>
              <w:t>Keysight Technologies UK Ltd, Apple Inc</w:t>
            </w:r>
          </w:p>
        </w:tc>
        <w:tc>
          <w:tcPr>
            <w:tcW w:w="1122" w:type="dxa"/>
          </w:tcPr>
          <w:p w14:paraId="363C5163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430B21E6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2053B7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2EEE889D" w14:textId="77777777" w:rsidTr="00585DDF">
        <w:tc>
          <w:tcPr>
            <w:tcW w:w="879" w:type="dxa"/>
          </w:tcPr>
          <w:p w14:paraId="19F5096A" w14:textId="77777777" w:rsidR="00005829" w:rsidRDefault="00005829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876E9F8" w14:textId="77777777" w:rsidR="00005829" w:rsidRDefault="00005829" w:rsidP="00585DDF">
            <w:r>
              <w:rPr>
                <w:sz w:val="16"/>
                <w:szCs w:val="16"/>
              </w:rPr>
              <w:t>1034</w:t>
            </w:r>
          </w:p>
        </w:tc>
        <w:tc>
          <w:tcPr>
            <w:tcW w:w="517" w:type="dxa"/>
          </w:tcPr>
          <w:p w14:paraId="34FAAD5B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D942DE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E70B14" w14:textId="77777777" w:rsidR="00005829" w:rsidRDefault="00005829" w:rsidP="00585DDF">
            <w:r>
              <w:rPr>
                <w:sz w:val="16"/>
                <w:szCs w:val="16"/>
              </w:rPr>
              <w:t>Updates to UE Maximum Output Power - EIRP with UL Gaps test case</w:t>
            </w:r>
          </w:p>
        </w:tc>
        <w:tc>
          <w:tcPr>
            <w:tcW w:w="517" w:type="dxa"/>
          </w:tcPr>
          <w:p w14:paraId="66A0BC3B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620597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7D49B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8300B3" w14:textId="77777777" w:rsidR="00005829" w:rsidRDefault="00005829" w:rsidP="00585DDF">
            <w:r>
              <w:rPr>
                <w:sz w:val="16"/>
                <w:szCs w:val="16"/>
              </w:rPr>
              <w:t>R5-242025</w:t>
            </w:r>
          </w:p>
        </w:tc>
        <w:tc>
          <w:tcPr>
            <w:tcW w:w="1597" w:type="dxa"/>
          </w:tcPr>
          <w:p w14:paraId="17BEA47A" w14:textId="77777777" w:rsidR="00005829" w:rsidRDefault="00005829" w:rsidP="00585DDF">
            <w:r>
              <w:rPr>
                <w:sz w:val="16"/>
                <w:szCs w:val="16"/>
              </w:rPr>
              <w:t>Keysight Technologies UK Ltd, Apple Inc</w:t>
            </w:r>
          </w:p>
        </w:tc>
        <w:tc>
          <w:tcPr>
            <w:tcW w:w="1122" w:type="dxa"/>
          </w:tcPr>
          <w:p w14:paraId="07B8A0CF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50FDD96C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8AF53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15CAD785" w14:textId="77777777" w:rsidTr="00585DDF">
        <w:tc>
          <w:tcPr>
            <w:tcW w:w="879" w:type="dxa"/>
          </w:tcPr>
          <w:p w14:paraId="0FFBC103" w14:textId="77777777" w:rsidR="00005829" w:rsidRDefault="00005829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82838A0" w14:textId="77777777" w:rsidR="00005829" w:rsidRDefault="00005829" w:rsidP="00585DDF">
            <w:r>
              <w:rPr>
                <w:sz w:val="16"/>
                <w:szCs w:val="16"/>
              </w:rPr>
              <w:t>1035</w:t>
            </w:r>
          </w:p>
        </w:tc>
        <w:tc>
          <w:tcPr>
            <w:tcW w:w="517" w:type="dxa"/>
          </w:tcPr>
          <w:p w14:paraId="4A11363B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5A42B0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BD17D4" w14:textId="77777777" w:rsidR="00005829" w:rsidRDefault="00005829" w:rsidP="00585DDF">
            <w:r>
              <w:rPr>
                <w:sz w:val="16"/>
                <w:szCs w:val="16"/>
              </w:rPr>
              <w:t>Update to FR2 Tx Power test with UL-Gaps</w:t>
            </w:r>
          </w:p>
        </w:tc>
        <w:tc>
          <w:tcPr>
            <w:tcW w:w="517" w:type="dxa"/>
          </w:tcPr>
          <w:p w14:paraId="4747FB34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7CD5E7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26DADA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A6D886" w14:textId="77777777" w:rsidR="00005829" w:rsidRDefault="00005829" w:rsidP="00585DDF">
            <w:r>
              <w:rPr>
                <w:sz w:val="16"/>
                <w:szCs w:val="16"/>
              </w:rPr>
              <w:t>R5-241966</w:t>
            </w:r>
          </w:p>
        </w:tc>
        <w:tc>
          <w:tcPr>
            <w:tcW w:w="1597" w:type="dxa"/>
          </w:tcPr>
          <w:p w14:paraId="6FCD8C21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3B85CD11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1718E16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8C69FD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57C84A2F" w14:textId="77777777" w:rsidTr="00585DDF">
        <w:tc>
          <w:tcPr>
            <w:tcW w:w="879" w:type="dxa"/>
          </w:tcPr>
          <w:p w14:paraId="21BABD2B" w14:textId="77777777" w:rsidR="00005829" w:rsidRDefault="00005829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3F7E8C6" w14:textId="77777777" w:rsidR="00005829" w:rsidRDefault="00005829" w:rsidP="00585DDF">
            <w:r>
              <w:rPr>
                <w:sz w:val="16"/>
                <w:szCs w:val="16"/>
              </w:rPr>
              <w:t>1036</w:t>
            </w:r>
          </w:p>
        </w:tc>
        <w:tc>
          <w:tcPr>
            <w:tcW w:w="517" w:type="dxa"/>
          </w:tcPr>
          <w:p w14:paraId="28A9B8B7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201495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C25245" w14:textId="77777777" w:rsidR="00005829" w:rsidRDefault="00005829" w:rsidP="00585DDF">
            <w:r>
              <w:rPr>
                <w:sz w:val="16"/>
                <w:szCs w:val="16"/>
              </w:rPr>
              <w:t>Update to FR2 Tx OFF Power test specific to UL-Gaps</w:t>
            </w:r>
          </w:p>
        </w:tc>
        <w:tc>
          <w:tcPr>
            <w:tcW w:w="517" w:type="dxa"/>
          </w:tcPr>
          <w:p w14:paraId="00DB1F7A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5328EA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558F8C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370BA83" w14:textId="77777777" w:rsidR="00005829" w:rsidRDefault="00005829" w:rsidP="00585DDF">
            <w:r>
              <w:rPr>
                <w:sz w:val="16"/>
                <w:szCs w:val="16"/>
              </w:rPr>
              <w:t>R5-241430</w:t>
            </w:r>
          </w:p>
        </w:tc>
        <w:tc>
          <w:tcPr>
            <w:tcW w:w="1597" w:type="dxa"/>
          </w:tcPr>
          <w:p w14:paraId="26B00676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49F4B2A9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4B76D669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0C4BE5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730E03EA" w14:textId="77777777" w:rsidTr="00585DDF">
        <w:tc>
          <w:tcPr>
            <w:tcW w:w="879" w:type="dxa"/>
          </w:tcPr>
          <w:p w14:paraId="39D2DD8B" w14:textId="77777777" w:rsidR="00005829" w:rsidRDefault="00005829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989E99F" w14:textId="77777777" w:rsidR="00005829" w:rsidRDefault="00005829" w:rsidP="00585DDF">
            <w:r>
              <w:rPr>
                <w:sz w:val="16"/>
                <w:szCs w:val="16"/>
              </w:rPr>
              <w:t>1037</w:t>
            </w:r>
          </w:p>
        </w:tc>
        <w:tc>
          <w:tcPr>
            <w:tcW w:w="517" w:type="dxa"/>
          </w:tcPr>
          <w:p w14:paraId="6AD46794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968B67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6EEB53" w14:textId="77777777" w:rsidR="00005829" w:rsidRDefault="00005829" w:rsidP="00585DDF">
            <w:r>
              <w:rPr>
                <w:sz w:val="16"/>
                <w:szCs w:val="16"/>
              </w:rPr>
              <w:t>Updates to FR2 ACS test</w:t>
            </w:r>
          </w:p>
        </w:tc>
        <w:tc>
          <w:tcPr>
            <w:tcW w:w="517" w:type="dxa"/>
          </w:tcPr>
          <w:p w14:paraId="3546A133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2F764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F9BDAD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EEE638C" w14:textId="77777777" w:rsidR="00005829" w:rsidRDefault="00005829" w:rsidP="00585DDF">
            <w:r>
              <w:rPr>
                <w:sz w:val="16"/>
                <w:szCs w:val="16"/>
              </w:rPr>
              <w:t>R5-241780</w:t>
            </w:r>
          </w:p>
        </w:tc>
        <w:tc>
          <w:tcPr>
            <w:tcW w:w="1597" w:type="dxa"/>
          </w:tcPr>
          <w:p w14:paraId="4A6DD98F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73402BC5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7FDC2930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2503C2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EBDE4A7" w14:textId="77777777" w:rsidTr="00585DDF">
        <w:tc>
          <w:tcPr>
            <w:tcW w:w="879" w:type="dxa"/>
          </w:tcPr>
          <w:p w14:paraId="7BB90B0F" w14:textId="77777777" w:rsidR="00005829" w:rsidRDefault="00005829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4EA43C0" w14:textId="77777777" w:rsidR="00005829" w:rsidRDefault="00005829" w:rsidP="00585DDF">
            <w:r>
              <w:rPr>
                <w:sz w:val="16"/>
                <w:szCs w:val="16"/>
              </w:rPr>
              <w:t>1040</w:t>
            </w:r>
          </w:p>
        </w:tc>
        <w:tc>
          <w:tcPr>
            <w:tcW w:w="517" w:type="dxa"/>
          </w:tcPr>
          <w:p w14:paraId="2A35D59F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51096E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E3A48B" w14:textId="77777777" w:rsidR="00005829" w:rsidRDefault="00005829" w:rsidP="00585DDF">
            <w:r>
              <w:rPr>
                <w:sz w:val="16"/>
                <w:szCs w:val="16"/>
              </w:rPr>
              <w:t>Addition of CA test for EIRP test with ULGaps</w:t>
            </w:r>
          </w:p>
        </w:tc>
        <w:tc>
          <w:tcPr>
            <w:tcW w:w="517" w:type="dxa"/>
          </w:tcPr>
          <w:p w14:paraId="792C2B67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8A167D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28D8DDC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87D93D" w14:textId="77777777" w:rsidR="00005829" w:rsidRDefault="00005829" w:rsidP="00585DDF">
            <w:r>
              <w:rPr>
                <w:sz w:val="16"/>
                <w:szCs w:val="16"/>
              </w:rPr>
              <w:t>R5-241782</w:t>
            </w:r>
          </w:p>
        </w:tc>
        <w:tc>
          <w:tcPr>
            <w:tcW w:w="1597" w:type="dxa"/>
          </w:tcPr>
          <w:p w14:paraId="75A5A1FF" w14:textId="77777777" w:rsidR="00005829" w:rsidRDefault="00005829" w:rsidP="00585DDF">
            <w:r>
              <w:rPr>
                <w:sz w:val="16"/>
                <w:szCs w:val="16"/>
              </w:rPr>
              <w:t>Apple Trading</w:t>
            </w:r>
          </w:p>
        </w:tc>
        <w:tc>
          <w:tcPr>
            <w:tcW w:w="1122" w:type="dxa"/>
          </w:tcPr>
          <w:p w14:paraId="6E44A43E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5A5DCFBD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F7712E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E971B20" w14:textId="77777777" w:rsidTr="00585DDF">
        <w:tc>
          <w:tcPr>
            <w:tcW w:w="879" w:type="dxa"/>
          </w:tcPr>
          <w:p w14:paraId="15F9A693" w14:textId="77777777" w:rsidR="00005829" w:rsidRDefault="00005829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57808F4" w14:textId="77777777" w:rsidR="00005829" w:rsidRDefault="00005829" w:rsidP="00585DDF">
            <w:r>
              <w:rPr>
                <w:sz w:val="16"/>
                <w:szCs w:val="16"/>
              </w:rPr>
              <w:t>1754</w:t>
            </w:r>
          </w:p>
        </w:tc>
        <w:tc>
          <w:tcPr>
            <w:tcW w:w="517" w:type="dxa"/>
          </w:tcPr>
          <w:p w14:paraId="08FC514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C70C6C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348033" w14:textId="77777777" w:rsidR="00005829" w:rsidRDefault="00005829" w:rsidP="00585DDF">
            <w:r>
              <w:rPr>
                <w:sz w:val="16"/>
                <w:szCs w:val="16"/>
              </w:rPr>
              <w:t>Updates to Annex F for 6.2B.1.6 UE Maximum Output Power for Inter-Band EN-DC including FR2 (1 NR CC) - EIRP with UL Gaps test case</w:t>
            </w:r>
          </w:p>
        </w:tc>
        <w:tc>
          <w:tcPr>
            <w:tcW w:w="517" w:type="dxa"/>
          </w:tcPr>
          <w:p w14:paraId="2E26ECC2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55AC37" w14:textId="77777777" w:rsidR="00005829" w:rsidRDefault="00005829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3FBC765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C1603C9" w14:textId="77777777" w:rsidR="00005829" w:rsidRDefault="00005829" w:rsidP="00585DDF">
            <w:r>
              <w:rPr>
                <w:sz w:val="16"/>
                <w:szCs w:val="16"/>
              </w:rPr>
              <w:t>R5-242028</w:t>
            </w:r>
          </w:p>
        </w:tc>
        <w:tc>
          <w:tcPr>
            <w:tcW w:w="1597" w:type="dxa"/>
          </w:tcPr>
          <w:p w14:paraId="339C17BA" w14:textId="77777777" w:rsidR="00005829" w:rsidRDefault="00005829" w:rsidP="00585DDF">
            <w:r>
              <w:rPr>
                <w:sz w:val="16"/>
                <w:szCs w:val="16"/>
              </w:rPr>
              <w:t>Keysight Technologies UK Ltd, Apple Inc</w:t>
            </w:r>
          </w:p>
        </w:tc>
        <w:tc>
          <w:tcPr>
            <w:tcW w:w="1122" w:type="dxa"/>
          </w:tcPr>
          <w:p w14:paraId="06470F05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6F17DB20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3E503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73F83F90" w14:textId="77777777" w:rsidTr="00585DDF">
        <w:tc>
          <w:tcPr>
            <w:tcW w:w="879" w:type="dxa"/>
          </w:tcPr>
          <w:p w14:paraId="15F884BA" w14:textId="77777777" w:rsidR="00005829" w:rsidRDefault="00005829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A089A4D" w14:textId="77777777" w:rsidR="00005829" w:rsidRDefault="00005829" w:rsidP="00585DDF">
            <w:r>
              <w:rPr>
                <w:sz w:val="16"/>
                <w:szCs w:val="16"/>
              </w:rPr>
              <w:t>1755</w:t>
            </w:r>
          </w:p>
        </w:tc>
        <w:tc>
          <w:tcPr>
            <w:tcW w:w="517" w:type="dxa"/>
          </w:tcPr>
          <w:p w14:paraId="371467CC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DEBF46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5CA2D2" w14:textId="77777777" w:rsidR="00005829" w:rsidRDefault="00005829" w:rsidP="00585DDF">
            <w:r>
              <w:rPr>
                <w:sz w:val="16"/>
                <w:szCs w:val="16"/>
              </w:rPr>
              <w:t>Updates to 6.2B.1.6 UE Maximum Output Power for Inter-Band EN-DC including FR2 (1 NR CC) - EIRP with UL Gaps test case</w:t>
            </w:r>
          </w:p>
        </w:tc>
        <w:tc>
          <w:tcPr>
            <w:tcW w:w="517" w:type="dxa"/>
          </w:tcPr>
          <w:p w14:paraId="4CDF0337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8B4646" w14:textId="77777777" w:rsidR="00005829" w:rsidRDefault="00005829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5413B77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372D18A" w14:textId="77777777" w:rsidR="00005829" w:rsidRDefault="00005829" w:rsidP="00585DDF">
            <w:r>
              <w:rPr>
                <w:sz w:val="16"/>
                <w:szCs w:val="16"/>
              </w:rPr>
              <w:t>R5-242027</w:t>
            </w:r>
          </w:p>
        </w:tc>
        <w:tc>
          <w:tcPr>
            <w:tcW w:w="1597" w:type="dxa"/>
          </w:tcPr>
          <w:p w14:paraId="36DD452B" w14:textId="77777777" w:rsidR="00005829" w:rsidRDefault="00005829" w:rsidP="00585DDF">
            <w:r>
              <w:rPr>
                <w:sz w:val="16"/>
                <w:szCs w:val="16"/>
              </w:rPr>
              <w:t>Keysight Technologies UK Ltd, Apple Inc</w:t>
            </w:r>
          </w:p>
        </w:tc>
        <w:tc>
          <w:tcPr>
            <w:tcW w:w="1122" w:type="dxa"/>
          </w:tcPr>
          <w:p w14:paraId="61B358A3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385C5323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EE2B19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1AE3704C" w14:textId="77777777" w:rsidTr="00585DDF">
        <w:tc>
          <w:tcPr>
            <w:tcW w:w="879" w:type="dxa"/>
          </w:tcPr>
          <w:p w14:paraId="15AB5D38" w14:textId="77777777" w:rsidR="00005829" w:rsidRDefault="00005829" w:rsidP="00585DDF">
            <w:r>
              <w:rPr>
                <w:sz w:val="16"/>
                <w:szCs w:val="16"/>
              </w:rPr>
              <w:lastRenderedPageBreak/>
              <w:t>38.903</w:t>
            </w:r>
          </w:p>
        </w:tc>
        <w:tc>
          <w:tcPr>
            <w:tcW w:w="637" w:type="dxa"/>
          </w:tcPr>
          <w:p w14:paraId="6A23E204" w14:textId="77777777" w:rsidR="00005829" w:rsidRDefault="00005829" w:rsidP="00585DDF"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</w:tcPr>
          <w:p w14:paraId="7DA2A7E3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0FBA01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5FB305" w14:textId="77777777" w:rsidR="00005829" w:rsidRDefault="00005829" w:rsidP="00585DDF">
            <w:r>
              <w:rPr>
                <w:sz w:val="16"/>
                <w:szCs w:val="16"/>
              </w:rPr>
              <w:t>Measurement uncertainty definition for UE Maximum Output Power - EIRP with UL Gaps test case</w:t>
            </w:r>
          </w:p>
        </w:tc>
        <w:tc>
          <w:tcPr>
            <w:tcW w:w="517" w:type="dxa"/>
          </w:tcPr>
          <w:p w14:paraId="5463ADEB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13E7D1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9B0EF6E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3DE12C5" w14:textId="77777777" w:rsidR="00005829" w:rsidRDefault="00005829" w:rsidP="00585DDF">
            <w:r>
              <w:rPr>
                <w:sz w:val="16"/>
                <w:szCs w:val="16"/>
              </w:rPr>
              <w:t>R5-242029</w:t>
            </w:r>
          </w:p>
        </w:tc>
        <w:tc>
          <w:tcPr>
            <w:tcW w:w="1597" w:type="dxa"/>
          </w:tcPr>
          <w:p w14:paraId="5982F82A" w14:textId="77777777" w:rsidR="00005829" w:rsidRDefault="00005829" w:rsidP="00585DDF">
            <w:r>
              <w:rPr>
                <w:sz w:val="16"/>
                <w:szCs w:val="16"/>
              </w:rPr>
              <w:t>Keysight Technologies UK Ltd, Apple Inc</w:t>
            </w:r>
          </w:p>
        </w:tc>
        <w:tc>
          <w:tcPr>
            <w:tcW w:w="1122" w:type="dxa"/>
          </w:tcPr>
          <w:p w14:paraId="107752FB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4CB713FE" w14:textId="77777777" w:rsidR="00005829" w:rsidRDefault="00005829" w:rsidP="00585DDF">
            <w:r>
              <w:rPr>
                <w:sz w:val="16"/>
                <w:szCs w:val="16"/>
              </w:rPr>
              <w:t>B.6a (New)</w:t>
            </w:r>
          </w:p>
        </w:tc>
        <w:tc>
          <w:tcPr>
            <w:tcW w:w="998" w:type="dxa"/>
          </w:tcPr>
          <w:p w14:paraId="2686C294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38.521-2 CR 1033 ; TS/TR ... CR ... </w:t>
            </w:r>
          </w:p>
        </w:tc>
      </w:tr>
    </w:tbl>
    <w:p w14:paraId="2257E6DB" w14:textId="77777777" w:rsidR="00005829" w:rsidRDefault="00005829" w:rsidP="00005829"/>
    <w:p w14:paraId="214031D5" w14:textId="77777777" w:rsidR="00005829" w:rsidRDefault="00005829" w:rsidP="00005829"/>
    <w:p w14:paraId="1DEDBAC3" w14:textId="77777777" w:rsidR="003539E1" w:rsidRPr="00917427" w:rsidRDefault="003539E1" w:rsidP="003539E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RP-240184</w:t>
      </w:r>
      <w:r>
        <w:rPr>
          <w:b/>
          <w:i/>
          <w:noProof/>
          <w:sz w:val="28"/>
        </w:rPr>
        <w:fldChar w:fldCharType="end"/>
      </w:r>
    </w:p>
    <w:p w14:paraId="442289B4" w14:textId="77777777" w:rsidR="003539E1" w:rsidRPr="00784730" w:rsidRDefault="003539E1" w:rsidP="003539E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C09A770" w14:textId="77777777" w:rsidR="003539E1" w:rsidRPr="00050554" w:rsidRDefault="003539E1" w:rsidP="003539E1">
      <w:pPr>
        <w:rPr>
          <w:rFonts w:ascii="Arial" w:hAnsi="Arial" w:cs="Arial"/>
          <w:b/>
          <w:bCs/>
          <w:lang w:val="en-US"/>
        </w:rPr>
      </w:pPr>
    </w:p>
    <w:p w14:paraId="196966DB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B9B9A13" w14:textId="77777777" w:rsidR="003539E1" w:rsidRPr="00E145B1" w:rsidRDefault="003539E1" w:rsidP="003539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enhancements on MIMO for NR (NR_feMIMO-UEConTest)</w:t>
      </w:r>
      <w:r>
        <w:rPr>
          <w:rFonts w:ascii="Arial" w:hAnsi="Arial" w:cs="Arial"/>
          <w:b/>
          <w:bCs/>
        </w:rPr>
        <w:fldChar w:fldCharType="end"/>
      </w:r>
    </w:p>
    <w:p w14:paraId="1B72C5CA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13.3.7</w:t>
      </w:r>
      <w:r>
        <w:rPr>
          <w:rFonts w:ascii="Arial" w:hAnsi="Arial" w:cs="Arial"/>
          <w:b/>
          <w:bCs/>
        </w:rPr>
        <w:fldChar w:fldCharType="end"/>
      </w:r>
    </w:p>
    <w:p w14:paraId="1D1A85AA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D8695D7" w14:textId="77777777" w:rsidR="003539E1" w:rsidRDefault="003539E1" w:rsidP="003539E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F2F0CBB" w14:textId="77777777" w:rsidR="003539E1" w:rsidRPr="004E535C" w:rsidRDefault="003539E1" w:rsidP="003539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539E1" w:rsidRPr="004E535C" w14:paraId="6DED5A40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08418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C742A4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5482EB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2F3615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3A8CC3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36D31B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4D8A7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8C631BB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66E8A62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9BF94F6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5C28685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AF7E66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90DFF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539E1" w14:paraId="462642F8" w14:textId="77777777" w:rsidTr="00585DDF">
        <w:tc>
          <w:tcPr>
            <w:tcW w:w="879" w:type="dxa"/>
          </w:tcPr>
          <w:p w14:paraId="45AC40B0" w14:textId="77777777" w:rsidR="003539E1" w:rsidRDefault="003539E1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C3A6817" w14:textId="77777777" w:rsidR="003539E1" w:rsidRDefault="003539E1" w:rsidP="00585DDF">
            <w:r>
              <w:rPr>
                <w:sz w:val="16"/>
                <w:szCs w:val="16"/>
              </w:rPr>
              <w:t>0585</w:t>
            </w:r>
          </w:p>
        </w:tc>
        <w:tc>
          <w:tcPr>
            <w:tcW w:w="517" w:type="dxa"/>
          </w:tcPr>
          <w:p w14:paraId="67B8377C" w14:textId="77777777" w:rsidR="003539E1" w:rsidRDefault="003539E1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1357713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25E461" w14:textId="77777777" w:rsidR="003539E1" w:rsidRDefault="003539E1" w:rsidP="00585DDF">
            <w:r>
              <w:rPr>
                <w:sz w:val="16"/>
                <w:szCs w:val="16"/>
              </w:rPr>
              <w:t>Addition of feMIMO physical layer baseline implementation capabilities</w:t>
            </w:r>
          </w:p>
        </w:tc>
        <w:tc>
          <w:tcPr>
            <w:tcW w:w="517" w:type="dxa"/>
          </w:tcPr>
          <w:p w14:paraId="17B713D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81C8B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FE26F7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29AFB1" w14:textId="77777777" w:rsidR="003539E1" w:rsidRDefault="003539E1" w:rsidP="00585DDF">
            <w:r>
              <w:rPr>
                <w:sz w:val="16"/>
                <w:szCs w:val="16"/>
              </w:rPr>
              <w:t>R5-241674</w:t>
            </w:r>
          </w:p>
        </w:tc>
        <w:tc>
          <w:tcPr>
            <w:tcW w:w="1597" w:type="dxa"/>
          </w:tcPr>
          <w:p w14:paraId="5545EA99" w14:textId="77777777" w:rsidR="003539E1" w:rsidRDefault="003539E1" w:rsidP="00585DD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645CC7D" w14:textId="77777777" w:rsidR="003539E1" w:rsidRDefault="003539E1" w:rsidP="00585DDF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6EC2E09A" w14:textId="77777777" w:rsidR="003539E1" w:rsidRDefault="003539E1" w:rsidP="00585DDF"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 w14:paraId="452F6443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3539E1" w14:paraId="1661F2F0" w14:textId="77777777" w:rsidTr="00585DDF">
        <w:tc>
          <w:tcPr>
            <w:tcW w:w="879" w:type="dxa"/>
          </w:tcPr>
          <w:p w14:paraId="44E3FBC3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38.508-2</w:t>
            </w:r>
          </w:p>
        </w:tc>
        <w:tc>
          <w:tcPr>
            <w:tcW w:w="637" w:type="dxa"/>
          </w:tcPr>
          <w:p w14:paraId="793E2F3E" w14:textId="77777777" w:rsidR="003539E1" w:rsidRDefault="003539E1" w:rsidP="00585DDF">
            <w:r>
              <w:rPr>
                <w:sz w:val="16"/>
                <w:szCs w:val="16"/>
              </w:rPr>
              <w:t>0586</w:t>
            </w:r>
          </w:p>
        </w:tc>
        <w:tc>
          <w:tcPr>
            <w:tcW w:w="517" w:type="dxa"/>
          </w:tcPr>
          <w:p w14:paraId="61A761B2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5BD363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C9621D" w14:textId="77777777" w:rsidR="003539E1" w:rsidRDefault="003539E1" w:rsidP="00585DDF">
            <w:r>
              <w:rPr>
                <w:sz w:val="16"/>
                <w:szCs w:val="16"/>
              </w:rPr>
              <w:t>Update the existing PICS of inter-band CA between FR1 and FR2</w:t>
            </w:r>
          </w:p>
        </w:tc>
        <w:tc>
          <w:tcPr>
            <w:tcW w:w="517" w:type="dxa"/>
          </w:tcPr>
          <w:p w14:paraId="26C5FB2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3FFFE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49DFE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1F21E5" w14:textId="77777777" w:rsidR="003539E1" w:rsidRDefault="003539E1" w:rsidP="00585DDF">
            <w:r>
              <w:rPr>
                <w:sz w:val="16"/>
                <w:szCs w:val="16"/>
              </w:rPr>
              <w:t>R5-240522</w:t>
            </w:r>
          </w:p>
        </w:tc>
        <w:tc>
          <w:tcPr>
            <w:tcW w:w="1597" w:type="dxa"/>
          </w:tcPr>
          <w:p w14:paraId="44640F9B" w14:textId="77777777" w:rsidR="003539E1" w:rsidRDefault="003539E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DB776BD" w14:textId="77777777" w:rsidR="003539E1" w:rsidRDefault="003539E1" w:rsidP="00585DDF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12530AC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D221A8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5F9330DA" w14:textId="77777777" w:rsidTr="00585DDF">
        <w:tc>
          <w:tcPr>
            <w:tcW w:w="879" w:type="dxa"/>
          </w:tcPr>
          <w:p w14:paraId="46B1B0E9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9DCBEAD" w14:textId="77777777" w:rsidR="003539E1" w:rsidRDefault="003539E1" w:rsidP="00585DDF">
            <w:r>
              <w:rPr>
                <w:sz w:val="16"/>
                <w:szCs w:val="16"/>
              </w:rPr>
              <w:t>0796</w:t>
            </w:r>
          </w:p>
        </w:tc>
        <w:tc>
          <w:tcPr>
            <w:tcW w:w="517" w:type="dxa"/>
          </w:tcPr>
          <w:p w14:paraId="148BB922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4A0F5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3C3D99" w14:textId="77777777" w:rsidR="003539E1" w:rsidRDefault="003539E1" w:rsidP="00585DDF">
            <w:r>
              <w:rPr>
                <w:sz w:val="16"/>
                <w:szCs w:val="16"/>
              </w:rPr>
              <w:t>Adding measurement uncertainty and test tolerance for Demod PDCCH with intra-slot repetition test cases</w:t>
            </w:r>
          </w:p>
        </w:tc>
        <w:tc>
          <w:tcPr>
            <w:tcW w:w="517" w:type="dxa"/>
          </w:tcPr>
          <w:p w14:paraId="0D13F61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D5A71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C777D5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111D1E" w14:textId="77777777" w:rsidR="003539E1" w:rsidRDefault="003539E1" w:rsidP="00585DDF">
            <w:r>
              <w:rPr>
                <w:sz w:val="16"/>
                <w:szCs w:val="16"/>
              </w:rPr>
              <w:t>R5-241959</w:t>
            </w:r>
          </w:p>
        </w:tc>
        <w:tc>
          <w:tcPr>
            <w:tcW w:w="1597" w:type="dxa"/>
          </w:tcPr>
          <w:p w14:paraId="2E96FAEA" w14:textId="77777777" w:rsidR="003539E1" w:rsidRDefault="003539E1" w:rsidP="00585DD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124B5E0" w14:textId="77777777" w:rsidR="003539E1" w:rsidRDefault="003539E1" w:rsidP="00585DDF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28624E88" w14:textId="77777777" w:rsidR="003539E1" w:rsidRDefault="003539E1" w:rsidP="00585DDF">
            <w:r>
              <w:rPr>
                <w:sz w:val="16"/>
                <w:szCs w:val="16"/>
              </w:rPr>
              <w:t>5.3.2, 5.3.3, F.1.1.2, F.1.3.1 F.1.3.2</w:t>
            </w:r>
          </w:p>
        </w:tc>
        <w:tc>
          <w:tcPr>
            <w:tcW w:w="998" w:type="dxa"/>
          </w:tcPr>
          <w:p w14:paraId="5E6B907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4B741AB2" w14:textId="77777777" w:rsidTr="00585DDF">
        <w:tc>
          <w:tcPr>
            <w:tcW w:w="879" w:type="dxa"/>
          </w:tcPr>
          <w:p w14:paraId="2CC5F76F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1B227CE" w14:textId="77777777" w:rsidR="003539E1" w:rsidRDefault="003539E1" w:rsidP="00585DDF">
            <w:r>
              <w:rPr>
                <w:sz w:val="16"/>
                <w:szCs w:val="16"/>
              </w:rPr>
              <w:t>0375</w:t>
            </w:r>
          </w:p>
        </w:tc>
        <w:tc>
          <w:tcPr>
            <w:tcW w:w="517" w:type="dxa"/>
          </w:tcPr>
          <w:p w14:paraId="6AADD270" w14:textId="77777777" w:rsidR="003539E1" w:rsidRDefault="003539E1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96F1344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42E5DB" w14:textId="77777777" w:rsidR="003539E1" w:rsidRDefault="003539E1" w:rsidP="00585DDF">
            <w:r>
              <w:rPr>
                <w:sz w:val="16"/>
                <w:szCs w:val="16"/>
              </w:rPr>
              <w:t>Addition of applicability for FeMIMO test cases</w:t>
            </w:r>
          </w:p>
        </w:tc>
        <w:tc>
          <w:tcPr>
            <w:tcW w:w="517" w:type="dxa"/>
          </w:tcPr>
          <w:p w14:paraId="1278C759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844B11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440ABA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07309D" w14:textId="77777777" w:rsidR="003539E1" w:rsidRDefault="003539E1" w:rsidP="00585DDF">
            <w:r>
              <w:rPr>
                <w:sz w:val="16"/>
                <w:szCs w:val="16"/>
              </w:rPr>
              <w:t>R5-241675</w:t>
            </w:r>
          </w:p>
        </w:tc>
        <w:tc>
          <w:tcPr>
            <w:tcW w:w="1597" w:type="dxa"/>
          </w:tcPr>
          <w:p w14:paraId="5EE0E15B" w14:textId="77777777" w:rsidR="003539E1" w:rsidRDefault="003539E1" w:rsidP="00585DD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43256AB" w14:textId="77777777" w:rsidR="003539E1" w:rsidRDefault="003539E1" w:rsidP="00585DDF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4A33CC91" w14:textId="77777777" w:rsidR="003539E1" w:rsidRDefault="003539E1" w:rsidP="00585DDF">
            <w:r>
              <w:rPr>
                <w:sz w:val="16"/>
                <w:szCs w:val="16"/>
              </w:rPr>
              <w:t>4.0, 4.1.4, 4.2</w:t>
            </w:r>
          </w:p>
        </w:tc>
        <w:tc>
          <w:tcPr>
            <w:tcW w:w="998" w:type="dxa"/>
          </w:tcPr>
          <w:p w14:paraId="403BA6A0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2E20012E" w14:textId="77777777" w:rsidTr="00585DDF">
        <w:tc>
          <w:tcPr>
            <w:tcW w:w="879" w:type="dxa"/>
          </w:tcPr>
          <w:p w14:paraId="4030FEF2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2B1736A" w14:textId="77777777" w:rsidR="003539E1" w:rsidRDefault="003539E1" w:rsidP="00585DDF">
            <w:r>
              <w:rPr>
                <w:sz w:val="16"/>
                <w:szCs w:val="16"/>
              </w:rPr>
              <w:t>0377</w:t>
            </w:r>
          </w:p>
        </w:tc>
        <w:tc>
          <w:tcPr>
            <w:tcW w:w="517" w:type="dxa"/>
          </w:tcPr>
          <w:p w14:paraId="5CA579C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3CCF8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F370BF" w14:textId="77777777" w:rsidR="003539E1" w:rsidRDefault="003539E1" w:rsidP="00585DDF">
            <w:r>
              <w:rPr>
                <w:sz w:val="16"/>
                <w:szCs w:val="16"/>
              </w:rPr>
              <w:t>Removal of NOTE 1 from applicability of FR2 feMIMO test case</w:t>
            </w:r>
          </w:p>
        </w:tc>
        <w:tc>
          <w:tcPr>
            <w:tcW w:w="517" w:type="dxa"/>
          </w:tcPr>
          <w:p w14:paraId="3C393A63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81AA20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68766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1921851" w14:textId="77777777" w:rsidR="003539E1" w:rsidRDefault="003539E1" w:rsidP="00585DDF">
            <w:r>
              <w:rPr>
                <w:sz w:val="16"/>
                <w:szCs w:val="16"/>
              </w:rPr>
              <w:t>R5-240520</w:t>
            </w:r>
          </w:p>
        </w:tc>
        <w:tc>
          <w:tcPr>
            <w:tcW w:w="1597" w:type="dxa"/>
          </w:tcPr>
          <w:p w14:paraId="6CBBB44A" w14:textId="77777777" w:rsidR="003539E1" w:rsidRDefault="003539E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800650E" w14:textId="77777777" w:rsidR="003539E1" w:rsidRDefault="003539E1" w:rsidP="00585DDF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4231B2C3" w14:textId="77777777" w:rsidR="003539E1" w:rsidRDefault="003539E1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07A3B33E" w14:textId="77777777" w:rsidR="003539E1" w:rsidRDefault="003539E1" w:rsidP="00585DDF">
            <w:r>
              <w:rPr>
                <w:sz w:val="16"/>
                <w:szCs w:val="16"/>
              </w:rPr>
              <w:t xml:space="preserve">TS/TR … CR ... ; TS/TR … CR ...; TS/TR ... CR ... </w:t>
            </w:r>
          </w:p>
        </w:tc>
      </w:tr>
      <w:tr w:rsidR="003539E1" w14:paraId="167ADD8F" w14:textId="77777777" w:rsidTr="00585DDF">
        <w:tc>
          <w:tcPr>
            <w:tcW w:w="879" w:type="dxa"/>
          </w:tcPr>
          <w:p w14:paraId="1CDA0945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3A26172" w14:textId="77777777" w:rsidR="003539E1" w:rsidRDefault="003539E1" w:rsidP="00585DDF">
            <w:r>
              <w:rPr>
                <w:sz w:val="16"/>
                <w:szCs w:val="16"/>
              </w:rPr>
              <w:t>4166</w:t>
            </w:r>
          </w:p>
        </w:tc>
        <w:tc>
          <w:tcPr>
            <w:tcW w:w="517" w:type="dxa"/>
          </w:tcPr>
          <w:p w14:paraId="37815A4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707BF3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5021A6" w14:textId="77777777" w:rsidR="003539E1" w:rsidRDefault="003539E1" w:rsidP="00585DDF">
            <w:r>
              <w:rPr>
                <w:sz w:val="16"/>
                <w:szCs w:val="16"/>
              </w:rPr>
              <w:t>Correction of case title for TC 7.1.1.1.19</w:t>
            </w:r>
          </w:p>
        </w:tc>
        <w:tc>
          <w:tcPr>
            <w:tcW w:w="517" w:type="dxa"/>
          </w:tcPr>
          <w:p w14:paraId="3327A743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487389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D84F91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1554C56" w14:textId="77777777" w:rsidR="003539E1" w:rsidRDefault="003539E1" w:rsidP="00585DDF">
            <w:r>
              <w:rPr>
                <w:sz w:val="16"/>
                <w:szCs w:val="16"/>
              </w:rPr>
              <w:t>R5-240152</w:t>
            </w:r>
          </w:p>
        </w:tc>
        <w:tc>
          <w:tcPr>
            <w:tcW w:w="1597" w:type="dxa"/>
          </w:tcPr>
          <w:p w14:paraId="505E5CAD" w14:textId="77777777" w:rsidR="003539E1" w:rsidRDefault="003539E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F164618" w14:textId="77777777" w:rsidR="003539E1" w:rsidRDefault="003539E1" w:rsidP="00585DDF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248BDA1E" w14:textId="77777777" w:rsidR="003539E1" w:rsidRDefault="003539E1" w:rsidP="00585DDF">
            <w:r>
              <w:rPr>
                <w:sz w:val="16"/>
                <w:szCs w:val="16"/>
              </w:rPr>
              <w:t>7.1.1.1.19</w:t>
            </w:r>
          </w:p>
        </w:tc>
        <w:tc>
          <w:tcPr>
            <w:tcW w:w="998" w:type="dxa"/>
          </w:tcPr>
          <w:p w14:paraId="243B6AB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79713469" w14:textId="77777777" w:rsidTr="00585DDF">
        <w:tc>
          <w:tcPr>
            <w:tcW w:w="879" w:type="dxa"/>
          </w:tcPr>
          <w:p w14:paraId="029264F6" w14:textId="77777777" w:rsidR="003539E1" w:rsidRDefault="003539E1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537D2B6" w14:textId="77777777" w:rsidR="003539E1" w:rsidRDefault="003539E1" w:rsidP="00585DDF">
            <w:r>
              <w:rPr>
                <w:sz w:val="16"/>
                <w:szCs w:val="16"/>
              </w:rPr>
              <w:t>0451</w:t>
            </w:r>
          </w:p>
        </w:tc>
        <w:tc>
          <w:tcPr>
            <w:tcW w:w="517" w:type="dxa"/>
          </w:tcPr>
          <w:p w14:paraId="099B6372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42AFEF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641B0B" w14:textId="77777777" w:rsidR="003539E1" w:rsidRDefault="003539E1" w:rsidP="00585DDF">
            <w:r>
              <w:rPr>
                <w:sz w:val="16"/>
                <w:szCs w:val="16"/>
              </w:rPr>
              <w:t>Correction of applicability for partial sounding test case</w:t>
            </w:r>
          </w:p>
        </w:tc>
        <w:tc>
          <w:tcPr>
            <w:tcW w:w="517" w:type="dxa"/>
          </w:tcPr>
          <w:p w14:paraId="616E702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D25FDD" w14:textId="77777777" w:rsidR="003539E1" w:rsidRDefault="003539E1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5B4823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F56003" w14:textId="77777777" w:rsidR="003539E1" w:rsidRDefault="003539E1" w:rsidP="00585DDF">
            <w:r>
              <w:rPr>
                <w:sz w:val="16"/>
                <w:szCs w:val="16"/>
              </w:rPr>
              <w:t>R5-241451</w:t>
            </w:r>
          </w:p>
        </w:tc>
        <w:tc>
          <w:tcPr>
            <w:tcW w:w="1597" w:type="dxa"/>
          </w:tcPr>
          <w:p w14:paraId="687124AF" w14:textId="77777777" w:rsidR="003539E1" w:rsidRDefault="003539E1" w:rsidP="00585DDF">
            <w:r>
              <w:rPr>
                <w:sz w:val="16"/>
                <w:szCs w:val="16"/>
              </w:rPr>
              <w:t>Huawei, HiSilicon, TF160</w:t>
            </w:r>
          </w:p>
        </w:tc>
        <w:tc>
          <w:tcPr>
            <w:tcW w:w="1122" w:type="dxa"/>
          </w:tcPr>
          <w:p w14:paraId="5799465C" w14:textId="77777777" w:rsidR="003539E1" w:rsidRDefault="003539E1" w:rsidP="00585DDF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2E2D09C5" w14:textId="77777777" w:rsidR="003539E1" w:rsidRDefault="003539E1" w:rsidP="00585DD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10DC95F3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06F495A3" w14:textId="77777777" w:rsidR="003539E1" w:rsidRDefault="003539E1" w:rsidP="003539E1"/>
    <w:p w14:paraId="701D3A7F" w14:textId="77777777" w:rsidR="003539E1" w:rsidRDefault="003539E1" w:rsidP="003539E1"/>
    <w:p w14:paraId="7F9CC4AB" w14:textId="77777777" w:rsidR="00005829" w:rsidRPr="00917427" w:rsidRDefault="00005829" w:rsidP="0000582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RP-240185</w:t>
      </w:r>
      <w:r>
        <w:rPr>
          <w:b/>
          <w:i/>
          <w:noProof/>
          <w:sz w:val="28"/>
        </w:rPr>
        <w:fldChar w:fldCharType="end"/>
      </w:r>
    </w:p>
    <w:p w14:paraId="3C31C33E" w14:textId="77777777" w:rsidR="00005829" w:rsidRPr="00784730" w:rsidRDefault="00005829" w:rsidP="0000582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C1BE362" w14:textId="77777777" w:rsidR="00005829" w:rsidRPr="00050554" w:rsidRDefault="00005829" w:rsidP="00005829">
      <w:pPr>
        <w:rPr>
          <w:rFonts w:ascii="Arial" w:hAnsi="Arial" w:cs="Arial"/>
          <w:b/>
          <w:bCs/>
          <w:lang w:val="en-US"/>
        </w:rPr>
      </w:pPr>
    </w:p>
    <w:p w14:paraId="34EF19D8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3BF34E1" w14:textId="77777777" w:rsidR="00005829" w:rsidRPr="00E145B1" w:rsidRDefault="00005829" w:rsidP="000058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 on NR demodulation performance (NR_demod_enh2-UEConTest)</w:t>
      </w:r>
      <w:r>
        <w:rPr>
          <w:rFonts w:ascii="Arial" w:hAnsi="Arial" w:cs="Arial"/>
          <w:b/>
          <w:bCs/>
        </w:rPr>
        <w:fldChar w:fldCharType="end"/>
      </w:r>
    </w:p>
    <w:p w14:paraId="695C8B87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13.3.8</w:t>
      </w:r>
      <w:r>
        <w:rPr>
          <w:rFonts w:ascii="Arial" w:hAnsi="Arial" w:cs="Arial"/>
          <w:b/>
          <w:bCs/>
        </w:rPr>
        <w:fldChar w:fldCharType="end"/>
      </w:r>
    </w:p>
    <w:p w14:paraId="1E61BA8C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63E540B" w14:textId="77777777" w:rsidR="00005829" w:rsidRDefault="00005829" w:rsidP="0000582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2AF2E7" w14:textId="77777777" w:rsidR="00005829" w:rsidRPr="004E535C" w:rsidRDefault="00005829" w:rsidP="000058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05829" w:rsidRPr="004E535C" w14:paraId="1A2F2DB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B557A4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F0129C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06B0F4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BF6903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32C9957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103852F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19291A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34A99CB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FAE84D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AE867F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D6A9CA3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E0805A2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4CD11C3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05829" w14:paraId="72567A4C" w14:textId="77777777" w:rsidTr="00585DDF">
        <w:tc>
          <w:tcPr>
            <w:tcW w:w="879" w:type="dxa"/>
          </w:tcPr>
          <w:p w14:paraId="1EF8E6EC" w14:textId="77777777" w:rsidR="00005829" w:rsidRDefault="00005829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DBFBCBB" w14:textId="77777777" w:rsidR="00005829" w:rsidRDefault="00005829" w:rsidP="00585DDF">
            <w:r>
              <w:rPr>
                <w:sz w:val="16"/>
                <w:szCs w:val="16"/>
              </w:rPr>
              <w:t>0792</w:t>
            </w:r>
          </w:p>
        </w:tc>
        <w:tc>
          <w:tcPr>
            <w:tcW w:w="517" w:type="dxa"/>
          </w:tcPr>
          <w:p w14:paraId="4FB83956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7C6531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42F78B" w14:textId="77777777" w:rsidR="00005829" w:rsidRDefault="00005829" w:rsidP="00585DDF">
            <w:r>
              <w:rPr>
                <w:sz w:val="16"/>
                <w:szCs w:val="16"/>
              </w:rPr>
              <w:t>Addition of MMSE-IRC CQI reporting test case with FDD 4Rx</w:t>
            </w:r>
          </w:p>
        </w:tc>
        <w:tc>
          <w:tcPr>
            <w:tcW w:w="517" w:type="dxa"/>
          </w:tcPr>
          <w:p w14:paraId="781F7B2A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C4FB22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1E3316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EA0A9D" w14:textId="77777777" w:rsidR="00005829" w:rsidRDefault="00005829" w:rsidP="00585DDF">
            <w:r>
              <w:rPr>
                <w:sz w:val="16"/>
                <w:szCs w:val="16"/>
              </w:rPr>
              <w:t>R5-241811</w:t>
            </w:r>
          </w:p>
        </w:tc>
        <w:tc>
          <w:tcPr>
            <w:tcW w:w="1597" w:type="dxa"/>
          </w:tcPr>
          <w:p w14:paraId="64A60199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4F983F3F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1EBF269C" w14:textId="77777777" w:rsidR="00005829" w:rsidRDefault="00005829" w:rsidP="00585DDF">
            <w:r>
              <w:rPr>
                <w:sz w:val="16"/>
                <w:szCs w:val="16"/>
              </w:rPr>
              <w:t>6.2.3.1.2.3 (New)</w:t>
            </w:r>
          </w:p>
        </w:tc>
        <w:tc>
          <w:tcPr>
            <w:tcW w:w="998" w:type="dxa"/>
          </w:tcPr>
          <w:p w14:paraId="2638F688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46AB2F47" w14:textId="77777777" w:rsidTr="00585DDF">
        <w:tc>
          <w:tcPr>
            <w:tcW w:w="879" w:type="dxa"/>
          </w:tcPr>
          <w:p w14:paraId="7A9EACF8" w14:textId="77777777" w:rsidR="00005829" w:rsidRDefault="00005829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45E8D92" w14:textId="77777777" w:rsidR="00005829" w:rsidRDefault="00005829" w:rsidP="00585DDF">
            <w:r>
              <w:rPr>
                <w:sz w:val="16"/>
                <w:szCs w:val="16"/>
              </w:rPr>
              <w:t>0793</w:t>
            </w:r>
          </w:p>
        </w:tc>
        <w:tc>
          <w:tcPr>
            <w:tcW w:w="517" w:type="dxa"/>
          </w:tcPr>
          <w:p w14:paraId="2A69EE0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DD9A80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7CE211" w14:textId="77777777" w:rsidR="00005829" w:rsidRDefault="00005829" w:rsidP="00585DDF">
            <w:r>
              <w:rPr>
                <w:sz w:val="16"/>
                <w:szCs w:val="16"/>
              </w:rPr>
              <w:t>Addition of MMSE-IRC CQI reporting test case with TDD 2Rx</w:t>
            </w:r>
          </w:p>
        </w:tc>
        <w:tc>
          <w:tcPr>
            <w:tcW w:w="517" w:type="dxa"/>
          </w:tcPr>
          <w:p w14:paraId="7DF9572D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92519B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55195AE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5E7FD0A" w14:textId="77777777" w:rsidR="00005829" w:rsidRDefault="00005829" w:rsidP="00585DDF">
            <w:r>
              <w:rPr>
                <w:sz w:val="16"/>
                <w:szCs w:val="16"/>
              </w:rPr>
              <w:t>R5-241812</w:t>
            </w:r>
          </w:p>
        </w:tc>
        <w:tc>
          <w:tcPr>
            <w:tcW w:w="1597" w:type="dxa"/>
          </w:tcPr>
          <w:p w14:paraId="0FE357C1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FAA48E7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62BB8BD3" w14:textId="77777777" w:rsidR="00005829" w:rsidRDefault="00005829" w:rsidP="00585DDF">
            <w:r>
              <w:rPr>
                <w:sz w:val="16"/>
                <w:szCs w:val="16"/>
              </w:rPr>
              <w:t>6.2.2.2.2.3 (New)</w:t>
            </w:r>
          </w:p>
        </w:tc>
        <w:tc>
          <w:tcPr>
            <w:tcW w:w="998" w:type="dxa"/>
          </w:tcPr>
          <w:p w14:paraId="4FF0098C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478F7B50" w14:textId="77777777" w:rsidTr="00585DDF">
        <w:tc>
          <w:tcPr>
            <w:tcW w:w="879" w:type="dxa"/>
          </w:tcPr>
          <w:p w14:paraId="30419474" w14:textId="77777777" w:rsidR="00005829" w:rsidRDefault="00005829" w:rsidP="00585DDF">
            <w:r>
              <w:rPr>
                <w:sz w:val="16"/>
                <w:szCs w:val="16"/>
              </w:rPr>
              <w:lastRenderedPageBreak/>
              <w:t>38.521-4</w:t>
            </w:r>
          </w:p>
        </w:tc>
        <w:tc>
          <w:tcPr>
            <w:tcW w:w="637" w:type="dxa"/>
          </w:tcPr>
          <w:p w14:paraId="5EE901ED" w14:textId="77777777" w:rsidR="00005829" w:rsidRDefault="00005829" w:rsidP="00585DDF">
            <w:r>
              <w:rPr>
                <w:sz w:val="16"/>
                <w:szCs w:val="16"/>
              </w:rPr>
              <w:t>0794</w:t>
            </w:r>
          </w:p>
        </w:tc>
        <w:tc>
          <w:tcPr>
            <w:tcW w:w="517" w:type="dxa"/>
          </w:tcPr>
          <w:p w14:paraId="2BFBCE7F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2D991A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5778C6" w14:textId="77777777" w:rsidR="00005829" w:rsidRDefault="00005829" w:rsidP="00585DDF">
            <w:r>
              <w:rPr>
                <w:sz w:val="16"/>
                <w:szCs w:val="16"/>
              </w:rPr>
              <w:t>Addition of MMSE-IRC CQI reporting test case with TDD 4Rx</w:t>
            </w:r>
          </w:p>
        </w:tc>
        <w:tc>
          <w:tcPr>
            <w:tcW w:w="517" w:type="dxa"/>
          </w:tcPr>
          <w:p w14:paraId="0CC1275D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0FCFAF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9F4F8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BBD266" w14:textId="77777777" w:rsidR="00005829" w:rsidRDefault="00005829" w:rsidP="00585DDF">
            <w:r>
              <w:rPr>
                <w:sz w:val="16"/>
                <w:szCs w:val="16"/>
              </w:rPr>
              <w:t>R5-241813</w:t>
            </w:r>
          </w:p>
        </w:tc>
        <w:tc>
          <w:tcPr>
            <w:tcW w:w="1597" w:type="dxa"/>
          </w:tcPr>
          <w:p w14:paraId="20838EC3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7208A468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50981441" w14:textId="77777777" w:rsidR="00005829" w:rsidRDefault="00005829" w:rsidP="00585DDF">
            <w:r>
              <w:rPr>
                <w:sz w:val="16"/>
                <w:szCs w:val="16"/>
              </w:rPr>
              <w:t>6.2.3.2.2.3 (New)</w:t>
            </w:r>
          </w:p>
        </w:tc>
        <w:tc>
          <w:tcPr>
            <w:tcW w:w="998" w:type="dxa"/>
          </w:tcPr>
          <w:p w14:paraId="754DDFCC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0EFDFB96" w14:textId="77777777" w:rsidTr="00585DDF">
        <w:tc>
          <w:tcPr>
            <w:tcW w:w="879" w:type="dxa"/>
          </w:tcPr>
          <w:p w14:paraId="667A7C9C" w14:textId="77777777" w:rsidR="00005829" w:rsidRDefault="00005829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40B50A1" w14:textId="77777777" w:rsidR="00005829" w:rsidRDefault="00005829" w:rsidP="00585DDF">
            <w:r>
              <w:rPr>
                <w:sz w:val="16"/>
                <w:szCs w:val="16"/>
              </w:rPr>
              <w:t>0795</w:t>
            </w:r>
          </w:p>
        </w:tc>
        <w:tc>
          <w:tcPr>
            <w:tcW w:w="517" w:type="dxa"/>
          </w:tcPr>
          <w:p w14:paraId="4120EFCE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9C77F8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B33F88" w14:textId="77777777" w:rsidR="00005829" w:rsidRDefault="00005829" w:rsidP="00585DDF">
            <w:r>
              <w:rPr>
                <w:sz w:val="16"/>
                <w:szCs w:val="16"/>
              </w:rPr>
              <w:t>Completion of MMSE-IRC CQI reporting test case with FDD 2Rx</w:t>
            </w:r>
          </w:p>
        </w:tc>
        <w:tc>
          <w:tcPr>
            <w:tcW w:w="517" w:type="dxa"/>
          </w:tcPr>
          <w:p w14:paraId="4F992776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8BB8A7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37AFE4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6393C4" w14:textId="77777777" w:rsidR="00005829" w:rsidRDefault="00005829" w:rsidP="00585DDF">
            <w:r>
              <w:rPr>
                <w:sz w:val="16"/>
                <w:szCs w:val="16"/>
              </w:rPr>
              <w:t>R5-241814</w:t>
            </w:r>
          </w:p>
        </w:tc>
        <w:tc>
          <w:tcPr>
            <w:tcW w:w="1597" w:type="dxa"/>
          </w:tcPr>
          <w:p w14:paraId="3628D385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57475EF8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68133F23" w14:textId="77777777" w:rsidR="00005829" w:rsidRDefault="00005829" w:rsidP="00585DDF">
            <w:r>
              <w:rPr>
                <w:sz w:val="16"/>
                <w:szCs w:val="16"/>
              </w:rPr>
              <w:t>6.2.2.1.2.3</w:t>
            </w:r>
          </w:p>
        </w:tc>
        <w:tc>
          <w:tcPr>
            <w:tcW w:w="998" w:type="dxa"/>
          </w:tcPr>
          <w:p w14:paraId="456A02E6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216F08BB" w14:textId="77777777" w:rsidTr="00585DDF">
        <w:tc>
          <w:tcPr>
            <w:tcW w:w="879" w:type="dxa"/>
          </w:tcPr>
          <w:p w14:paraId="40A96EA7" w14:textId="77777777" w:rsidR="00005829" w:rsidRDefault="00005829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F06C93F" w14:textId="77777777" w:rsidR="00005829" w:rsidRDefault="00005829" w:rsidP="00585DDF">
            <w:r>
              <w:rPr>
                <w:sz w:val="16"/>
                <w:szCs w:val="16"/>
              </w:rPr>
              <w:t>0814</w:t>
            </w:r>
          </w:p>
        </w:tc>
        <w:tc>
          <w:tcPr>
            <w:tcW w:w="517" w:type="dxa"/>
          </w:tcPr>
          <w:p w14:paraId="026341CB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DFBC4C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478841" w14:textId="77777777" w:rsidR="00005829" w:rsidRDefault="00005829" w:rsidP="00585DDF">
            <w:r>
              <w:rPr>
                <w:sz w:val="16"/>
                <w:szCs w:val="16"/>
              </w:rPr>
              <w:t>Correction to RMC name in Table A.3.2.2.2-29</w:t>
            </w:r>
          </w:p>
        </w:tc>
        <w:tc>
          <w:tcPr>
            <w:tcW w:w="517" w:type="dxa"/>
          </w:tcPr>
          <w:p w14:paraId="0142EB87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523936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69BC0A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5F8E8B" w14:textId="77777777" w:rsidR="00005829" w:rsidRDefault="00005829" w:rsidP="00585DDF">
            <w:r>
              <w:rPr>
                <w:sz w:val="16"/>
                <w:szCs w:val="16"/>
              </w:rPr>
              <w:t>R5-241146</w:t>
            </w:r>
          </w:p>
        </w:tc>
        <w:tc>
          <w:tcPr>
            <w:tcW w:w="1597" w:type="dxa"/>
          </w:tcPr>
          <w:p w14:paraId="43EC4C34" w14:textId="77777777" w:rsidR="00005829" w:rsidRDefault="00005829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5B343B55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7DD520E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5CA69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7957E7AD" w14:textId="77777777" w:rsidTr="00585DDF">
        <w:tc>
          <w:tcPr>
            <w:tcW w:w="879" w:type="dxa"/>
          </w:tcPr>
          <w:p w14:paraId="3BAEB1BF" w14:textId="77777777" w:rsidR="00005829" w:rsidRDefault="00005829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7E5AEA0" w14:textId="77777777" w:rsidR="00005829" w:rsidRDefault="00005829" w:rsidP="00585DDF">
            <w:r>
              <w:rPr>
                <w:sz w:val="16"/>
                <w:szCs w:val="16"/>
              </w:rPr>
              <w:t>0816</w:t>
            </w:r>
          </w:p>
        </w:tc>
        <w:tc>
          <w:tcPr>
            <w:tcW w:w="517" w:type="dxa"/>
          </w:tcPr>
          <w:p w14:paraId="0168F97C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37B6DB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6EBADC" w14:textId="77777777" w:rsidR="00005829" w:rsidRDefault="00005829" w:rsidP="00585DDF">
            <w:r>
              <w:rPr>
                <w:sz w:val="16"/>
                <w:szCs w:val="16"/>
              </w:rPr>
              <w:t>Update to FR1 PDSCH inter-cell interference test case</w:t>
            </w:r>
          </w:p>
        </w:tc>
        <w:tc>
          <w:tcPr>
            <w:tcW w:w="517" w:type="dxa"/>
          </w:tcPr>
          <w:p w14:paraId="6203845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F7F95C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260169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10DB75" w14:textId="77777777" w:rsidR="00005829" w:rsidRDefault="00005829" w:rsidP="00585DDF">
            <w:r>
              <w:rPr>
                <w:sz w:val="16"/>
                <w:szCs w:val="16"/>
              </w:rPr>
              <w:t>R5-241815</w:t>
            </w:r>
          </w:p>
        </w:tc>
        <w:tc>
          <w:tcPr>
            <w:tcW w:w="1597" w:type="dxa"/>
          </w:tcPr>
          <w:p w14:paraId="25BFE7D4" w14:textId="77777777" w:rsidR="00005829" w:rsidRDefault="00005829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E2D7F10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42707AD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25E89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76928539" w14:textId="77777777" w:rsidTr="00585DDF">
        <w:tc>
          <w:tcPr>
            <w:tcW w:w="879" w:type="dxa"/>
          </w:tcPr>
          <w:p w14:paraId="3C5FD25B" w14:textId="77777777" w:rsidR="00005829" w:rsidRDefault="00005829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315C64C" w14:textId="77777777" w:rsidR="00005829" w:rsidRDefault="00005829" w:rsidP="00585DDF">
            <w:r>
              <w:rPr>
                <w:sz w:val="16"/>
                <w:szCs w:val="16"/>
              </w:rPr>
              <w:t>0817</w:t>
            </w:r>
          </w:p>
        </w:tc>
        <w:tc>
          <w:tcPr>
            <w:tcW w:w="517" w:type="dxa"/>
          </w:tcPr>
          <w:p w14:paraId="35653843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2C3657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2D4C78" w14:textId="77777777" w:rsidR="00005829" w:rsidRDefault="00005829" w:rsidP="00585DDF">
            <w:r>
              <w:rPr>
                <w:sz w:val="16"/>
                <w:szCs w:val="16"/>
              </w:rPr>
              <w:t>Update to FR1 PDSCH intra-cell interference test case</w:t>
            </w:r>
          </w:p>
        </w:tc>
        <w:tc>
          <w:tcPr>
            <w:tcW w:w="517" w:type="dxa"/>
          </w:tcPr>
          <w:p w14:paraId="52DB7F85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B7E8AF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F665379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9D10E4" w14:textId="77777777" w:rsidR="00005829" w:rsidRDefault="00005829" w:rsidP="00585DDF">
            <w:r>
              <w:rPr>
                <w:sz w:val="16"/>
                <w:szCs w:val="16"/>
              </w:rPr>
              <w:t>R5-241816</w:t>
            </w:r>
          </w:p>
        </w:tc>
        <w:tc>
          <w:tcPr>
            <w:tcW w:w="1597" w:type="dxa"/>
          </w:tcPr>
          <w:p w14:paraId="3B9DBCB1" w14:textId="77777777" w:rsidR="00005829" w:rsidRDefault="00005829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2D5C9F2E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5553691F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F4BA0D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68E562B" w14:textId="77777777" w:rsidTr="00585DDF">
        <w:tc>
          <w:tcPr>
            <w:tcW w:w="879" w:type="dxa"/>
          </w:tcPr>
          <w:p w14:paraId="6E0DC953" w14:textId="77777777" w:rsidR="00005829" w:rsidRDefault="00005829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1F16B77" w14:textId="77777777" w:rsidR="00005829" w:rsidRDefault="00005829" w:rsidP="00585DDF">
            <w:r>
              <w:rPr>
                <w:sz w:val="16"/>
                <w:szCs w:val="16"/>
              </w:rPr>
              <w:t>0371</w:t>
            </w:r>
          </w:p>
        </w:tc>
        <w:tc>
          <w:tcPr>
            <w:tcW w:w="517" w:type="dxa"/>
          </w:tcPr>
          <w:p w14:paraId="45B486E0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A726A0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81AD80" w14:textId="77777777" w:rsidR="00005829" w:rsidRDefault="00005829" w:rsidP="00585DDF">
            <w:r>
              <w:rPr>
                <w:sz w:val="16"/>
                <w:szCs w:val="16"/>
              </w:rPr>
              <w:t>Addition of MMSE-IRC CQI reporting test applicability rule</w:t>
            </w:r>
          </w:p>
        </w:tc>
        <w:tc>
          <w:tcPr>
            <w:tcW w:w="517" w:type="dxa"/>
          </w:tcPr>
          <w:p w14:paraId="75E9FE7C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D4C5F9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9BB9CB9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78590C" w14:textId="77777777" w:rsidR="00005829" w:rsidRDefault="00005829" w:rsidP="00585DDF">
            <w:r>
              <w:rPr>
                <w:sz w:val="16"/>
                <w:szCs w:val="16"/>
              </w:rPr>
              <w:t>R5-241845</w:t>
            </w:r>
          </w:p>
        </w:tc>
        <w:tc>
          <w:tcPr>
            <w:tcW w:w="1597" w:type="dxa"/>
          </w:tcPr>
          <w:p w14:paraId="7CFCF44D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0F35311A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06A96121" w14:textId="77777777" w:rsidR="00005829" w:rsidRDefault="00005829" w:rsidP="00585DDF"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 w14:paraId="2AFFE8AF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5E6C4504" w14:textId="77777777" w:rsidTr="00585DDF">
        <w:tc>
          <w:tcPr>
            <w:tcW w:w="879" w:type="dxa"/>
          </w:tcPr>
          <w:p w14:paraId="0D8C8C3C" w14:textId="77777777" w:rsidR="00005829" w:rsidRDefault="00005829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3ECA0C1" w14:textId="77777777" w:rsidR="00005829" w:rsidRDefault="00005829" w:rsidP="00585DDF">
            <w:r>
              <w:rPr>
                <w:sz w:val="16"/>
                <w:szCs w:val="16"/>
              </w:rPr>
              <w:t>0390</w:t>
            </w:r>
          </w:p>
        </w:tc>
        <w:tc>
          <w:tcPr>
            <w:tcW w:w="517" w:type="dxa"/>
          </w:tcPr>
          <w:p w14:paraId="07DFE67B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99B26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5E22B0" w14:textId="77777777" w:rsidR="00005829" w:rsidRDefault="00005829" w:rsidP="00585DDF">
            <w:r>
              <w:rPr>
                <w:sz w:val="16"/>
                <w:szCs w:val="16"/>
              </w:rPr>
              <w:t>Applicability update for PDSCH interference test cases</w:t>
            </w:r>
          </w:p>
        </w:tc>
        <w:tc>
          <w:tcPr>
            <w:tcW w:w="517" w:type="dxa"/>
          </w:tcPr>
          <w:p w14:paraId="78658AC8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8A1A7B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F26DC64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E1BDE6" w14:textId="77777777" w:rsidR="00005829" w:rsidRDefault="00005829" w:rsidP="00585DDF">
            <w:r>
              <w:rPr>
                <w:sz w:val="16"/>
                <w:szCs w:val="16"/>
              </w:rPr>
              <w:t>R5-241846</w:t>
            </w:r>
          </w:p>
        </w:tc>
        <w:tc>
          <w:tcPr>
            <w:tcW w:w="1597" w:type="dxa"/>
          </w:tcPr>
          <w:p w14:paraId="0F3EE4AB" w14:textId="77777777" w:rsidR="00005829" w:rsidRDefault="00005829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7AD72BDD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2BBAC2E2" w14:textId="77777777" w:rsidR="00005829" w:rsidRDefault="00005829" w:rsidP="00585DDF"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 w14:paraId="36D32CD9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05829" w14:paraId="3599F385" w14:textId="77777777" w:rsidTr="00585DDF">
        <w:tc>
          <w:tcPr>
            <w:tcW w:w="879" w:type="dxa"/>
          </w:tcPr>
          <w:p w14:paraId="7AA08F87" w14:textId="77777777" w:rsidR="00005829" w:rsidRDefault="00005829" w:rsidP="00585DDF">
            <w:r>
              <w:rPr>
                <w:sz w:val="16"/>
                <w:szCs w:val="16"/>
              </w:rPr>
              <w:lastRenderedPageBreak/>
              <w:t>38.903</w:t>
            </w:r>
          </w:p>
        </w:tc>
        <w:tc>
          <w:tcPr>
            <w:tcW w:w="637" w:type="dxa"/>
          </w:tcPr>
          <w:p w14:paraId="7CAF2F84" w14:textId="77777777" w:rsidR="00005829" w:rsidRDefault="00005829" w:rsidP="00585DDF">
            <w:r>
              <w:rPr>
                <w:sz w:val="16"/>
                <w:szCs w:val="16"/>
              </w:rPr>
              <w:t>0683</w:t>
            </w:r>
          </w:p>
        </w:tc>
        <w:tc>
          <w:tcPr>
            <w:tcW w:w="517" w:type="dxa"/>
          </w:tcPr>
          <w:p w14:paraId="67BED65C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32678F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BB8E25" w14:textId="77777777" w:rsidR="00005829" w:rsidRDefault="00005829" w:rsidP="00585DDF">
            <w:r>
              <w:rPr>
                <w:sz w:val="16"/>
                <w:szCs w:val="16"/>
              </w:rPr>
              <w:t>TT analysis for FR1 PDSCH with inter-cell interference test cases</w:t>
            </w:r>
          </w:p>
        </w:tc>
        <w:tc>
          <w:tcPr>
            <w:tcW w:w="517" w:type="dxa"/>
          </w:tcPr>
          <w:p w14:paraId="1549204C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68CB04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C413644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CB9211" w14:textId="77777777" w:rsidR="00005829" w:rsidRDefault="00005829" w:rsidP="00585DDF">
            <w:r>
              <w:rPr>
                <w:sz w:val="16"/>
                <w:szCs w:val="16"/>
              </w:rPr>
              <w:t>R5-241150</w:t>
            </w:r>
          </w:p>
        </w:tc>
        <w:tc>
          <w:tcPr>
            <w:tcW w:w="1597" w:type="dxa"/>
          </w:tcPr>
          <w:p w14:paraId="78AF54F6" w14:textId="77777777" w:rsidR="00005829" w:rsidRDefault="00005829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795B69CF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42F7218F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CF526D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</w:tbl>
    <w:p w14:paraId="6E1FF993" w14:textId="77777777" w:rsidR="00005829" w:rsidRDefault="00005829" w:rsidP="00005829"/>
    <w:p w14:paraId="5BB66873" w14:textId="77777777" w:rsidR="00005829" w:rsidRDefault="00005829" w:rsidP="00005829"/>
    <w:p w14:paraId="14414B60" w14:textId="77777777" w:rsidR="00005829" w:rsidRPr="00917427" w:rsidRDefault="00005829" w:rsidP="0000582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RP-240186</w:t>
      </w:r>
      <w:r>
        <w:rPr>
          <w:b/>
          <w:i/>
          <w:noProof/>
          <w:sz w:val="28"/>
        </w:rPr>
        <w:fldChar w:fldCharType="end"/>
      </w:r>
    </w:p>
    <w:p w14:paraId="27F56457" w14:textId="77777777" w:rsidR="00005829" w:rsidRPr="00784730" w:rsidRDefault="00005829" w:rsidP="0000582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0C171581" w14:textId="77777777" w:rsidR="00005829" w:rsidRPr="00050554" w:rsidRDefault="00005829" w:rsidP="00005829">
      <w:pPr>
        <w:rPr>
          <w:rFonts w:ascii="Arial" w:hAnsi="Arial" w:cs="Arial"/>
          <w:b/>
          <w:bCs/>
          <w:lang w:val="en-US"/>
        </w:rPr>
      </w:pPr>
    </w:p>
    <w:p w14:paraId="6CA0BCAB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D72DEE9" w14:textId="77777777" w:rsidR="00005829" w:rsidRPr="00E145B1" w:rsidRDefault="00005829" w:rsidP="000058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coverage enhancements (NR_cov_enh-UEConTest)</w:t>
      </w:r>
      <w:r>
        <w:rPr>
          <w:rFonts w:ascii="Arial" w:hAnsi="Arial" w:cs="Arial"/>
          <w:b/>
          <w:bCs/>
        </w:rPr>
        <w:fldChar w:fldCharType="end"/>
      </w:r>
    </w:p>
    <w:p w14:paraId="6ADE74F9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13.3.9</w:t>
      </w:r>
      <w:r>
        <w:rPr>
          <w:rFonts w:ascii="Arial" w:hAnsi="Arial" w:cs="Arial"/>
          <w:b/>
          <w:bCs/>
        </w:rPr>
        <w:fldChar w:fldCharType="end"/>
      </w:r>
    </w:p>
    <w:p w14:paraId="733A56AF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01C7CE0" w14:textId="77777777" w:rsidR="00005829" w:rsidRDefault="00005829" w:rsidP="0000582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FEF563E" w14:textId="77777777" w:rsidR="00005829" w:rsidRPr="004E535C" w:rsidRDefault="00005829" w:rsidP="000058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05829" w:rsidRPr="004E535C" w14:paraId="2CDB3AB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BCC838F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DFC252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2E6E34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466D07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ED1587F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3CC766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BA3D91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D8AF48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C92996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04D1D76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96FF3A8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E37249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EA436E7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05829" w14:paraId="59AAE64A" w14:textId="77777777" w:rsidTr="00585DDF">
        <w:tc>
          <w:tcPr>
            <w:tcW w:w="879" w:type="dxa"/>
          </w:tcPr>
          <w:p w14:paraId="7167A563" w14:textId="77777777" w:rsidR="00005829" w:rsidRDefault="00005829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040C84B" w14:textId="77777777" w:rsidR="00005829" w:rsidRDefault="00005829" w:rsidP="00585DDF">
            <w:r>
              <w:rPr>
                <w:sz w:val="16"/>
                <w:szCs w:val="16"/>
              </w:rPr>
              <w:t>2733</w:t>
            </w:r>
          </w:p>
        </w:tc>
        <w:tc>
          <w:tcPr>
            <w:tcW w:w="517" w:type="dxa"/>
          </w:tcPr>
          <w:p w14:paraId="4050AC81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F6A0BC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813E44" w14:textId="77777777" w:rsidR="00005829" w:rsidRDefault="00005829" w:rsidP="00585DDF">
            <w:r>
              <w:rPr>
                <w:sz w:val="16"/>
                <w:szCs w:val="16"/>
              </w:rPr>
              <w:t>Updates to FR1 RF phase continuity test</w:t>
            </w:r>
          </w:p>
        </w:tc>
        <w:tc>
          <w:tcPr>
            <w:tcW w:w="517" w:type="dxa"/>
          </w:tcPr>
          <w:p w14:paraId="023E74D3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146605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9A9D7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497D24C" w14:textId="77777777" w:rsidR="00005829" w:rsidRDefault="00005829" w:rsidP="00585DDF">
            <w:r>
              <w:rPr>
                <w:sz w:val="16"/>
                <w:szCs w:val="16"/>
              </w:rPr>
              <w:t>R5-241947</w:t>
            </w:r>
          </w:p>
        </w:tc>
        <w:tc>
          <w:tcPr>
            <w:tcW w:w="1597" w:type="dxa"/>
          </w:tcPr>
          <w:p w14:paraId="6F6B6F05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078F029D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1463F4D0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B396BE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1CD6DA9E" w14:textId="77777777" w:rsidTr="00585DDF">
        <w:tc>
          <w:tcPr>
            <w:tcW w:w="879" w:type="dxa"/>
          </w:tcPr>
          <w:p w14:paraId="0C519AF9" w14:textId="77777777" w:rsidR="00005829" w:rsidRDefault="00005829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1B30020" w14:textId="77777777" w:rsidR="00005829" w:rsidRDefault="00005829" w:rsidP="00585DDF">
            <w:r>
              <w:rPr>
                <w:sz w:val="16"/>
                <w:szCs w:val="16"/>
              </w:rPr>
              <w:t>2734</w:t>
            </w:r>
          </w:p>
        </w:tc>
        <w:tc>
          <w:tcPr>
            <w:tcW w:w="517" w:type="dxa"/>
          </w:tcPr>
          <w:p w14:paraId="3B1891E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A259A8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565CD8" w14:textId="77777777" w:rsidR="00005829" w:rsidRDefault="00005829" w:rsidP="00585DDF">
            <w:r>
              <w:rPr>
                <w:sz w:val="16"/>
                <w:szCs w:val="16"/>
              </w:rPr>
              <w:t>Updates and corrections to Annex in FR1 RF spec</w:t>
            </w:r>
          </w:p>
        </w:tc>
        <w:tc>
          <w:tcPr>
            <w:tcW w:w="517" w:type="dxa"/>
          </w:tcPr>
          <w:p w14:paraId="5734AA00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6AB28B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A505198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56F88E" w14:textId="77777777" w:rsidR="00005829" w:rsidRDefault="00005829" w:rsidP="00585DDF">
            <w:r>
              <w:rPr>
                <w:sz w:val="16"/>
                <w:szCs w:val="16"/>
              </w:rPr>
              <w:t>R5-241948</w:t>
            </w:r>
          </w:p>
        </w:tc>
        <w:tc>
          <w:tcPr>
            <w:tcW w:w="1597" w:type="dxa"/>
          </w:tcPr>
          <w:p w14:paraId="118A2C3E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7CCFF307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50AB4FB3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1D5F1E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8AD3731" w14:textId="77777777" w:rsidTr="00585DDF">
        <w:tc>
          <w:tcPr>
            <w:tcW w:w="879" w:type="dxa"/>
          </w:tcPr>
          <w:p w14:paraId="798D9545" w14:textId="77777777" w:rsidR="00005829" w:rsidRDefault="00005829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7A468E9" w14:textId="77777777" w:rsidR="00005829" w:rsidRDefault="00005829" w:rsidP="00585DDF">
            <w:r>
              <w:rPr>
                <w:sz w:val="16"/>
                <w:szCs w:val="16"/>
              </w:rPr>
              <w:t>1038</w:t>
            </w:r>
          </w:p>
        </w:tc>
        <w:tc>
          <w:tcPr>
            <w:tcW w:w="517" w:type="dxa"/>
          </w:tcPr>
          <w:p w14:paraId="09597B67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DFE034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A91729" w14:textId="77777777" w:rsidR="00005829" w:rsidRDefault="00005829" w:rsidP="00585DDF">
            <w:r>
              <w:rPr>
                <w:sz w:val="16"/>
                <w:szCs w:val="16"/>
              </w:rPr>
              <w:t>Updates to FR2 RF phase continuity test</w:t>
            </w:r>
          </w:p>
        </w:tc>
        <w:tc>
          <w:tcPr>
            <w:tcW w:w="517" w:type="dxa"/>
          </w:tcPr>
          <w:p w14:paraId="24EA6BCB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3613CD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5A27D22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A75D25" w14:textId="77777777" w:rsidR="00005829" w:rsidRDefault="00005829" w:rsidP="00585DDF">
            <w:r>
              <w:rPr>
                <w:sz w:val="16"/>
                <w:szCs w:val="16"/>
              </w:rPr>
              <w:t>R5-241949</w:t>
            </w:r>
          </w:p>
        </w:tc>
        <w:tc>
          <w:tcPr>
            <w:tcW w:w="1597" w:type="dxa"/>
          </w:tcPr>
          <w:p w14:paraId="00ACF51D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06441482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7CD370D4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9C63C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568E9C29" w14:textId="77777777" w:rsidTr="00585DDF">
        <w:tc>
          <w:tcPr>
            <w:tcW w:w="879" w:type="dxa"/>
          </w:tcPr>
          <w:p w14:paraId="382B217A" w14:textId="77777777" w:rsidR="00005829" w:rsidRDefault="00005829" w:rsidP="00585DDF">
            <w:r>
              <w:rPr>
                <w:sz w:val="16"/>
                <w:szCs w:val="16"/>
              </w:rPr>
              <w:lastRenderedPageBreak/>
              <w:t>38.521-2</w:t>
            </w:r>
          </w:p>
        </w:tc>
        <w:tc>
          <w:tcPr>
            <w:tcW w:w="637" w:type="dxa"/>
          </w:tcPr>
          <w:p w14:paraId="69B01484" w14:textId="77777777" w:rsidR="00005829" w:rsidRDefault="00005829" w:rsidP="00585DDF">
            <w:r>
              <w:rPr>
                <w:sz w:val="16"/>
                <w:szCs w:val="16"/>
              </w:rPr>
              <w:t>1039</w:t>
            </w:r>
          </w:p>
        </w:tc>
        <w:tc>
          <w:tcPr>
            <w:tcW w:w="517" w:type="dxa"/>
          </w:tcPr>
          <w:p w14:paraId="23100BEF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A68C97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6C629C" w14:textId="77777777" w:rsidR="00005829" w:rsidRDefault="00005829" w:rsidP="00585DDF">
            <w:r>
              <w:rPr>
                <w:sz w:val="16"/>
                <w:szCs w:val="16"/>
              </w:rPr>
              <w:t>Updates to Annex E content and structure</w:t>
            </w:r>
          </w:p>
        </w:tc>
        <w:tc>
          <w:tcPr>
            <w:tcW w:w="517" w:type="dxa"/>
          </w:tcPr>
          <w:p w14:paraId="6A0FC7C5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6FCD3E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21CD5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CE77C3" w14:textId="77777777" w:rsidR="00005829" w:rsidRDefault="00005829" w:rsidP="00585DDF">
            <w:r>
              <w:rPr>
                <w:sz w:val="16"/>
                <w:szCs w:val="16"/>
              </w:rPr>
              <w:t>R5-241950</w:t>
            </w:r>
          </w:p>
        </w:tc>
        <w:tc>
          <w:tcPr>
            <w:tcW w:w="1597" w:type="dxa"/>
          </w:tcPr>
          <w:p w14:paraId="48D55DCA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3C7BE214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779CEEF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890B98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4812F29" w14:textId="77777777" w:rsidTr="00585DDF">
        <w:tc>
          <w:tcPr>
            <w:tcW w:w="879" w:type="dxa"/>
          </w:tcPr>
          <w:p w14:paraId="3809B7D9" w14:textId="77777777" w:rsidR="00005829" w:rsidRDefault="00005829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7DEC956" w14:textId="77777777" w:rsidR="00005829" w:rsidRDefault="00005829" w:rsidP="00585DDF"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</w:tcPr>
          <w:p w14:paraId="68DEC95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DF44C2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5D8FC2" w14:textId="77777777" w:rsidR="00005829" w:rsidRDefault="00005829" w:rsidP="00585DDF">
            <w:r>
              <w:rPr>
                <w:sz w:val="16"/>
                <w:szCs w:val="16"/>
              </w:rPr>
              <w:t>Applicability updates for Phase continuity tests</w:t>
            </w:r>
          </w:p>
        </w:tc>
        <w:tc>
          <w:tcPr>
            <w:tcW w:w="517" w:type="dxa"/>
          </w:tcPr>
          <w:p w14:paraId="1D60D1A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58CFA3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822685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0ADB48" w14:textId="77777777" w:rsidR="00005829" w:rsidRDefault="00005829" w:rsidP="00585DDF">
            <w:r>
              <w:rPr>
                <w:sz w:val="16"/>
                <w:szCs w:val="16"/>
              </w:rPr>
              <w:t>R5-241844</w:t>
            </w:r>
          </w:p>
        </w:tc>
        <w:tc>
          <w:tcPr>
            <w:tcW w:w="1597" w:type="dxa"/>
          </w:tcPr>
          <w:p w14:paraId="0A8B19AC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15649E06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500F0B0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278E0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AC4B904" w14:textId="77777777" w:rsidTr="00585DDF">
        <w:tc>
          <w:tcPr>
            <w:tcW w:w="879" w:type="dxa"/>
          </w:tcPr>
          <w:p w14:paraId="2AFB18C7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DF25ECF" w14:textId="77777777" w:rsidR="00005829" w:rsidRDefault="00005829" w:rsidP="00585DDF">
            <w:r>
              <w:rPr>
                <w:sz w:val="16"/>
                <w:szCs w:val="16"/>
              </w:rPr>
              <w:t>4289</w:t>
            </w:r>
          </w:p>
        </w:tc>
        <w:tc>
          <w:tcPr>
            <w:tcW w:w="517" w:type="dxa"/>
          </w:tcPr>
          <w:p w14:paraId="562C2734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E8E767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0261BD" w14:textId="77777777" w:rsidR="00005829" w:rsidRDefault="00005829" w:rsidP="00585DDF">
            <w:r>
              <w:rPr>
                <w:sz w:val="16"/>
                <w:szCs w:val="16"/>
              </w:rPr>
              <w:t>Corrections to CovEnh TC 7.1.1.1.18</w:t>
            </w:r>
          </w:p>
        </w:tc>
        <w:tc>
          <w:tcPr>
            <w:tcW w:w="517" w:type="dxa"/>
          </w:tcPr>
          <w:p w14:paraId="566C6B4C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5D2212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7F0CFC0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5ECFF7" w14:textId="77777777" w:rsidR="00005829" w:rsidRDefault="00005829" w:rsidP="00585DDF">
            <w:r>
              <w:rPr>
                <w:sz w:val="16"/>
                <w:szCs w:val="16"/>
              </w:rPr>
              <w:t>R5-241044</w:t>
            </w:r>
          </w:p>
        </w:tc>
        <w:tc>
          <w:tcPr>
            <w:tcW w:w="1597" w:type="dxa"/>
          </w:tcPr>
          <w:p w14:paraId="5C5D210D" w14:textId="77777777" w:rsidR="00005829" w:rsidRDefault="00005829" w:rsidP="00585DDF">
            <w:r>
              <w:rPr>
                <w:sz w:val="16"/>
                <w:szCs w:val="16"/>
              </w:rPr>
              <w:t>Lenovo, MCC TF160</w:t>
            </w:r>
          </w:p>
        </w:tc>
        <w:tc>
          <w:tcPr>
            <w:tcW w:w="1122" w:type="dxa"/>
          </w:tcPr>
          <w:p w14:paraId="7BC9E655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0B963954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21F51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FF7B8DC" w14:textId="77777777" w:rsidTr="00585DDF">
        <w:tc>
          <w:tcPr>
            <w:tcW w:w="879" w:type="dxa"/>
          </w:tcPr>
          <w:p w14:paraId="27FAAEBD" w14:textId="77777777" w:rsidR="00005829" w:rsidRDefault="00005829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70E4BCB" w14:textId="77777777" w:rsidR="00005829" w:rsidRDefault="00005829" w:rsidP="00585DDF">
            <w:r>
              <w:rPr>
                <w:sz w:val="16"/>
                <w:szCs w:val="16"/>
              </w:rPr>
              <w:t>0880</w:t>
            </w:r>
          </w:p>
        </w:tc>
        <w:tc>
          <w:tcPr>
            <w:tcW w:w="517" w:type="dxa"/>
          </w:tcPr>
          <w:p w14:paraId="5A7EA15B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010E81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963AAA" w14:textId="77777777" w:rsidR="00005829" w:rsidRDefault="00005829" w:rsidP="00585DDF">
            <w:r>
              <w:rPr>
                <w:sz w:val="16"/>
                <w:szCs w:val="16"/>
              </w:rPr>
              <w:t>Updates to TP analysis for FR2 RF phase continuity test</w:t>
            </w:r>
          </w:p>
        </w:tc>
        <w:tc>
          <w:tcPr>
            <w:tcW w:w="517" w:type="dxa"/>
          </w:tcPr>
          <w:p w14:paraId="34555065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F9F4DA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3337F2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F61634" w14:textId="77777777" w:rsidR="00005829" w:rsidRDefault="00005829" w:rsidP="00585DDF">
            <w:r>
              <w:rPr>
                <w:sz w:val="16"/>
                <w:szCs w:val="16"/>
              </w:rPr>
              <w:t>R5-241743</w:t>
            </w:r>
          </w:p>
        </w:tc>
        <w:tc>
          <w:tcPr>
            <w:tcW w:w="1597" w:type="dxa"/>
          </w:tcPr>
          <w:p w14:paraId="39BEBA2F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64F96920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4F42D87A" w14:textId="77777777" w:rsidR="00005829" w:rsidRDefault="00005829" w:rsidP="00585DDF">
            <w:r>
              <w:rPr>
                <w:sz w:val="16"/>
                <w:szCs w:val="16"/>
              </w:rPr>
              <w:t>4.2.1.1</w:t>
            </w:r>
          </w:p>
        </w:tc>
        <w:tc>
          <w:tcPr>
            <w:tcW w:w="998" w:type="dxa"/>
          </w:tcPr>
          <w:p w14:paraId="527790B8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05829" w14:paraId="4E2827E9" w14:textId="77777777" w:rsidTr="00585DDF">
        <w:tc>
          <w:tcPr>
            <w:tcW w:w="879" w:type="dxa"/>
          </w:tcPr>
          <w:p w14:paraId="6D7BBDD7" w14:textId="77777777" w:rsidR="00005829" w:rsidRDefault="00005829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F2ECCDA" w14:textId="77777777" w:rsidR="00005829" w:rsidRDefault="00005829" w:rsidP="00585DDF">
            <w:r>
              <w:rPr>
                <w:sz w:val="16"/>
                <w:szCs w:val="16"/>
              </w:rPr>
              <w:t>0881</w:t>
            </w:r>
          </w:p>
        </w:tc>
        <w:tc>
          <w:tcPr>
            <w:tcW w:w="517" w:type="dxa"/>
          </w:tcPr>
          <w:p w14:paraId="0175A8D5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DA9A7E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65A691" w14:textId="77777777" w:rsidR="00005829" w:rsidRDefault="00005829" w:rsidP="00585DDF">
            <w:r>
              <w:rPr>
                <w:sz w:val="16"/>
                <w:szCs w:val="16"/>
              </w:rPr>
              <w:t>Updates to TP analysis for FR1 RF phase continuity test</w:t>
            </w:r>
          </w:p>
        </w:tc>
        <w:tc>
          <w:tcPr>
            <w:tcW w:w="517" w:type="dxa"/>
          </w:tcPr>
          <w:p w14:paraId="40B4095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D8209B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F67C2C2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A76E42" w14:textId="77777777" w:rsidR="00005829" w:rsidRDefault="00005829" w:rsidP="00585DDF">
            <w:r>
              <w:rPr>
                <w:sz w:val="16"/>
                <w:szCs w:val="16"/>
              </w:rPr>
              <w:t>R5-241744</w:t>
            </w:r>
          </w:p>
        </w:tc>
        <w:tc>
          <w:tcPr>
            <w:tcW w:w="1597" w:type="dxa"/>
          </w:tcPr>
          <w:p w14:paraId="743DB563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7E6487E1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71BDB8BF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657AE4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</w:tbl>
    <w:p w14:paraId="7590007D" w14:textId="77777777" w:rsidR="00005829" w:rsidRDefault="00005829" w:rsidP="00005829"/>
    <w:p w14:paraId="306FBC5D" w14:textId="77777777" w:rsidR="00005829" w:rsidRDefault="00005829" w:rsidP="00005829"/>
    <w:p w14:paraId="4A1A52EE" w14:textId="77777777" w:rsidR="003539E1" w:rsidRPr="00917427" w:rsidRDefault="003539E1" w:rsidP="003539E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RP-240187</w:t>
      </w:r>
      <w:r>
        <w:rPr>
          <w:b/>
          <w:i/>
          <w:noProof/>
          <w:sz w:val="28"/>
        </w:rPr>
        <w:fldChar w:fldCharType="end"/>
      </w:r>
    </w:p>
    <w:p w14:paraId="6EEC466E" w14:textId="77777777" w:rsidR="003539E1" w:rsidRPr="00784730" w:rsidRDefault="003539E1" w:rsidP="003539E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956DF38" w14:textId="77777777" w:rsidR="003539E1" w:rsidRPr="00050554" w:rsidRDefault="003539E1" w:rsidP="003539E1">
      <w:pPr>
        <w:rPr>
          <w:rFonts w:ascii="Arial" w:hAnsi="Arial" w:cs="Arial"/>
          <w:b/>
          <w:bCs/>
          <w:lang w:val="en-US"/>
        </w:rPr>
      </w:pPr>
    </w:p>
    <w:p w14:paraId="14BE71E4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923E5C2" w14:textId="77777777" w:rsidR="003539E1" w:rsidRPr="00E145B1" w:rsidRDefault="003539E1" w:rsidP="003539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1)</w:t>
      </w:r>
      <w:r>
        <w:rPr>
          <w:rFonts w:ascii="Arial" w:hAnsi="Arial" w:cs="Arial"/>
          <w:b/>
          <w:bCs/>
        </w:rPr>
        <w:fldChar w:fldCharType="end"/>
      </w:r>
    </w:p>
    <w:p w14:paraId="21322A95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13.3.10</w:t>
      </w:r>
      <w:r>
        <w:rPr>
          <w:rFonts w:ascii="Arial" w:hAnsi="Arial" w:cs="Arial"/>
          <w:b/>
          <w:bCs/>
        </w:rPr>
        <w:fldChar w:fldCharType="end"/>
      </w:r>
    </w:p>
    <w:p w14:paraId="1C984736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8F0951F" w14:textId="77777777" w:rsidR="003539E1" w:rsidRDefault="003539E1" w:rsidP="003539E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0958A12" w14:textId="77777777" w:rsidR="003539E1" w:rsidRPr="004E535C" w:rsidRDefault="003539E1" w:rsidP="003539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539E1" w:rsidRPr="004E535C" w14:paraId="53D087F2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DEBD23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0AD76E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F79080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6F2398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FB52E53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BF0829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A8D6D8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B472764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3BED1D0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83F208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E8CBBE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7DCD94B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E88DE9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539E1" w14:paraId="4628AD40" w14:textId="77777777" w:rsidTr="00585DDF">
        <w:tc>
          <w:tcPr>
            <w:tcW w:w="879" w:type="dxa"/>
          </w:tcPr>
          <w:p w14:paraId="01FC2C21" w14:textId="77777777" w:rsidR="003539E1" w:rsidRDefault="003539E1" w:rsidP="00585DDF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42359FF7" w14:textId="77777777" w:rsidR="003539E1" w:rsidRDefault="003539E1" w:rsidP="00585DDF"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 w14:paraId="1E46A67E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6DFF80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EF8F2A" w14:textId="77777777" w:rsidR="003539E1" w:rsidRDefault="003539E1" w:rsidP="00585DDF">
            <w:r>
              <w:rPr>
                <w:sz w:val="16"/>
                <w:szCs w:val="16"/>
              </w:rPr>
              <w:t>Updating applicability for RedCap</w:t>
            </w:r>
          </w:p>
        </w:tc>
        <w:tc>
          <w:tcPr>
            <w:tcW w:w="517" w:type="dxa"/>
          </w:tcPr>
          <w:p w14:paraId="0E542AE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FEC871" w14:textId="77777777" w:rsidR="003539E1" w:rsidRDefault="003539E1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425C7FC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9FB2C3" w14:textId="77777777" w:rsidR="003539E1" w:rsidRDefault="003539E1" w:rsidP="00585DDF">
            <w:r>
              <w:rPr>
                <w:sz w:val="16"/>
                <w:szCs w:val="16"/>
              </w:rPr>
              <w:t>R5-241578</w:t>
            </w:r>
          </w:p>
        </w:tc>
        <w:tc>
          <w:tcPr>
            <w:tcW w:w="1597" w:type="dxa"/>
          </w:tcPr>
          <w:p w14:paraId="1699D422" w14:textId="77777777" w:rsidR="003539E1" w:rsidRDefault="003539E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66BE868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4BF9F4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4DEA78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30FB6858" w14:textId="77777777" w:rsidTr="00585DDF">
        <w:tc>
          <w:tcPr>
            <w:tcW w:w="879" w:type="dxa"/>
          </w:tcPr>
          <w:p w14:paraId="218B37CF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4E8C594" w14:textId="77777777" w:rsidR="003539E1" w:rsidRDefault="003539E1" w:rsidP="00585DDF">
            <w:r>
              <w:rPr>
                <w:sz w:val="16"/>
                <w:szCs w:val="16"/>
              </w:rPr>
              <w:t>3065</w:t>
            </w:r>
          </w:p>
        </w:tc>
        <w:tc>
          <w:tcPr>
            <w:tcW w:w="517" w:type="dxa"/>
          </w:tcPr>
          <w:p w14:paraId="20F0C69D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0034A6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F0A650" w14:textId="77777777" w:rsidR="003539E1" w:rsidRDefault="003539E1" w:rsidP="00585DDF">
            <w:r>
              <w:rPr>
                <w:sz w:val="16"/>
                <w:szCs w:val="16"/>
              </w:rPr>
              <w:t>Correction to default configuration of SMTC for NCD-SSB</w:t>
            </w:r>
          </w:p>
        </w:tc>
        <w:tc>
          <w:tcPr>
            <w:tcW w:w="517" w:type="dxa"/>
          </w:tcPr>
          <w:p w14:paraId="5529150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181F02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6A606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020121" w14:textId="77777777" w:rsidR="003539E1" w:rsidRDefault="003539E1" w:rsidP="00585DDF">
            <w:r>
              <w:rPr>
                <w:sz w:val="16"/>
                <w:szCs w:val="16"/>
              </w:rPr>
              <w:t>R5-242038</w:t>
            </w:r>
          </w:p>
        </w:tc>
        <w:tc>
          <w:tcPr>
            <w:tcW w:w="1597" w:type="dxa"/>
          </w:tcPr>
          <w:p w14:paraId="6FF2060F" w14:textId="77777777" w:rsidR="003539E1" w:rsidRDefault="003539E1" w:rsidP="00585DDF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32DF5AB2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DA73236" w14:textId="77777777" w:rsidR="003539E1" w:rsidRDefault="003539E1" w:rsidP="00585DDF">
            <w:r>
              <w:rPr>
                <w:sz w:val="16"/>
                <w:szCs w:val="16"/>
              </w:rPr>
              <w:t>7.3.1</w:t>
            </w:r>
          </w:p>
        </w:tc>
        <w:tc>
          <w:tcPr>
            <w:tcW w:w="998" w:type="dxa"/>
          </w:tcPr>
          <w:p w14:paraId="523E0966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48F7A9FC" w14:textId="77777777" w:rsidTr="00585DDF">
        <w:tc>
          <w:tcPr>
            <w:tcW w:w="879" w:type="dxa"/>
          </w:tcPr>
          <w:p w14:paraId="37DECD17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96EAC04" w14:textId="77777777" w:rsidR="003539E1" w:rsidRDefault="003539E1" w:rsidP="00585DDF">
            <w:r>
              <w:rPr>
                <w:sz w:val="16"/>
                <w:szCs w:val="16"/>
              </w:rPr>
              <w:t>2666</w:t>
            </w:r>
          </w:p>
        </w:tc>
        <w:tc>
          <w:tcPr>
            <w:tcW w:w="517" w:type="dxa"/>
          </w:tcPr>
          <w:p w14:paraId="25CA0C4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465005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78A130" w14:textId="77777777" w:rsidR="003539E1" w:rsidRDefault="003539E1" w:rsidP="00585DDF">
            <w:r>
              <w:rPr>
                <w:sz w:val="16"/>
                <w:szCs w:val="16"/>
              </w:rPr>
              <w:t>Editorial, correcting Test case title for 7.3I.2 in Annex A</w:t>
            </w:r>
          </w:p>
        </w:tc>
        <w:tc>
          <w:tcPr>
            <w:tcW w:w="517" w:type="dxa"/>
          </w:tcPr>
          <w:p w14:paraId="6DCC9250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160C22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DC64F8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61A5829" w14:textId="77777777" w:rsidR="003539E1" w:rsidRDefault="003539E1" w:rsidP="00585DDF">
            <w:r>
              <w:rPr>
                <w:sz w:val="16"/>
                <w:szCs w:val="16"/>
              </w:rPr>
              <w:t>R5-240826</w:t>
            </w:r>
          </w:p>
        </w:tc>
        <w:tc>
          <w:tcPr>
            <w:tcW w:w="1597" w:type="dxa"/>
          </w:tcPr>
          <w:p w14:paraId="5BB4DD1B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4934833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1459BE0" w14:textId="77777777" w:rsidR="003539E1" w:rsidRDefault="003539E1" w:rsidP="00585DDF">
            <w:r>
              <w:rPr>
                <w:sz w:val="16"/>
                <w:szCs w:val="16"/>
              </w:rPr>
              <w:t xml:space="preserve">  F.1.3, F.3.3</w:t>
            </w:r>
          </w:p>
        </w:tc>
        <w:tc>
          <w:tcPr>
            <w:tcW w:w="998" w:type="dxa"/>
          </w:tcPr>
          <w:p w14:paraId="4679C7ED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41601B95" w14:textId="77777777" w:rsidTr="00585DDF">
        <w:tc>
          <w:tcPr>
            <w:tcW w:w="879" w:type="dxa"/>
          </w:tcPr>
          <w:p w14:paraId="60410F0C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AEB2BC8" w14:textId="77777777" w:rsidR="003539E1" w:rsidRDefault="003539E1" w:rsidP="00585DDF">
            <w:r>
              <w:rPr>
                <w:sz w:val="16"/>
                <w:szCs w:val="16"/>
              </w:rPr>
              <w:t>2732</w:t>
            </w:r>
          </w:p>
        </w:tc>
        <w:tc>
          <w:tcPr>
            <w:tcW w:w="517" w:type="dxa"/>
          </w:tcPr>
          <w:p w14:paraId="6AFB6B20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4991C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6B43F6" w14:textId="77777777" w:rsidR="003539E1" w:rsidRDefault="003539E1" w:rsidP="00585DDF">
            <w:r>
              <w:rPr>
                <w:sz w:val="16"/>
                <w:szCs w:val="16"/>
              </w:rPr>
              <w:t>Update of Refsens TC for RedCap UE</w:t>
            </w:r>
          </w:p>
        </w:tc>
        <w:tc>
          <w:tcPr>
            <w:tcW w:w="517" w:type="dxa"/>
          </w:tcPr>
          <w:p w14:paraId="451AE9B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84F7E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C2764B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E5057E3" w14:textId="77777777" w:rsidR="003539E1" w:rsidRDefault="003539E1" w:rsidP="00585DDF">
            <w:r>
              <w:rPr>
                <w:sz w:val="16"/>
                <w:szCs w:val="16"/>
              </w:rPr>
              <w:t>R5-241369</w:t>
            </w:r>
          </w:p>
        </w:tc>
        <w:tc>
          <w:tcPr>
            <w:tcW w:w="1597" w:type="dxa"/>
          </w:tcPr>
          <w:p w14:paraId="2B488658" w14:textId="77777777" w:rsidR="003539E1" w:rsidRDefault="003539E1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1856A082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E585A1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850D68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D898CC0" w14:textId="77777777" w:rsidTr="00585DDF">
        <w:tc>
          <w:tcPr>
            <w:tcW w:w="879" w:type="dxa"/>
          </w:tcPr>
          <w:p w14:paraId="1F0F03F0" w14:textId="77777777" w:rsidR="003539E1" w:rsidRDefault="003539E1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E16DBBE" w14:textId="77777777" w:rsidR="003539E1" w:rsidRDefault="003539E1" w:rsidP="00585DDF">
            <w:r>
              <w:rPr>
                <w:sz w:val="16"/>
                <w:szCs w:val="16"/>
              </w:rPr>
              <w:t>1021</w:t>
            </w:r>
          </w:p>
        </w:tc>
        <w:tc>
          <w:tcPr>
            <w:tcW w:w="517" w:type="dxa"/>
          </w:tcPr>
          <w:p w14:paraId="6DF8BB6C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3B0F4C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C6DA8F" w14:textId="77777777" w:rsidR="003539E1" w:rsidRDefault="003539E1" w:rsidP="00585DDF">
            <w:r>
              <w:rPr>
                <w:sz w:val="16"/>
                <w:szCs w:val="16"/>
              </w:rPr>
              <w:t>Corrections on 6.2.3 for FR2 Redcap UE MPR test case for NS_202 and NS_203</w:t>
            </w:r>
          </w:p>
        </w:tc>
        <w:tc>
          <w:tcPr>
            <w:tcW w:w="517" w:type="dxa"/>
          </w:tcPr>
          <w:p w14:paraId="55BB74D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7E549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08001B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9CDBF29" w14:textId="77777777" w:rsidR="003539E1" w:rsidRDefault="003539E1" w:rsidP="00585DDF">
            <w:r>
              <w:rPr>
                <w:sz w:val="16"/>
                <w:szCs w:val="16"/>
              </w:rPr>
              <w:t>R5-241781</w:t>
            </w:r>
          </w:p>
        </w:tc>
        <w:tc>
          <w:tcPr>
            <w:tcW w:w="1597" w:type="dxa"/>
          </w:tcPr>
          <w:p w14:paraId="652B7C68" w14:textId="77777777" w:rsidR="003539E1" w:rsidRDefault="003539E1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0508D01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D3E366E" w14:textId="77777777" w:rsidR="003539E1" w:rsidRDefault="003539E1" w:rsidP="00585DDF">
            <w:r>
              <w:rPr>
                <w:sz w:val="16"/>
                <w:szCs w:val="16"/>
              </w:rPr>
              <w:t>6.2.3.4.1, 6.2.3.3.4.7(new)</w:t>
            </w:r>
          </w:p>
        </w:tc>
        <w:tc>
          <w:tcPr>
            <w:tcW w:w="998" w:type="dxa"/>
          </w:tcPr>
          <w:p w14:paraId="16BAF65A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79B46CD1" w14:textId="77777777" w:rsidTr="00585DDF">
        <w:tc>
          <w:tcPr>
            <w:tcW w:w="879" w:type="dxa"/>
          </w:tcPr>
          <w:p w14:paraId="40E9621D" w14:textId="77777777" w:rsidR="003539E1" w:rsidRDefault="003539E1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465CD7F" w14:textId="77777777" w:rsidR="003539E1" w:rsidRDefault="003539E1" w:rsidP="00585DDF">
            <w:r>
              <w:rPr>
                <w:sz w:val="16"/>
                <w:szCs w:val="16"/>
              </w:rPr>
              <w:t>1022</w:t>
            </w:r>
          </w:p>
        </w:tc>
        <w:tc>
          <w:tcPr>
            <w:tcW w:w="517" w:type="dxa"/>
          </w:tcPr>
          <w:p w14:paraId="60896E9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65189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6DEC85" w14:textId="77777777" w:rsidR="003539E1" w:rsidRDefault="003539E1" w:rsidP="00585DDF">
            <w:r>
              <w:rPr>
                <w:sz w:val="16"/>
                <w:szCs w:val="16"/>
              </w:rPr>
              <w:t>Corrections on 6.3.1 for FR2 Redcap UE minimum output power</w:t>
            </w:r>
          </w:p>
        </w:tc>
        <w:tc>
          <w:tcPr>
            <w:tcW w:w="517" w:type="dxa"/>
          </w:tcPr>
          <w:p w14:paraId="1C17679C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EE957A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E93FF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646B321" w14:textId="77777777" w:rsidR="003539E1" w:rsidRDefault="003539E1" w:rsidP="00585DDF">
            <w:r>
              <w:rPr>
                <w:sz w:val="16"/>
                <w:szCs w:val="16"/>
              </w:rPr>
              <w:t>R5-240838</w:t>
            </w:r>
          </w:p>
        </w:tc>
        <w:tc>
          <w:tcPr>
            <w:tcW w:w="1597" w:type="dxa"/>
          </w:tcPr>
          <w:p w14:paraId="0152C3C5" w14:textId="77777777" w:rsidR="003539E1" w:rsidRDefault="003539E1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F2D1AAE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065754E" w14:textId="77777777" w:rsidR="003539E1" w:rsidRDefault="003539E1" w:rsidP="00585DDF">
            <w:r>
              <w:rPr>
                <w:sz w:val="16"/>
                <w:szCs w:val="16"/>
              </w:rPr>
              <w:t>6.3.1.4.1</w:t>
            </w:r>
          </w:p>
        </w:tc>
        <w:tc>
          <w:tcPr>
            <w:tcW w:w="998" w:type="dxa"/>
          </w:tcPr>
          <w:p w14:paraId="2F520C73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0B0D3A79" w14:textId="77777777" w:rsidTr="00585DDF">
        <w:tc>
          <w:tcPr>
            <w:tcW w:w="879" w:type="dxa"/>
          </w:tcPr>
          <w:p w14:paraId="19BF945A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38.521-4</w:t>
            </w:r>
          </w:p>
        </w:tc>
        <w:tc>
          <w:tcPr>
            <w:tcW w:w="637" w:type="dxa"/>
          </w:tcPr>
          <w:p w14:paraId="65AAEF13" w14:textId="77777777" w:rsidR="003539E1" w:rsidRDefault="003539E1" w:rsidP="00585DDF">
            <w:r>
              <w:rPr>
                <w:sz w:val="16"/>
                <w:szCs w:val="16"/>
              </w:rPr>
              <w:t>0797</w:t>
            </w:r>
          </w:p>
        </w:tc>
        <w:tc>
          <w:tcPr>
            <w:tcW w:w="517" w:type="dxa"/>
          </w:tcPr>
          <w:p w14:paraId="69A29673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729EDC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4512AC" w14:textId="77777777" w:rsidR="003539E1" w:rsidRDefault="003539E1" w:rsidP="00585DDF">
            <w:r>
              <w:rPr>
                <w:sz w:val="16"/>
                <w:szCs w:val="16"/>
              </w:rPr>
              <w:t>Addition of RedCap demod test case 6.3.1.1.1</w:t>
            </w:r>
          </w:p>
        </w:tc>
        <w:tc>
          <w:tcPr>
            <w:tcW w:w="517" w:type="dxa"/>
          </w:tcPr>
          <w:p w14:paraId="61EA258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AE8C1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941960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425DA52" w14:textId="77777777" w:rsidR="003539E1" w:rsidRDefault="003539E1" w:rsidP="00585DDF">
            <w:r>
              <w:rPr>
                <w:sz w:val="16"/>
                <w:szCs w:val="16"/>
              </w:rPr>
              <w:t>R5-241960</w:t>
            </w:r>
          </w:p>
        </w:tc>
        <w:tc>
          <w:tcPr>
            <w:tcW w:w="1597" w:type="dxa"/>
          </w:tcPr>
          <w:p w14:paraId="5B3549B7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59C7BA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D4FE0AB" w14:textId="77777777" w:rsidR="003539E1" w:rsidRDefault="003539E1" w:rsidP="00585DDF">
            <w:r>
              <w:rPr>
                <w:sz w:val="16"/>
                <w:szCs w:val="16"/>
              </w:rPr>
              <w:t>6.3.1.1.1 (new), F.1.1.3, F.1.3.3</w:t>
            </w:r>
          </w:p>
        </w:tc>
        <w:tc>
          <w:tcPr>
            <w:tcW w:w="998" w:type="dxa"/>
          </w:tcPr>
          <w:p w14:paraId="5C6ADF81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25596ADE" w14:textId="77777777" w:rsidTr="00585DDF">
        <w:tc>
          <w:tcPr>
            <w:tcW w:w="879" w:type="dxa"/>
          </w:tcPr>
          <w:p w14:paraId="1588E8EF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05CDC69" w14:textId="77777777" w:rsidR="003539E1" w:rsidRDefault="003539E1" w:rsidP="00585DDF">
            <w:r>
              <w:rPr>
                <w:sz w:val="16"/>
                <w:szCs w:val="16"/>
              </w:rPr>
              <w:t>0798</w:t>
            </w:r>
          </w:p>
        </w:tc>
        <w:tc>
          <w:tcPr>
            <w:tcW w:w="517" w:type="dxa"/>
          </w:tcPr>
          <w:p w14:paraId="45807BD7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1BBCD2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27BCB3" w14:textId="77777777" w:rsidR="003539E1" w:rsidRDefault="003539E1" w:rsidP="00585DDF">
            <w:r>
              <w:rPr>
                <w:sz w:val="16"/>
                <w:szCs w:val="16"/>
              </w:rPr>
              <w:t>Addition of RedCap demod test case 6.3.1.2.1</w:t>
            </w:r>
          </w:p>
        </w:tc>
        <w:tc>
          <w:tcPr>
            <w:tcW w:w="517" w:type="dxa"/>
          </w:tcPr>
          <w:p w14:paraId="7B7EF4F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88B50B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96570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D94FD22" w14:textId="77777777" w:rsidR="003539E1" w:rsidRDefault="003539E1" w:rsidP="00585DDF">
            <w:r>
              <w:rPr>
                <w:sz w:val="16"/>
                <w:szCs w:val="16"/>
              </w:rPr>
              <w:t>R5-241817</w:t>
            </w:r>
          </w:p>
        </w:tc>
        <w:tc>
          <w:tcPr>
            <w:tcW w:w="1597" w:type="dxa"/>
          </w:tcPr>
          <w:p w14:paraId="67BFE288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7626BCC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5CE5CA2" w14:textId="77777777" w:rsidR="003539E1" w:rsidRDefault="003539E1" w:rsidP="00585DDF">
            <w:r>
              <w:rPr>
                <w:sz w:val="16"/>
                <w:szCs w:val="16"/>
              </w:rPr>
              <w:t>6.3.1.2.1 (new), F.1.1.3, F.1.3.3</w:t>
            </w:r>
          </w:p>
        </w:tc>
        <w:tc>
          <w:tcPr>
            <w:tcW w:w="998" w:type="dxa"/>
          </w:tcPr>
          <w:p w14:paraId="78C47F6D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4865330" w14:textId="77777777" w:rsidTr="00585DDF">
        <w:tc>
          <w:tcPr>
            <w:tcW w:w="879" w:type="dxa"/>
          </w:tcPr>
          <w:p w14:paraId="72657A45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A10AF0A" w14:textId="77777777" w:rsidR="003539E1" w:rsidRDefault="003539E1" w:rsidP="00585DDF">
            <w:r>
              <w:rPr>
                <w:sz w:val="16"/>
                <w:szCs w:val="16"/>
              </w:rPr>
              <w:t>0799</w:t>
            </w:r>
          </w:p>
        </w:tc>
        <w:tc>
          <w:tcPr>
            <w:tcW w:w="517" w:type="dxa"/>
          </w:tcPr>
          <w:p w14:paraId="2D17E3C8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8A3EA2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919190" w14:textId="77777777" w:rsidR="003539E1" w:rsidRDefault="003539E1" w:rsidP="00585DDF">
            <w:r>
              <w:rPr>
                <w:sz w:val="16"/>
                <w:szCs w:val="16"/>
              </w:rPr>
              <w:t>Addition of RedCap demod test case 6.3.2.2.7</w:t>
            </w:r>
          </w:p>
        </w:tc>
        <w:tc>
          <w:tcPr>
            <w:tcW w:w="517" w:type="dxa"/>
          </w:tcPr>
          <w:p w14:paraId="7D8A0A70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BF75AE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126BF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C43E05" w14:textId="77777777" w:rsidR="003539E1" w:rsidRDefault="003539E1" w:rsidP="00585DDF">
            <w:r>
              <w:rPr>
                <w:sz w:val="16"/>
                <w:szCs w:val="16"/>
              </w:rPr>
              <w:t>R5-241961</w:t>
            </w:r>
          </w:p>
        </w:tc>
        <w:tc>
          <w:tcPr>
            <w:tcW w:w="1597" w:type="dxa"/>
          </w:tcPr>
          <w:p w14:paraId="778BF924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FE1C42D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32FD3FB" w14:textId="77777777" w:rsidR="003539E1" w:rsidRDefault="003539E1" w:rsidP="00585DDF">
            <w:r>
              <w:rPr>
                <w:sz w:val="16"/>
                <w:szCs w:val="16"/>
              </w:rPr>
              <w:t>6.3.2.2.7 (new), F.1.1.3, F.1.3.3</w:t>
            </w:r>
          </w:p>
        </w:tc>
        <w:tc>
          <w:tcPr>
            <w:tcW w:w="998" w:type="dxa"/>
          </w:tcPr>
          <w:p w14:paraId="7CE411A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A907160" w14:textId="77777777" w:rsidTr="00585DDF">
        <w:tc>
          <w:tcPr>
            <w:tcW w:w="879" w:type="dxa"/>
          </w:tcPr>
          <w:p w14:paraId="40324DB3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4DBB021" w14:textId="77777777" w:rsidR="003539E1" w:rsidRDefault="003539E1" w:rsidP="00585DDF">
            <w:r>
              <w:rPr>
                <w:sz w:val="16"/>
                <w:szCs w:val="16"/>
              </w:rPr>
              <w:t>0800</w:t>
            </w:r>
          </w:p>
        </w:tc>
        <w:tc>
          <w:tcPr>
            <w:tcW w:w="517" w:type="dxa"/>
          </w:tcPr>
          <w:p w14:paraId="5B00D59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0F5933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DDD4B7" w14:textId="77777777" w:rsidR="003539E1" w:rsidRDefault="003539E1" w:rsidP="00585DDF">
            <w:r>
              <w:rPr>
                <w:sz w:val="16"/>
                <w:szCs w:val="16"/>
              </w:rPr>
              <w:t>Correction of TT for RedCap demod test case 5.3.2.1.4 and 5.3.2.2.4</w:t>
            </w:r>
          </w:p>
        </w:tc>
        <w:tc>
          <w:tcPr>
            <w:tcW w:w="517" w:type="dxa"/>
          </w:tcPr>
          <w:p w14:paraId="5E364C7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2159B5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7B7015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87D516" w14:textId="77777777" w:rsidR="003539E1" w:rsidRDefault="003539E1" w:rsidP="00585DDF">
            <w:r>
              <w:rPr>
                <w:sz w:val="16"/>
                <w:szCs w:val="16"/>
              </w:rPr>
              <w:t>R5-240827</w:t>
            </w:r>
          </w:p>
        </w:tc>
        <w:tc>
          <w:tcPr>
            <w:tcW w:w="1597" w:type="dxa"/>
          </w:tcPr>
          <w:p w14:paraId="46065F6B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D876F13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FBD189F" w14:textId="77777777" w:rsidR="003539E1" w:rsidRDefault="003539E1" w:rsidP="00585DDF">
            <w:r>
              <w:rPr>
                <w:sz w:val="16"/>
                <w:szCs w:val="16"/>
              </w:rPr>
              <w:t xml:space="preserve">  5.3.2.1.4, 5.3.2.2.4</w:t>
            </w:r>
          </w:p>
        </w:tc>
        <w:tc>
          <w:tcPr>
            <w:tcW w:w="998" w:type="dxa"/>
          </w:tcPr>
          <w:p w14:paraId="24667B2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77C1890F" w14:textId="77777777" w:rsidTr="00585DDF">
        <w:tc>
          <w:tcPr>
            <w:tcW w:w="879" w:type="dxa"/>
          </w:tcPr>
          <w:p w14:paraId="625A254C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755C201" w14:textId="77777777" w:rsidR="003539E1" w:rsidRDefault="003539E1" w:rsidP="00585DDF">
            <w:r>
              <w:rPr>
                <w:sz w:val="16"/>
                <w:szCs w:val="16"/>
              </w:rPr>
              <w:t>0803</w:t>
            </w:r>
          </w:p>
        </w:tc>
        <w:tc>
          <w:tcPr>
            <w:tcW w:w="517" w:type="dxa"/>
          </w:tcPr>
          <w:p w14:paraId="700081B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7C61A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BA40EB" w14:textId="77777777" w:rsidR="003539E1" w:rsidRDefault="003539E1" w:rsidP="00585DDF">
            <w:r>
              <w:rPr>
                <w:sz w:val="16"/>
                <w:szCs w:val="16"/>
              </w:rPr>
              <w:t>Addition of Measurement uncertainty for Redcap PDSCH demodulation test cases</w:t>
            </w:r>
          </w:p>
        </w:tc>
        <w:tc>
          <w:tcPr>
            <w:tcW w:w="517" w:type="dxa"/>
          </w:tcPr>
          <w:p w14:paraId="585952A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C3F3D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96E0A3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D89F583" w14:textId="77777777" w:rsidR="003539E1" w:rsidRDefault="003539E1" w:rsidP="00585DDF">
            <w:r>
              <w:rPr>
                <w:sz w:val="16"/>
                <w:szCs w:val="16"/>
              </w:rPr>
              <w:t>R5-240864</w:t>
            </w:r>
          </w:p>
        </w:tc>
        <w:tc>
          <w:tcPr>
            <w:tcW w:w="1597" w:type="dxa"/>
          </w:tcPr>
          <w:p w14:paraId="009C51E0" w14:textId="77777777" w:rsidR="003539E1" w:rsidRDefault="003539E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7FDA318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866835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C9B21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40B2DA5" w14:textId="77777777" w:rsidTr="00585DDF">
        <w:tc>
          <w:tcPr>
            <w:tcW w:w="879" w:type="dxa"/>
          </w:tcPr>
          <w:p w14:paraId="56B3FA4F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1969E43" w14:textId="77777777" w:rsidR="003539E1" w:rsidRDefault="003539E1" w:rsidP="00585DDF">
            <w:r>
              <w:rPr>
                <w:sz w:val="16"/>
                <w:szCs w:val="16"/>
              </w:rPr>
              <w:t>0805</w:t>
            </w:r>
          </w:p>
        </w:tc>
        <w:tc>
          <w:tcPr>
            <w:tcW w:w="517" w:type="dxa"/>
          </w:tcPr>
          <w:p w14:paraId="1A4249F5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1BF8C4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238351" w14:textId="77777777" w:rsidR="003539E1" w:rsidRDefault="003539E1" w:rsidP="00585DDF">
            <w:r>
              <w:rPr>
                <w:sz w:val="16"/>
                <w:szCs w:val="16"/>
              </w:rPr>
              <w:t>Correction to 1Rx FR1 PDSCH and PDCCH performance for RedCap</w:t>
            </w:r>
          </w:p>
        </w:tc>
        <w:tc>
          <w:tcPr>
            <w:tcW w:w="517" w:type="dxa"/>
          </w:tcPr>
          <w:p w14:paraId="6571AE0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2E99E3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7D274A6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D206AE" w14:textId="77777777" w:rsidR="003539E1" w:rsidRDefault="003539E1" w:rsidP="00585DDF">
            <w:r>
              <w:rPr>
                <w:sz w:val="16"/>
                <w:szCs w:val="16"/>
              </w:rPr>
              <w:t>R5-241113</w:t>
            </w:r>
          </w:p>
        </w:tc>
        <w:tc>
          <w:tcPr>
            <w:tcW w:w="1597" w:type="dxa"/>
          </w:tcPr>
          <w:p w14:paraId="17571D27" w14:textId="77777777" w:rsidR="003539E1" w:rsidRDefault="003539E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04060FC7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797F80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12B08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7661C4CB" w14:textId="77777777" w:rsidTr="00585DDF">
        <w:tc>
          <w:tcPr>
            <w:tcW w:w="879" w:type="dxa"/>
          </w:tcPr>
          <w:p w14:paraId="0BE2DD6C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95540D8" w14:textId="77777777" w:rsidR="003539E1" w:rsidRDefault="003539E1" w:rsidP="00585DDF">
            <w:r>
              <w:rPr>
                <w:sz w:val="16"/>
                <w:szCs w:val="16"/>
              </w:rPr>
              <w:t>0809</w:t>
            </w:r>
          </w:p>
        </w:tc>
        <w:tc>
          <w:tcPr>
            <w:tcW w:w="517" w:type="dxa"/>
          </w:tcPr>
          <w:p w14:paraId="76A5525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53E1F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0F9F6A" w14:textId="77777777" w:rsidR="003539E1" w:rsidRDefault="003539E1" w:rsidP="00585DDF">
            <w:r>
              <w:rPr>
                <w:sz w:val="16"/>
                <w:szCs w:val="16"/>
              </w:rPr>
              <w:t>Addition of FR2 SDR test for RedCap</w:t>
            </w:r>
          </w:p>
        </w:tc>
        <w:tc>
          <w:tcPr>
            <w:tcW w:w="517" w:type="dxa"/>
          </w:tcPr>
          <w:p w14:paraId="42635636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EF3200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5E28C8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D4F4104" w14:textId="77777777" w:rsidR="003539E1" w:rsidRDefault="003539E1" w:rsidP="00585DDF">
            <w:r>
              <w:rPr>
                <w:sz w:val="16"/>
                <w:szCs w:val="16"/>
              </w:rPr>
              <w:t>R5-241141</w:t>
            </w:r>
          </w:p>
        </w:tc>
        <w:tc>
          <w:tcPr>
            <w:tcW w:w="1597" w:type="dxa"/>
          </w:tcPr>
          <w:p w14:paraId="147E37C8" w14:textId="77777777" w:rsidR="003539E1" w:rsidRDefault="003539E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92EBAEA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0C572E2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D513B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9F36DA8" w14:textId="77777777" w:rsidTr="00585DDF">
        <w:tc>
          <w:tcPr>
            <w:tcW w:w="879" w:type="dxa"/>
          </w:tcPr>
          <w:p w14:paraId="1FC788DF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38.521-4</w:t>
            </w:r>
          </w:p>
        </w:tc>
        <w:tc>
          <w:tcPr>
            <w:tcW w:w="637" w:type="dxa"/>
          </w:tcPr>
          <w:p w14:paraId="44DAA6DB" w14:textId="77777777" w:rsidR="003539E1" w:rsidRDefault="003539E1" w:rsidP="00585DDF">
            <w:r>
              <w:rPr>
                <w:sz w:val="16"/>
                <w:szCs w:val="16"/>
              </w:rPr>
              <w:t>0810</w:t>
            </w:r>
          </w:p>
        </w:tc>
        <w:tc>
          <w:tcPr>
            <w:tcW w:w="517" w:type="dxa"/>
          </w:tcPr>
          <w:p w14:paraId="1340033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C81ECA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51DBA3" w14:textId="77777777" w:rsidR="003539E1" w:rsidRDefault="003539E1" w:rsidP="00585DDF">
            <w:r>
              <w:rPr>
                <w:sz w:val="16"/>
                <w:szCs w:val="16"/>
              </w:rPr>
              <w:t>Addition of 6.2.1.1.2.1 test for RedCap</w:t>
            </w:r>
          </w:p>
        </w:tc>
        <w:tc>
          <w:tcPr>
            <w:tcW w:w="517" w:type="dxa"/>
          </w:tcPr>
          <w:p w14:paraId="3863D52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F52A4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64FD2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519770" w14:textId="77777777" w:rsidR="003539E1" w:rsidRDefault="003539E1" w:rsidP="00585DDF">
            <w:r>
              <w:rPr>
                <w:sz w:val="16"/>
                <w:szCs w:val="16"/>
              </w:rPr>
              <w:t>R5-241142</w:t>
            </w:r>
          </w:p>
        </w:tc>
        <w:tc>
          <w:tcPr>
            <w:tcW w:w="1597" w:type="dxa"/>
          </w:tcPr>
          <w:p w14:paraId="1E2B99B4" w14:textId="77777777" w:rsidR="003539E1" w:rsidRDefault="003539E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09B44518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3CB4DC2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72F37B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67786B81" w14:textId="77777777" w:rsidTr="00585DDF">
        <w:tc>
          <w:tcPr>
            <w:tcW w:w="879" w:type="dxa"/>
          </w:tcPr>
          <w:p w14:paraId="2AC293CF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5AD3482" w14:textId="77777777" w:rsidR="003539E1" w:rsidRDefault="003539E1" w:rsidP="00585DDF">
            <w:r>
              <w:rPr>
                <w:sz w:val="16"/>
                <w:szCs w:val="16"/>
              </w:rPr>
              <w:t>0811</w:t>
            </w:r>
          </w:p>
        </w:tc>
        <w:tc>
          <w:tcPr>
            <w:tcW w:w="517" w:type="dxa"/>
          </w:tcPr>
          <w:p w14:paraId="60C41D9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AF224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C41A58" w14:textId="77777777" w:rsidR="003539E1" w:rsidRDefault="003539E1" w:rsidP="00585DDF">
            <w:r>
              <w:rPr>
                <w:sz w:val="16"/>
                <w:szCs w:val="16"/>
              </w:rPr>
              <w:t>Update incorrect reference to SDR test in Table 5.1.1.11-1 for RedCap</w:t>
            </w:r>
          </w:p>
        </w:tc>
        <w:tc>
          <w:tcPr>
            <w:tcW w:w="517" w:type="dxa"/>
          </w:tcPr>
          <w:p w14:paraId="2133A68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87FC3B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CE43AF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AB65C1C" w14:textId="77777777" w:rsidR="003539E1" w:rsidRDefault="003539E1" w:rsidP="00585DDF">
            <w:r>
              <w:rPr>
                <w:sz w:val="16"/>
                <w:szCs w:val="16"/>
              </w:rPr>
              <w:t>R5-241143</w:t>
            </w:r>
          </w:p>
        </w:tc>
        <w:tc>
          <w:tcPr>
            <w:tcW w:w="1597" w:type="dxa"/>
          </w:tcPr>
          <w:p w14:paraId="00F8843A" w14:textId="77777777" w:rsidR="003539E1" w:rsidRDefault="003539E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58F567AE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9976A68" w14:textId="77777777" w:rsidR="003539E1" w:rsidRDefault="003539E1" w:rsidP="00585DDF">
            <w:r>
              <w:rPr>
                <w:sz w:val="16"/>
                <w:szCs w:val="16"/>
              </w:rPr>
              <w:t>5.1.1.11</w:t>
            </w:r>
          </w:p>
        </w:tc>
        <w:tc>
          <w:tcPr>
            <w:tcW w:w="998" w:type="dxa"/>
          </w:tcPr>
          <w:p w14:paraId="20DA082D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409C9B5F" w14:textId="77777777" w:rsidTr="00585DDF">
        <w:tc>
          <w:tcPr>
            <w:tcW w:w="879" w:type="dxa"/>
          </w:tcPr>
          <w:p w14:paraId="11C126CE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9FA78BD" w14:textId="77777777" w:rsidR="003539E1" w:rsidRDefault="003539E1" w:rsidP="00585DDF">
            <w:r>
              <w:rPr>
                <w:sz w:val="16"/>
                <w:szCs w:val="16"/>
              </w:rPr>
              <w:t>0823</w:t>
            </w:r>
          </w:p>
        </w:tc>
        <w:tc>
          <w:tcPr>
            <w:tcW w:w="517" w:type="dxa"/>
          </w:tcPr>
          <w:p w14:paraId="58F6C49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E0140C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6DBF43" w14:textId="77777777" w:rsidR="003539E1" w:rsidRDefault="003539E1" w:rsidP="00585DDF">
            <w:r>
              <w:rPr>
                <w:sz w:val="16"/>
                <w:szCs w:val="16"/>
              </w:rPr>
              <w:t>Correction RedCap CSI Test Case message exceptions</w:t>
            </w:r>
          </w:p>
        </w:tc>
        <w:tc>
          <w:tcPr>
            <w:tcW w:w="517" w:type="dxa"/>
          </w:tcPr>
          <w:p w14:paraId="554F624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7B1291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9842269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D28F8E6" w14:textId="77777777" w:rsidR="003539E1" w:rsidRDefault="003539E1" w:rsidP="00585DDF">
            <w:r>
              <w:rPr>
                <w:sz w:val="16"/>
                <w:szCs w:val="16"/>
              </w:rPr>
              <w:t>R5-241175</w:t>
            </w:r>
          </w:p>
        </w:tc>
        <w:tc>
          <w:tcPr>
            <w:tcW w:w="1597" w:type="dxa"/>
          </w:tcPr>
          <w:p w14:paraId="57E178D4" w14:textId="77777777" w:rsidR="003539E1" w:rsidRDefault="003539E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FE53ECB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8A6F38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D9263B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392F53A4" w14:textId="77777777" w:rsidTr="00585DDF">
        <w:tc>
          <w:tcPr>
            <w:tcW w:w="879" w:type="dxa"/>
          </w:tcPr>
          <w:p w14:paraId="5301619A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70A45D5" w14:textId="77777777" w:rsidR="003539E1" w:rsidRDefault="003539E1" w:rsidP="00585DDF">
            <w:r>
              <w:rPr>
                <w:sz w:val="16"/>
                <w:szCs w:val="16"/>
              </w:rPr>
              <w:t>0380</w:t>
            </w:r>
          </w:p>
        </w:tc>
        <w:tc>
          <w:tcPr>
            <w:tcW w:w="517" w:type="dxa"/>
          </w:tcPr>
          <w:p w14:paraId="6025E401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A8DC4C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181298" w14:textId="77777777" w:rsidR="003539E1" w:rsidRDefault="003539E1" w:rsidP="00585DDF">
            <w:r>
              <w:rPr>
                <w:sz w:val="16"/>
                <w:szCs w:val="16"/>
              </w:rPr>
              <w:t>Addition of event triggered reporting test cases applicability</w:t>
            </w:r>
          </w:p>
        </w:tc>
        <w:tc>
          <w:tcPr>
            <w:tcW w:w="517" w:type="dxa"/>
          </w:tcPr>
          <w:p w14:paraId="438E39E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4FD697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BE834E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413CEE" w14:textId="77777777" w:rsidR="003539E1" w:rsidRDefault="003539E1" w:rsidP="00585DDF">
            <w:r>
              <w:rPr>
                <w:sz w:val="16"/>
                <w:szCs w:val="16"/>
              </w:rPr>
              <w:t>R5-241849</w:t>
            </w:r>
          </w:p>
        </w:tc>
        <w:tc>
          <w:tcPr>
            <w:tcW w:w="1597" w:type="dxa"/>
          </w:tcPr>
          <w:p w14:paraId="6FCB6235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8836CBC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4EF4E4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9AB570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39959491" w14:textId="77777777" w:rsidTr="00585DDF">
        <w:tc>
          <w:tcPr>
            <w:tcW w:w="879" w:type="dxa"/>
          </w:tcPr>
          <w:p w14:paraId="67A89F21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AEDAC0D" w14:textId="77777777" w:rsidR="003539E1" w:rsidRDefault="003539E1" w:rsidP="00585DDF">
            <w:r>
              <w:rPr>
                <w:sz w:val="16"/>
                <w:szCs w:val="16"/>
              </w:rPr>
              <w:t>0382</w:t>
            </w:r>
          </w:p>
        </w:tc>
        <w:tc>
          <w:tcPr>
            <w:tcW w:w="517" w:type="dxa"/>
          </w:tcPr>
          <w:p w14:paraId="1AEE3A4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3D86B0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64D4D3" w14:textId="77777777" w:rsidR="003539E1" w:rsidRDefault="003539E1" w:rsidP="00585DDF">
            <w:r>
              <w:rPr>
                <w:sz w:val="16"/>
                <w:szCs w:val="16"/>
              </w:rPr>
              <w:t>Addition of applicability for RedCap test case 6.2.2.1.2.4</w:t>
            </w:r>
          </w:p>
        </w:tc>
        <w:tc>
          <w:tcPr>
            <w:tcW w:w="517" w:type="dxa"/>
          </w:tcPr>
          <w:p w14:paraId="1E454FB0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0ECCC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6D2F73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661C0D0" w14:textId="77777777" w:rsidR="003539E1" w:rsidRDefault="003539E1" w:rsidP="00585DDF">
            <w:r>
              <w:rPr>
                <w:sz w:val="16"/>
                <w:szCs w:val="16"/>
              </w:rPr>
              <w:t>R5-240831</w:t>
            </w:r>
          </w:p>
        </w:tc>
        <w:tc>
          <w:tcPr>
            <w:tcW w:w="1597" w:type="dxa"/>
          </w:tcPr>
          <w:p w14:paraId="6F2E8CE7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7E07399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8BFB430" w14:textId="77777777" w:rsidR="003539E1" w:rsidRDefault="003539E1" w:rsidP="00585DDF">
            <w:r>
              <w:rPr>
                <w:sz w:val="16"/>
                <w:szCs w:val="16"/>
              </w:rPr>
              <w:t xml:space="preserve">  4.1.4</w:t>
            </w:r>
          </w:p>
        </w:tc>
        <w:tc>
          <w:tcPr>
            <w:tcW w:w="998" w:type="dxa"/>
          </w:tcPr>
          <w:p w14:paraId="5D7055B9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3C43722C" w14:textId="77777777" w:rsidTr="00585DDF">
        <w:tc>
          <w:tcPr>
            <w:tcW w:w="879" w:type="dxa"/>
          </w:tcPr>
          <w:p w14:paraId="3A7149E8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72D0AD8" w14:textId="77777777" w:rsidR="003539E1" w:rsidRDefault="003539E1" w:rsidP="00585DDF">
            <w:r>
              <w:rPr>
                <w:sz w:val="16"/>
                <w:szCs w:val="16"/>
              </w:rPr>
              <w:t>0389</w:t>
            </w:r>
          </w:p>
        </w:tc>
        <w:tc>
          <w:tcPr>
            <w:tcW w:w="517" w:type="dxa"/>
          </w:tcPr>
          <w:p w14:paraId="0605D7D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35FEA4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76A183" w14:textId="77777777" w:rsidR="003539E1" w:rsidRDefault="003539E1" w:rsidP="00585DDF">
            <w:r>
              <w:rPr>
                <w:sz w:val="16"/>
                <w:szCs w:val="16"/>
              </w:rPr>
              <w:t>Update to applicability spec for Redcap Demod test case</w:t>
            </w:r>
          </w:p>
        </w:tc>
        <w:tc>
          <w:tcPr>
            <w:tcW w:w="517" w:type="dxa"/>
          </w:tcPr>
          <w:p w14:paraId="3D1EE07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958F0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9C743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23C4DE" w14:textId="77777777" w:rsidR="003539E1" w:rsidRDefault="003539E1" w:rsidP="00585DDF">
            <w:r>
              <w:rPr>
                <w:sz w:val="16"/>
                <w:szCs w:val="16"/>
              </w:rPr>
              <w:t>R5-241140</w:t>
            </w:r>
          </w:p>
        </w:tc>
        <w:tc>
          <w:tcPr>
            <w:tcW w:w="1597" w:type="dxa"/>
          </w:tcPr>
          <w:p w14:paraId="48442C6C" w14:textId="77777777" w:rsidR="003539E1" w:rsidRDefault="003539E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7A6918C7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CE87990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8C591C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FE21C4C" w14:textId="77777777" w:rsidTr="00585DDF">
        <w:tc>
          <w:tcPr>
            <w:tcW w:w="879" w:type="dxa"/>
          </w:tcPr>
          <w:p w14:paraId="027FC426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A94A830" w14:textId="77777777" w:rsidR="003539E1" w:rsidRDefault="003539E1" w:rsidP="00585DDF">
            <w:r>
              <w:rPr>
                <w:sz w:val="16"/>
                <w:szCs w:val="16"/>
              </w:rPr>
              <w:t>0393</w:t>
            </w:r>
          </w:p>
        </w:tc>
        <w:tc>
          <w:tcPr>
            <w:tcW w:w="517" w:type="dxa"/>
          </w:tcPr>
          <w:p w14:paraId="34053718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1F75A6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F14AA8" w14:textId="77777777" w:rsidR="003539E1" w:rsidRDefault="003539E1" w:rsidP="00585DDF">
            <w:r>
              <w:rPr>
                <w:sz w:val="16"/>
                <w:szCs w:val="16"/>
              </w:rPr>
              <w:t>Addition of missing applicability to new SS-RSRQ RedCap  test cases</w:t>
            </w:r>
          </w:p>
        </w:tc>
        <w:tc>
          <w:tcPr>
            <w:tcW w:w="517" w:type="dxa"/>
          </w:tcPr>
          <w:p w14:paraId="6FC9D15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70ED4B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4C254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3FA04A" w14:textId="77777777" w:rsidR="003539E1" w:rsidRDefault="003539E1" w:rsidP="00585DDF">
            <w:r>
              <w:rPr>
                <w:sz w:val="16"/>
                <w:szCs w:val="16"/>
              </w:rPr>
              <w:t>R5-241962</w:t>
            </w:r>
          </w:p>
        </w:tc>
        <w:tc>
          <w:tcPr>
            <w:tcW w:w="1597" w:type="dxa"/>
          </w:tcPr>
          <w:p w14:paraId="72F4FBE4" w14:textId="77777777" w:rsidR="003539E1" w:rsidRDefault="003539E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B7055D6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F99BDE5" w14:textId="77777777" w:rsidR="003539E1" w:rsidRDefault="003539E1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2816DB27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7D12390" w14:textId="77777777" w:rsidTr="00585DDF">
        <w:tc>
          <w:tcPr>
            <w:tcW w:w="879" w:type="dxa"/>
          </w:tcPr>
          <w:p w14:paraId="70643AC4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02F6305" w14:textId="77777777" w:rsidR="003539E1" w:rsidRDefault="003539E1" w:rsidP="00585DDF">
            <w:r>
              <w:rPr>
                <w:sz w:val="16"/>
                <w:szCs w:val="16"/>
              </w:rPr>
              <w:t>0395</w:t>
            </w:r>
          </w:p>
        </w:tc>
        <w:tc>
          <w:tcPr>
            <w:tcW w:w="517" w:type="dxa"/>
          </w:tcPr>
          <w:p w14:paraId="44F68D5C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99D465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75F597" w14:textId="77777777" w:rsidR="003539E1" w:rsidRDefault="003539E1" w:rsidP="00585DDF">
            <w:r>
              <w:rPr>
                <w:sz w:val="16"/>
                <w:szCs w:val="16"/>
              </w:rPr>
              <w:t>Applcability update for several RedCap tests</w:t>
            </w:r>
          </w:p>
        </w:tc>
        <w:tc>
          <w:tcPr>
            <w:tcW w:w="517" w:type="dxa"/>
          </w:tcPr>
          <w:p w14:paraId="595B85F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2EFB9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077C0A7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26A1DC" w14:textId="77777777" w:rsidR="003539E1" w:rsidRDefault="003539E1" w:rsidP="00585DDF">
            <w:r>
              <w:rPr>
                <w:sz w:val="16"/>
                <w:szCs w:val="16"/>
              </w:rPr>
              <w:t>R5-241302</w:t>
            </w:r>
          </w:p>
        </w:tc>
        <w:tc>
          <w:tcPr>
            <w:tcW w:w="1597" w:type="dxa"/>
          </w:tcPr>
          <w:p w14:paraId="6E1C2A91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4999FEFA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3D791DD" w14:textId="77777777" w:rsidR="003539E1" w:rsidRDefault="003539E1" w:rsidP="00585DDF">
            <w:r>
              <w:rPr>
                <w:sz w:val="16"/>
                <w:szCs w:val="16"/>
              </w:rPr>
              <w:t>4.0, 4.2</w:t>
            </w:r>
          </w:p>
        </w:tc>
        <w:tc>
          <w:tcPr>
            <w:tcW w:w="998" w:type="dxa"/>
          </w:tcPr>
          <w:p w14:paraId="7003AB57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3539E1" w14:paraId="694EF70E" w14:textId="77777777" w:rsidTr="00585DDF">
        <w:tc>
          <w:tcPr>
            <w:tcW w:w="879" w:type="dxa"/>
          </w:tcPr>
          <w:p w14:paraId="0D4E2801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38.522</w:t>
            </w:r>
          </w:p>
        </w:tc>
        <w:tc>
          <w:tcPr>
            <w:tcW w:w="637" w:type="dxa"/>
          </w:tcPr>
          <w:p w14:paraId="0A6155EE" w14:textId="77777777" w:rsidR="003539E1" w:rsidRDefault="003539E1" w:rsidP="00585DDF"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</w:tcPr>
          <w:p w14:paraId="532A3B5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335512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534C8F" w14:textId="77777777" w:rsidR="003539E1" w:rsidRDefault="003539E1" w:rsidP="00585DDF">
            <w:r>
              <w:rPr>
                <w:sz w:val="16"/>
                <w:szCs w:val="16"/>
              </w:rPr>
              <w:t>Add subtest selection criteria to RedCap Performance test cases</w:t>
            </w:r>
          </w:p>
        </w:tc>
        <w:tc>
          <w:tcPr>
            <w:tcW w:w="517" w:type="dxa"/>
          </w:tcPr>
          <w:p w14:paraId="78ACEC8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FBDEE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5A3EDC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E50623" w14:textId="77777777" w:rsidR="003539E1" w:rsidRDefault="003539E1" w:rsidP="00585DDF">
            <w:r>
              <w:rPr>
                <w:sz w:val="16"/>
                <w:szCs w:val="16"/>
              </w:rPr>
              <w:t>R5-241379</w:t>
            </w:r>
          </w:p>
        </w:tc>
        <w:tc>
          <w:tcPr>
            <w:tcW w:w="1597" w:type="dxa"/>
          </w:tcPr>
          <w:p w14:paraId="792964AC" w14:textId="77777777" w:rsidR="003539E1" w:rsidRDefault="003539E1" w:rsidP="00585DDF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44081358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4DAF05D" w14:textId="77777777" w:rsidR="003539E1" w:rsidRDefault="003539E1" w:rsidP="00585DDF"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 w14:paraId="5E43C7A5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2080C077" w14:textId="77777777" w:rsidTr="00585DDF">
        <w:tc>
          <w:tcPr>
            <w:tcW w:w="879" w:type="dxa"/>
          </w:tcPr>
          <w:p w14:paraId="1568C66E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F91247A" w14:textId="77777777" w:rsidR="003539E1" w:rsidRDefault="003539E1" w:rsidP="00585DDF">
            <w:r>
              <w:rPr>
                <w:sz w:val="16"/>
                <w:szCs w:val="16"/>
              </w:rPr>
              <w:t>0406</w:t>
            </w:r>
          </w:p>
        </w:tc>
        <w:tc>
          <w:tcPr>
            <w:tcW w:w="517" w:type="dxa"/>
          </w:tcPr>
          <w:p w14:paraId="2E315734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EB3B8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57C1DA" w14:textId="77777777" w:rsidR="003539E1" w:rsidRDefault="003539E1" w:rsidP="00585DDF">
            <w:r>
              <w:rPr>
                <w:sz w:val="16"/>
                <w:szCs w:val="16"/>
              </w:rPr>
              <w:t>Addition of applicability for RedCap Demod and RRM test cases</w:t>
            </w:r>
          </w:p>
        </w:tc>
        <w:tc>
          <w:tcPr>
            <w:tcW w:w="517" w:type="dxa"/>
          </w:tcPr>
          <w:p w14:paraId="6DB47BD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FF06E6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5B876B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AEA65F" w14:textId="77777777" w:rsidR="003539E1" w:rsidRDefault="003539E1" w:rsidP="00585DDF">
            <w:r>
              <w:rPr>
                <w:sz w:val="16"/>
                <w:szCs w:val="16"/>
              </w:rPr>
              <w:t>R5-241848</w:t>
            </w:r>
          </w:p>
        </w:tc>
        <w:tc>
          <w:tcPr>
            <w:tcW w:w="1597" w:type="dxa"/>
          </w:tcPr>
          <w:p w14:paraId="473128DC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F9490E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D7467D1" w14:textId="77777777" w:rsidR="003539E1" w:rsidRDefault="003539E1" w:rsidP="00585DDF">
            <w:r>
              <w:rPr>
                <w:sz w:val="16"/>
                <w:szCs w:val="16"/>
              </w:rPr>
              <w:t>4.0, 4.1.4, 4.2</w:t>
            </w:r>
          </w:p>
        </w:tc>
        <w:tc>
          <w:tcPr>
            <w:tcW w:w="998" w:type="dxa"/>
          </w:tcPr>
          <w:p w14:paraId="05BF8C94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D53920C" w14:textId="77777777" w:rsidTr="00585DDF">
        <w:tc>
          <w:tcPr>
            <w:tcW w:w="879" w:type="dxa"/>
          </w:tcPr>
          <w:p w14:paraId="06645FA3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3B5B1DA" w14:textId="77777777" w:rsidR="003539E1" w:rsidRDefault="003539E1" w:rsidP="00585DDF">
            <w:r>
              <w:rPr>
                <w:sz w:val="16"/>
                <w:szCs w:val="16"/>
              </w:rPr>
              <w:t>4165</w:t>
            </w:r>
          </w:p>
        </w:tc>
        <w:tc>
          <w:tcPr>
            <w:tcW w:w="517" w:type="dxa"/>
          </w:tcPr>
          <w:p w14:paraId="7C74D68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56ED2F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D5EC89" w14:textId="77777777" w:rsidR="003539E1" w:rsidRDefault="003539E1" w:rsidP="00585DDF">
            <w:r>
              <w:rPr>
                <w:sz w:val="16"/>
                <w:szCs w:val="16"/>
              </w:rPr>
              <w:t>Correction to RedCap MAC TC 7.1.1.8.4</w:t>
            </w:r>
          </w:p>
        </w:tc>
        <w:tc>
          <w:tcPr>
            <w:tcW w:w="517" w:type="dxa"/>
          </w:tcPr>
          <w:p w14:paraId="57DFE9A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14B4F7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96F522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EAE9321" w14:textId="77777777" w:rsidR="003539E1" w:rsidRDefault="003539E1" w:rsidP="00585DDF">
            <w:r>
              <w:rPr>
                <w:sz w:val="16"/>
                <w:szCs w:val="16"/>
              </w:rPr>
              <w:t>R5-240151</w:t>
            </w:r>
          </w:p>
        </w:tc>
        <w:tc>
          <w:tcPr>
            <w:tcW w:w="1597" w:type="dxa"/>
          </w:tcPr>
          <w:p w14:paraId="3A4F3C58" w14:textId="77777777" w:rsidR="003539E1" w:rsidRDefault="003539E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CCAD06B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BAA412E" w14:textId="77777777" w:rsidR="003539E1" w:rsidRDefault="003539E1" w:rsidP="00585DDF">
            <w:r>
              <w:rPr>
                <w:sz w:val="16"/>
                <w:szCs w:val="16"/>
              </w:rPr>
              <w:t>7.1.1.8.4</w:t>
            </w:r>
          </w:p>
        </w:tc>
        <w:tc>
          <w:tcPr>
            <w:tcW w:w="998" w:type="dxa"/>
          </w:tcPr>
          <w:p w14:paraId="2D937746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1C1D5F1B" w14:textId="77777777" w:rsidTr="00585DDF">
        <w:tc>
          <w:tcPr>
            <w:tcW w:w="879" w:type="dxa"/>
          </w:tcPr>
          <w:p w14:paraId="5A169320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F171861" w14:textId="77777777" w:rsidR="003539E1" w:rsidRDefault="003539E1" w:rsidP="00585DDF">
            <w:r>
              <w:rPr>
                <w:sz w:val="16"/>
                <w:szCs w:val="16"/>
              </w:rPr>
              <w:t>4233</w:t>
            </w:r>
          </w:p>
        </w:tc>
        <w:tc>
          <w:tcPr>
            <w:tcW w:w="517" w:type="dxa"/>
          </w:tcPr>
          <w:p w14:paraId="240F0E5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A5F5EC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D8422A" w14:textId="77777777" w:rsidR="003539E1" w:rsidRDefault="003539E1" w:rsidP="00585DDF">
            <w:r>
              <w:rPr>
                <w:sz w:val="16"/>
                <w:szCs w:val="16"/>
              </w:rPr>
              <w:t>Correction to redcap TC 6.1.2.27</w:t>
            </w:r>
          </w:p>
        </w:tc>
        <w:tc>
          <w:tcPr>
            <w:tcW w:w="517" w:type="dxa"/>
          </w:tcPr>
          <w:p w14:paraId="686F209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42512C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D30B25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35A325" w14:textId="77777777" w:rsidR="003539E1" w:rsidRDefault="003539E1" w:rsidP="00585DDF">
            <w:r>
              <w:rPr>
                <w:sz w:val="16"/>
                <w:szCs w:val="16"/>
              </w:rPr>
              <w:t>R5-240441</w:t>
            </w:r>
          </w:p>
        </w:tc>
        <w:tc>
          <w:tcPr>
            <w:tcW w:w="1597" w:type="dxa"/>
          </w:tcPr>
          <w:p w14:paraId="64C0947C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0D5547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98D64C6" w14:textId="77777777" w:rsidR="003539E1" w:rsidRDefault="003539E1" w:rsidP="00585DDF">
            <w:r>
              <w:rPr>
                <w:sz w:val="16"/>
                <w:szCs w:val="16"/>
              </w:rPr>
              <w:t>6.1.2.27</w:t>
            </w:r>
          </w:p>
        </w:tc>
        <w:tc>
          <w:tcPr>
            <w:tcW w:w="998" w:type="dxa"/>
          </w:tcPr>
          <w:p w14:paraId="205FF3EC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3539E1" w14:paraId="33A8D388" w14:textId="77777777" w:rsidTr="00585DDF">
        <w:tc>
          <w:tcPr>
            <w:tcW w:w="879" w:type="dxa"/>
          </w:tcPr>
          <w:p w14:paraId="2DD65564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296BB37" w14:textId="77777777" w:rsidR="003539E1" w:rsidRDefault="003539E1" w:rsidP="00585DDF">
            <w:r>
              <w:rPr>
                <w:sz w:val="16"/>
                <w:szCs w:val="16"/>
              </w:rPr>
              <w:t>4236</w:t>
            </w:r>
          </w:p>
        </w:tc>
        <w:tc>
          <w:tcPr>
            <w:tcW w:w="517" w:type="dxa"/>
          </w:tcPr>
          <w:p w14:paraId="3B98F74F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5472BA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C25264" w14:textId="77777777" w:rsidR="003539E1" w:rsidRDefault="003539E1" w:rsidP="00585DDF">
            <w:r>
              <w:rPr>
                <w:sz w:val="16"/>
                <w:szCs w:val="16"/>
              </w:rPr>
              <w:t>Correction to eDRX test case 11.7.2</w:t>
            </w:r>
          </w:p>
        </w:tc>
        <w:tc>
          <w:tcPr>
            <w:tcW w:w="517" w:type="dxa"/>
          </w:tcPr>
          <w:p w14:paraId="59DF93E1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38F880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1A2379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3A9343" w14:textId="77777777" w:rsidR="003539E1" w:rsidRDefault="003539E1" w:rsidP="00585DDF">
            <w:r>
              <w:rPr>
                <w:sz w:val="16"/>
                <w:szCs w:val="16"/>
              </w:rPr>
              <w:t>R5-240473</w:t>
            </w:r>
          </w:p>
        </w:tc>
        <w:tc>
          <w:tcPr>
            <w:tcW w:w="1597" w:type="dxa"/>
          </w:tcPr>
          <w:p w14:paraId="5D304628" w14:textId="77777777" w:rsidR="003539E1" w:rsidRDefault="003539E1" w:rsidP="00585DD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20005E0D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924D351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CBA5EA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7040E154" w14:textId="77777777" w:rsidTr="00585DDF">
        <w:tc>
          <w:tcPr>
            <w:tcW w:w="879" w:type="dxa"/>
          </w:tcPr>
          <w:p w14:paraId="6EC7D3DB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3177565" w14:textId="77777777" w:rsidR="003539E1" w:rsidRDefault="003539E1" w:rsidP="00585DDF">
            <w:r>
              <w:rPr>
                <w:sz w:val="16"/>
                <w:szCs w:val="16"/>
              </w:rPr>
              <w:t>4239</w:t>
            </w:r>
          </w:p>
        </w:tc>
        <w:tc>
          <w:tcPr>
            <w:tcW w:w="517" w:type="dxa"/>
          </w:tcPr>
          <w:p w14:paraId="35FF487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8C77A5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D6C112" w14:textId="77777777" w:rsidR="003539E1" w:rsidRDefault="003539E1" w:rsidP="00585DDF">
            <w:r>
              <w:rPr>
                <w:sz w:val="16"/>
                <w:szCs w:val="16"/>
              </w:rPr>
              <w:t>Correction to NR5GC eDRX testcase 11.7.3</w:t>
            </w:r>
          </w:p>
        </w:tc>
        <w:tc>
          <w:tcPr>
            <w:tcW w:w="517" w:type="dxa"/>
          </w:tcPr>
          <w:p w14:paraId="39B997F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08DDEA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F363067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EBA374" w14:textId="77777777" w:rsidR="003539E1" w:rsidRDefault="003539E1" w:rsidP="00585DDF">
            <w:r>
              <w:rPr>
                <w:sz w:val="16"/>
                <w:szCs w:val="16"/>
              </w:rPr>
              <w:t>R5-240511</w:t>
            </w:r>
          </w:p>
        </w:tc>
        <w:tc>
          <w:tcPr>
            <w:tcW w:w="1597" w:type="dxa"/>
          </w:tcPr>
          <w:p w14:paraId="66EA7048" w14:textId="77777777" w:rsidR="003539E1" w:rsidRDefault="003539E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AE25D83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92A3EE2" w14:textId="77777777" w:rsidR="003539E1" w:rsidRDefault="003539E1" w:rsidP="00585DDF">
            <w:r>
              <w:rPr>
                <w:sz w:val="16"/>
                <w:szCs w:val="16"/>
              </w:rPr>
              <w:t>11.7.3</w:t>
            </w:r>
          </w:p>
        </w:tc>
        <w:tc>
          <w:tcPr>
            <w:tcW w:w="998" w:type="dxa"/>
          </w:tcPr>
          <w:p w14:paraId="14BB4B3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3C782A7F" w14:textId="77777777" w:rsidTr="00585DDF">
        <w:tc>
          <w:tcPr>
            <w:tcW w:w="879" w:type="dxa"/>
          </w:tcPr>
          <w:p w14:paraId="041152BF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27A02D59" w14:textId="77777777" w:rsidR="003539E1" w:rsidRDefault="003539E1" w:rsidP="00585DDF">
            <w:r>
              <w:rPr>
                <w:sz w:val="16"/>
                <w:szCs w:val="16"/>
              </w:rPr>
              <w:t>4270</w:t>
            </w:r>
          </w:p>
        </w:tc>
        <w:tc>
          <w:tcPr>
            <w:tcW w:w="517" w:type="dxa"/>
          </w:tcPr>
          <w:p w14:paraId="46F87F8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405F57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966087" w14:textId="77777777" w:rsidR="003539E1" w:rsidRDefault="003539E1" w:rsidP="00585DDF">
            <w:r>
              <w:rPr>
                <w:sz w:val="16"/>
                <w:szCs w:val="16"/>
              </w:rPr>
              <w:t>Corrections to NR eDRX test case 11.7.1</w:t>
            </w:r>
          </w:p>
        </w:tc>
        <w:tc>
          <w:tcPr>
            <w:tcW w:w="517" w:type="dxa"/>
          </w:tcPr>
          <w:p w14:paraId="5A01DF4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E07906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28F8BD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F3599E" w14:textId="77777777" w:rsidR="003539E1" w:rsidRDefault="003539E1" w:rsidP="00585DDF">
            <w:r>
              <w:rPr>
                <w:sz w:val="16"/>
                <w:szCs w:val="16"/>
              </w:rPr>
              <w:t>R5-240657</w:t>
            </w:r>
          </w:p>
        </w:tc>
        <w:tc>
          <w:tcPr>
            <w:tcW w:w="1597" w:type="dxa"/>
          </w:tcPr>
          <w:p w14:paraId="2DC1DEF0" w14:textId="77777777" w:rsidR="003539E1" w:rsidRDefault="003539E1" w:rsidP="00585DDF">
            <w:r>
              <w:rPr>
                <w:sz w:val="16"/>
                <w:szCs w:val="16"/>
              </w:rPr>
              <w:t>Qualcomm CDMA Technologies, ANRITSU LTD, Keysight Technologies</w:t>
            </w:r>
          </w:p>
        </w:tc>
        <w:tc>
          <w:tcPr>
            <w:tcW w:w="1122" w:type="dxa"/>
          </w:tcPr>
          <w:p w14:paraId="0192742F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A7FDE20" w14:textId="77777777" w:rsidR="003539E1" w:rsidRDefault="003539E1" w:rsidP="00585DDF">
            <w:r>
              <w:rPr>
                <w:sz w:val="16"/>
                <w:szCs w:val="16"/>
              </w:rPr>
              <w:t>11.7.1</w:t>
            </w:r>
          </w:p>
        </w:tc>
        <w:tc>
          <w:tcPr>
            <w:tcW w:w="998" w:type="dxa"/>
          </w:tcPr>
          <w:p w14:paraId="46797487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13ECFB3C" w14:textId="77777777" w:rsidTr="00585DDF">
        <w:tc>
          <w:tcPr>
            <w:tcW w:w="879" w:type="dxa"/>
          </w:tcPr>
          <w:p w14:paraId="6903209A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806A550" w14:textId="77777777" w:rsidR="003539E1" w:rsidRDefault="003539E1" w:rsidP="00585DDF">
            <w:r>
              <w:rPr>
                <w:sz w:val="16"/>
                <w:szCs w:val="16"/>
              </w:rPr>
              <w:t>4307</w:t>
            </w:r>
          </w:p>
        </w:tc>
        <w:tc>
          <w:tcPr>
            <w:tcW w:w="517" w:type="dxa"/>
          </w:tcPr>
          <w:p w14:paraId="7200C115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FC265C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586845" w14:textId="77777777" w:rsidR="003539E1" w:rsidRDefault="003539E1" w:rsidP="00585DDF">
            <w:r>
              <w:rPr>
                <w:sz w:val="16"/>
                <w:szCs w:val="16"/>
              </w:rPr>
              <w:t>Correction to eDRX test case 11.7.3</w:t>
            </w:r>
          </w:p>
        </w:tc>
        <w:tc>
          <w:tcPr>
            <w:tcW w:w="517" w:type="dxa"/>
          </w:tcPr>
          <w:p w14:paraId="17A4F889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DF4E9A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7D7319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595C71F" w14:textId="77777777" w:rsidR="003539E1" w:rsidRDefault="003539E1" w:rsidP="00585DDF">
            <w:r>
              <w:rPr>
                <w:sz w:val="16"/>
                <w:szCs w:val="16"/>
              </w:rPr>
              <w:t>R5-241377</w:t>
            </w:r>
          </w:p>
        </w:tc>
        <w:tc>
          <w:tcPr>
            <w:tcW w:w="1597" w:type="dxa"/>
          </w:tcPr>
          <w:p w14:paraId="7E04A741" w14:textId="77777777" w:rsidR="003539E1" w:rsidRDefault="003539E1" w:rsidP="00585DD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13917542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E4C163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FCAFB1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</w:tbl>
    <w:p w14:paraId="056EEFC9" w14:textId="77777777" w:rsidR="003539E1" w:rsidRDefault="003539E1" w:rsidP="003539E1"/>
    <w:p w14:paraId="0BF1B456" w14:textId="77777777" w:rsidR="003539E1" w:rsidRDefault="003539E1" w:rsidP="003539E1"/>
    <w:p w14:paraId="3B7A1D76" w14:textId="77777777" w:rsidR="003539E1" w:rsidRPr="00917427" w:rsidRDefault="003539E1" w:rsidP="003539E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RP-240188</w:t>
      </w:r>
      <w:r>
        <w:rPr>
          <w:b/>
          <w:i/>
          <w:noProof/>
          <w:sz w:val="28"/>
        </w:rPr>
        <w:fldChar w:fldCharType="end"/>
      </w:r>
    </w:p>
    <w:p w14:paraId="56C8FFB9" w14:textId="77777777" w:rsidR="003539E1" w:rsidRPr="00784730" w:rsidRDefault="003539E1" w:rsidP="003539E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8073D76" w14:textId="77777777" w:rsidR="003539E1" w:rsidRPr="00050554" w:rsidRDefault="003539E1" w:rsidP="003539E1">
      <w:pPr>
        <w:rPr>
          <w:rFonts w:ascii="Arial" w:hAnsi="Arial" w:cs="Arial"/>
          <w:b/>
          <w:bCs/>
          <w:lang w:val="en-US"/>
        </w:rPr>
      </w:pPr>
    </w:p>
    <w:p w14:paraId="48CDCF3A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A93CB8D" w14:textId="77777777" w:rsidR="003539E1" w:rsidRPr="00E145B1" w:rsidRDefault="003539E1" w:rsidP="003539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2)</w:t>
      </w:r>
      <w:r>
        <w:rPr>
          <w:rFonts w:ascii="Arial" w:hAnsi="Arial" w:cs="Arial"/>
          <w:b/>
          <w:bCs/>
        </w:rPr>
        <w:fldChar w:fldCharType="end"/>
      </w:r>
    </w:p>
    <w:p w14:paraId="32F48DC8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13.3.10</w:t>
      </w:r>
      <w:r>
        <w:rPr>
          <w:rFonts w:ascii="Arial" w:hAnsi="Arial" w:cs="Arial"/>
          <w:b/>
          <w:bCs/>
        </w:rPr>
        <w:fldChar w:fldCharType="end"/>
      </w:r>
    </w:p>
    <w:p w14:paraId="6AEFF5EA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2B9FE0F" w14:textId="77777777" w:rsidR="003539E1" w:rsidRDefault="003539E1" w:rsidP="003539E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454363B" w14:textId="77777777" w:rsidR="003539E1" w:rsidRPr="004E535C" w:rsidRDefault="003539E1" w:rsidP="003539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539E1" w:rsidRPr="004E535C" w14:paraId="7314D32C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DB1326D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E853E5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E738EE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7FD9E7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8D762C9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F59A21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26A70C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BE36701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DF35D91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59531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9D5D49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B49EEB7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E57A2FF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539E1" w14:paraId="37EAA869" w14:textId="77777777" w:rsidTr="00585DDF">
        <w:tc>
          <w:tcPr>
            <w:tcW w:w="879" w:type="dxa"/>
          </w:tcPr>
          <w:p w14:paraId="00F62437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DD814BD" w14:textId="77777777" w:rsidR="003539E1" w:rsidRDefault="003539E1" w:rsidP="00585DDF">
            <w:r>
              <w:rPr>
                <w:sz w:val="16"/>
                <w:szCs w:val="16"/>
              </w:rPr>
              <w:t>2893</w:t>
            </w:r>
          </w:p>
        </w:tc>
        <w:tc>
          <w:tcPr>
            <w:tcW w:w="517" w:type="dxa"/>
          </w:tcPr>
          <w:p w14:paraId="65A090C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DFA3F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A25456" w14:textId="77777777" w:rsidR="003539E1" w:rsidRDefault="003539E1" w:rsidP="00585DDF">
            <w:r>
              <w:rPr>
                <w:sz w:val="16"/>
                <w:szCs w:val="16"/>
              </w:rPr>
              <w:t>Resubmission of Annex B Corrections to BWP RMCs and configurations for RedCap RRM TCs</w:t>
            </w:r>
          </w:p>
        </w:tc>
        <w:tc>
          <w:tcPr>
            <w:tcW w:w="517" w:type="dxa"/>
          </w:tcPr>
          <w:p w14:paraId="478A28A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467E77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D6E4F0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D9C6E9" w14:textId="77777777" w:rsidR="003539E1" w:rsidRDefault="003539E1" w:rsidP="00585DDF">
            <w:r>
              <w:rPr>
                <w:sz w:val="16"/>
                <w:szCs w:val="16"/>
              </w:rPr>
              <w:t>R5-240449</w:t>
            </w:r>
          </w:p>
        </w:tc>
        <w:tc>
          <w:tcPr>
            <w:tcW w:w="1597" w:type="dxa"/>
          </w:tcPr>
          <w:p w14:paraId="5CB0A18C" w14:textId="77777777" w:rsidR="003539E1" w:rsidRDefault="003539E1" w:rsidP="00585DDF">
            <w:r>
              <w:rPr>
                <w:sz w:val="16"/>
                <w:szCs w:val="16"/>
              </w:rPr>
              <w:t>ETSI MCC (  Huawei, HiSilicon, Starpoint)</w:t>
            </w:r>
          </w:p>
        </w:tc>
        <w:tc>
          <w:tcPr>
            <w:tcW w:w="1122" w:type="dxa"/>
          </w:tcPr>
          <w:p w14:paraId="7F326DF1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CB0C0F1" w14:textId="77777777" w:rsidR="003539E1" w:rsidRDefault="003539E1" w:rsidP="00585DDF">
            <w:r>
              <w:rPr>
                <w:sz w:val="16"/>
                <w:szCs w:val="16"/>
              </w:rPr>
              <w:t>A.8A.1, A.8A.2</w:t>
            </w:r>
          </w:p>
        </w:tc>
        <w:tc>
          <w:tcPr>
            <w:tcW w:w="998" w:type="dxa"/>
          </w:tcPr>
          <w:p w14:paraId="33E6CA46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78228549" w14:textId="77777777" w:rsidTr="00585DDF">
        <w:tc>
          <w:tcPr>
            <w:tcW w:w="879" w:type="dxa"/>
          </w:tcPr>
          <w:p w14:paraId="404B9AD6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F7FE3A7" w14:textId="77777777" w:rsidR="003539E1" w:rsidRDefault="003539E1" w:rsidP="00585DDF">
            <w:r>
              <w:rPr>
                <w:sz w:val="16"/>
                <w:szCs w:val="16"/>
              </w:rPr>
              <w:t>2901</w:t>
            </w:r>
          </w:p>
        </w:tc>
        <w:tc>
          <w:tcPr>
            <w:tcW w:w="517" w:type="dxa"/>
          </w:tcPr>
          <w:p w14:paraId="584D445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430902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BD57EF" w14:textId="77777777" w:rsidR="003539E1" w:rsidRDefault="003539E1" w:rsidP="00585DDF">
            <w:r>
              <w:rPr>
                <w:sz w:val="16"/>
                <w:szCs w:val="16"/>
              </w:rPr>
              <w:t>Addition of RedCap RRM test case 17.5.3.1.1</w:t>
            </w:r>
          </w:p>
        </w:tc>
        <w:tc>
          <w:tcPr>
            <w:tcW w:w="517" w:type="dxa"/>
          </w:tcPr>
          <w:p w14:paraId="67E34D3B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16AF5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52884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440C67" w14:textId="77777777" w:rsidR="003539E1" w:rsidRDefault="003539E1" w:rsidP="00585DDF">
            <w:r>
              <w:rPr>
                <w:sz w:val="16"/>
                <w:szCs w:val="16"/>
              </w:rPr>
              <w:t>R5-240681</w:t>
            </w:r>
          </w:p>
        </w:tc>
        <w:tc>
          <w:tcPr>
            <w:tcW w:w="1597" w:type="dxa"/>
          </w:tcPr>
          <w:p w14:paraId="799C8CD4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5D390D0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0672F57" w14:textId="77777777" w:rsidR="003539E1" w:rsidRDefault="003539E1" w:rsidP="00585DDF">
            <w:r>
              <w:rPr>
                <w:sz w:val="16"/>
                <w:szCs w:val="16"/>
              </w:rPr>
              <w:t>17.5.3.1.0 (new), 17.5.3.1.1 (new)</w:t>
            </w:r>
          </w:p>
        </w:tc>
        <w:tc>
          <w:tcPr>
            <w:tcW w:w="998" w:type="dxa"/>
          </w:tcPr>
          <w:p w14:paraId="318FE3CA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B9CB9A3" w14:textId="77777777" w:rsidTr="00585DDF">
        <w:tc>
          <w:tcPr>
            <w:tcW w:w="879" w:type="dxa"/>
          </w:tcPr>
          <w:p w14:paraId="5F60379B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9421957" w14:textId="77777777" w:rsidR="003539E1" w:rsidRDefault="003539E1" w:rsidP="00585DDF">
            <w:r>
              <w:rPr>
                <w:sz w:val="16"/>
                <w:szCs w:val="16"/>
              </w:rPr>
              <w:t>2902</w:t>
            </w:r>
          </w:p>
        </w:tc>
        <w:tc>
          <w:tcPr>
            <w:tcW w:w="517" w:type="dxa"/>
          </w:tcPr>
          <w:p w14:paraId="47D2E4E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A3C0D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29D2EC" w14:textId="77777777" w:rsidR="003539E1" w:rsidRDefault="003539E1" w:rsidP="00585DDF">
            <w:r>
              <w:rPr>
                <w:sz w:val="16"/>
                <w:szCs w:val="16"/>
              </w:rPr>
              <w:t>Addition of RedCap RRM test case 17.5.3.2.1</w:t>
            </w:r>
          </w:p>
        </w:tc>
        <w:tc>
          <w:tcPr>
            <w:tcW w:w="517" w:type="dxa"/>
          </w:tcPr>
          <w:p w14:paraId="508D60E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CB79F6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12B41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931159" w14:textId="77777777" w:rsidR="003539E1" w:rsidRDefault="003539E1" w:rsidP="00585DDF">
            <w:r>
              <w:rPr>
                <w:sz w:val="16"/>
                <w:szCs w:val="16"/>
              </w:rPr>
              <w:t>R5-240682</w:t>
            </w:r>
          </w:p>
        </w:tc>
        <w:tc>
          <w:tcPr>
            <w:tcW w:w="1597" w:type="dxa"/>
          </w:tcPr>
          <w:p w14:paraId="500D5202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0FE5ED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EF48EB6" w14:textId="77777777" w:rsidR="003539E1" w:rsidRDefault="003539E1" w:rsidP="00585DDF">
            <w:r>
              <w:rPr>
                <w:sz w:val="16"/>
                <w:szCs w:val="16"/>
              </w:rPr>
              <w:t>17.5.3.2.0 (new), 17.5.3.2.1 (new)</w:t>
            </w:r>
          </w:p>
        </w:tc>
        <w:tc>
          <w:tcPr>
            <w:tcW w:w="998" w:type="dxa"/>
          </w:tcPr>
          <w:p w14:paraId="4713BF3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78405316" w14:textId="77777777" w:rsidTr="00585DDF">
        <w:tc>
          <w:tcPr>
            <w:tcW w:w="879" w:type="dxa"/>
          </w:tcPr>
          <w:p w14:paraId="268A95AE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D9D0A88" w14:textId="77777777" w:rsidR="003539E1" w:rsidRDefault="003539E1" w:rsidP="00585DDF">
            <w:r>
              <w:rPr>
                <w:sz w:val="16"/>
                <w:szCs w:val="16"/>
              </w:rPr>
              <w:t>2903</w:t>
            </w:r>
          </w:p>
        </w:tc>
        <w:tc>
          <w:tcPr>
            <w:tcW w:w="517" w:type="dxa"/>
          </w:tcPr>
          <w:p w14:paraId="7CA9C078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49BD3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ECF07A" w14:textId="77777777" w:rsidR="003539E1" w:rsidRDefault="003539E1" w:rsidP="00585DDF">
            <w:r>
              <w:rPr>
                <w:sz w:val="16"/>
                <w:szCs w:val="16"/>
              </w:rPr>
              <w:t>Addition of RedCap RRM test case 17.5.5.1.1</w:t>
            </w:r>
          </w:p>
        </w:tc>
        <w:tc>
          <w:tcPr>
            <w:tcW w:w="517" w:type="dxa"/>
          </w:tcPr>
          <w:p w14:paraId="56D237B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B00E3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21E67A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7BBF1E" w14:textId="77777777" w:rsidR="003539E1" w:rsidRDefault="003539E1" w:rsidP="00585DDF">
            <w:r>
              <w:rPr>
                <w:sz w:val="16"/>
                <w:szCs w:val="16"/>
              </w:rPr>
              <w:t>R5-240683</w:t>
            </w:r>
          </w:p>
        </w:tc>
        <w:tc>
          <w:tcPr>
            <w:tcW w:w="1597" w:type="dxa"/>
          </w:tcPr>
          <w:p w14:paraId="6D5FE459" w14:textId="77777777" w:rsidR="003539E1" w:rsidRDefault="003539E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12C80D51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FB38DF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59A5F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A6CB8E4" w14:textId="77777777" w:rsidTr="00585DDF">
        <w:tc>
          <w:tcPr>
            <w:tcW w:w="879" w:type="dxa"/>
          </w:tcPr>
          <w:p w14:paraId="56C05DD7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CDCDBD8" w14:textId="77777777" w:rsidR="003539E1" w:rsidRDefault="003539E1" w:rsidP="00585DDF">
            <w:r>
              <w:rPr>
                <w:sz w:val="16"/>
                <w:szCs w:val="16"/>
              </w:rPr>
              <w:t>2904</w:t>
            </w:r>
          </w:p>
        </w:tc>
        <w:tc>
          <w:tcPr>
            <w:tcW w:w="517" w:type="dxa"/>
          </w:tcPr>
          <w:p w14:paraId="2FEAC609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BC159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9454C3" w14:textId="77777777" w:rsidR="003539E1" w:rsidRDefault="003539E1" w:rsidP="00585DDF">
            <w:r>
              <w:rPr>
                <w:sz w:val="16"/>
                <w:szCs w:val="16"/>
              </w:rPr>
              <w:t>Addition of RedCap RRM test case 17.5.5.2.1</w:t>
            </w:r>
          </w:p>
        </w:tc>
        <w:tc>
          <w:tcPr>
            <w:tcW w:w="517" w:type="dxa"/>
          </w:tcPr>
          <w:p w14:paraId="738484B1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E381EC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FC0BE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F60AC13" w14:textId="77777777" w:rsidR="003539E1" w:rsidRDefault="003539E1" w:rsidP="00585DDF">
            <w:r>
              <w:rPr>
                <w:sz w:val="16"/>
                <w:szCs w:val="16"/>
              </w:rPr>
              <w:t>R5-240684</w:t>
            </w:r>
          </w:p>
        </w:tc>
        <w:tc>
          <w:tcPr>
            <w:tcW w:w="1597" w:type="dxa"/>
          </w:tcPr>
          <w:p w14:paraId="6AB63FF9" w14:textId="77777777" w:rsidR="003539E1" w:rsidRDefault="003539E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CC12306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86988C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B10DD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3B1158F" w14:textId="77777777" w:rsidTr="00585DDF">
        <w:tc>
          <w:tcPr>
            <w:tcW w:w="879" w:type="dxa"/>
          </w:tcPr>
          <w:p w14:paraId="07FDB6C2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B58DF3C" w14:textId="77777777" w:rsidR="003539E1" w:rsidRDefault="003539E1" w:rsidP="00585DDF">
            <w:r>
              <w:rPr>
                <w:sz w:val="16"/>
                <w:szCs w:val="16"/>
              </w:rPr>
              <w:t>2905</w:t>
            </w:r>
          </w:p>
        </w:tc>
        <w:tc>
          <w:tcPr>
            <w:tcW w:w="517" w:type="dxa"/>
          </w:tcPr>
          <w:p w14:paraId="0B78C17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A29C57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549298" w14:textId="77777777" w:rsidR="003539E1" w:rsidRDefault="003539E1" w:rsidP="00585DDF">
            <w:r>
              <w:rPr>
                <w:sz w:val="16"/>
                <w:szCs w:val="16"/>
              </w:rPr>
              <w:t>Addition of RedCap RRM test case 17.5.6.1</w:t>
            </w:r>
          </w:p>
        </w:tc>
        <w:tc>
          <w:tcPr>
            <w:tcW w:w="517" w:type="dxa"/>
          </w:tcPr>
          <w:p w14:paraId="7E8894A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BBB6CA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460416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BBA7E22" w14:textId="77777777" w:rsidR="003539E1" w:rsidRDefault="003539E1" w:rsidP="00585DDF">
            <w:r>
              <w:rPr>
                <w:sz w:val="16"/>
                <w:szCs w:val="16"/>
              </w:rPr>
              <w:t>R5-240685</w:t>
            </w:r>
          </w:p>
        </w:tc>
        <w:tc>
          <w:tcPr>
            <w:tcW w:w="1597" w:type="dxa"/>
          </w:tcPr>
          <w:p w14:paraId="6C85DD81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68F8124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A5A35D8" w14:textId="77777777" w:rsidR="003539E1" w:rsidRDefault="003539E1" w:rsidP="00585DDF">
            <w:r>
              <w:rPr>
                <w:sz w:val="16"/>
                <w:szCs w:val="16"/>
              </w:rPr>
              <w:t>17.5.6.0 (new), 17.5.6.1 (new)</w:t>
            </w:r>
          </w:p>
        </w:tc>
        <w:tc>
          <w:tcPr>
            <w:tcW w:w="998" w:type="dxa"/>
          </w:tcPr>
          <w:p w14:paraId="61D06B4B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F13265A" w14:textId="77777777" w:rsidTr="00585DDF">
        <w:tc>
          <w:tcPr>
            <w:tcW w:w="879" w:type="dxa"/>
          </w:tcPr>
          <w:p w14:paraId="0B94C55A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563BC39" w14:textId="77777777" w:rsidR="003539E1" w:rsidRDefault="003539E1" w:rsidP="00585DDF">
            <w:r>
              <w:rPr>
                <w:sz w:val="16"/>
                <w:szCs w:val="16"/>
              </w:rPr>
              <w:t>2906</w:t>
            </w:r>
          </w:p>
        </w:tc>
        <w:tc>
          <w:tcPr>
            <w:tcW w:w="517" w:type="dxa"/>
          </w:tcPr>
          <w:p w14:paraId="3E38CF3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7167A4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A1B414" w14:textId="77777777" w:rsidR="003539E1" w:rsidRDefault="003539E1" w:rsidP="00585DDF">
            <w:r>
              <w:rPr>
                <w:sz w:val="16"/>
                <w:szCs w:val="16"/>
              </w:rPr>
              <w:t>Addition of RedCap RRM test case 17.7.1.1</w:t>
            </w:r>
          </w:p>
        </w:tc>
        <w:tc>
          <w:tcPr>
            <w:tcW w:w="517" w:type="dxa"/>
          </w:tcPr>
          <w:p w14:paraId="2F86314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1CDAEA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0071B59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BB10517" w14:textId="77777777" w:rsidR="003539E1" w:rsidRDefault="003539E1" w:rsidP="00585DDF">
            <w:r>
              <w:rPr>
                <w:sz w:val="16"/>
                <w:szCs w:val="16"/>
              </w:rPr>
              <w:t>R5-240686</w:t>
            </w:r>
          </w:p>
        </w:tc>
        <w:tc>
          <w:tcPr>
            <w:tcW w:w="1597" w:type="dxa"/>
          </w:tcPr>
          <w:p w14:paraId="111D2271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5BF0FC9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DCD577B" w14:textId="77777777" w:rsidR="003539E1" w:rsidRDefault="003539E1" w:rsidP="00585DDF">
            <w:r>
              <w:rPr>
                <w:sz w:val="16"/>
                <w:szCs w:val="16"/>
              </w:rPr>
              <w:t>17.7.1.0 (new), 17.7.1.1 (new)</w:t>
            </w:r>
          </w:p>
        </w:tc>
        <w:tc>
          <w:tcPr>
            <w:tcW w:w="998" w:type="dxa"/>
          </w:tcPr>
          <w:p w14:paraId="39A1CBC5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3539E1" w14:paraId="1FB3FFE0" w14:textId="77777777" w:rsidTr="00585DDF">
        <w:tc>
          <w:tcPr>
            <w:tcW w:w="879" w:type="dxa"/>
          </w:tcPr>
          <w:p w14:paraId="6CB2FFBE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</w:tcPr>
          <w:p w14:paraId="2A0A0CF1" w14:textId="77777777" w:rsidR="003539E1" w:rsidRDefault="003539E1" w:rsidP="00585DDF">
            <w:r>
              <w:rPr>
                <w:sz w:val="16"/>
                <w:szCs w:val="16"/>
              </w:rPr>
              <w:t>2907</w:t>
            </w:r>
          </w:p>
        </w:tc>
        <w:tc>
          <w:tcPr>
            <w:tcW w:w="517" w:type="dxa"/>
          </w:tcPr>
          <w:p w14:paraId="5E9F493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C80697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B19942" w14:textId="77777777" w:rsidR="003539E1" w:rsidRDefault="003539E1" w:rsidP="00585DDF">
            <w:r>
              <w:rPr>
                <w:sz w:val="16"/>
                <w:szCs w:val="16"/>
              </w:rPr>
              <w:t>Addition of RedCap RRM test case 17.7.1.2</w:t>
            </w:r>
          </w:p>
        </w:tc>
        <w:tc>
          <w:tcPr>
            <w:tcW w:w="517" w:type="dxa"/>
          </w:tcPr>
          <w:p w14:paraId="535160F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023527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BE0D4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D115827" w14:textId="77777777" w:rsidR="003539E1" w:rsidRDefault="003539E1" w:rsidP="00585DDF">
            <w:r>
              <w:rPr>
                <w:sz w:val="16"/>
                <w:szCs w:val="16"/>
              </w:rPr>
              <w:t>R5-240687</w:t>
            </w:r>
          </w:p>
        </w:tc>
        <w:tc>
          <w:tcPr>
            <w:tcW w:w="1597" w:type="dxa"/>
          </w:tcPr>
          <w:p w14:paraId="1D6FC2D0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9155BD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9932BFE" w14:textId="77777777" w:rsidR="003539E1" w:rsidRDefault="003539E1" w:rsidP="00585DDF">
            <w:r>
              <w:rPr>
                <w:sz w:val="16"/>
                <w:szCs w:val="16"/>
              </w:rPr>
              <w:t>17.7.1.2 (new)</w:t>
            </w:r>
          </w:p>
        </w:tc>
        <w:tc>
          <w:tcPr>
            <w:tcW w:w="998" w:type="dxa"/>
          </w:tcPr>
          <w:p w14:paraId="7E0BA48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D8F1C3F" w14:textId="77777777" w:rsidTr="00585DDF">
        <w:tc>
          <w:tcPr>
            <w:tcW w:w="879" w:type="dxa"/>
          </w:tcPr>
          <w:p w14:paraId="576C01A0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5873B61" w14:textId="77777777" w:rsidR="003539E1" w:rsidRDefault="003539E1" w:rsidP="00585DDF">
            <w:r>
              <w:rPr>
                <w:sz w:val="16"/>
                <w:szCs w:val="16"/>
              </w:rPr>
              <w:t>2908</w:t>
            </w:r>
          </w:p>
        </w:tc>
        <w:tc>
          <w:tcPr>
            <w:tcW w:w="517" w:type="dxa"/>
          </w:tcPr>
          <w:p w14:paraId="0FFDD36E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A4D89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16B49C" w14:textId="77777777" w:rsidR="003539E1" w:rsidRDefault="003539E1" w:rsidP="00585DDF">
            <w:r>
              <w:rPr>
                <w:sz w:val="16"/>
                <w:szCs w:val="16"/>
              </w:rPr>
              <w:t>Addition of RedCap RRM test case 17.7.2.1</w:t>
            </w:r>
          </w:p>
        </w:tc>
        <w:tc>
          <w:tcPr>
            <w:tcW w:w="517" w:type="dxa"/>
          </w:tcPr>
          <w:p w14:paraId="441B99A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E201AA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666D5D7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264EFB" w14:textId="77777777" w:rsidR="003539E1" w:rsidRDefault="003539E1" w:rsidP="00585DDF">
            <w:r>
              <w:rPr>
                <w:sz w:val="16"/>
                <w:szCs w:val="16"/>
              </w:rPr>
              <w:t>R5-240688</w:t>
            </w:r>
          </w:p>
        </w:tc>
        <w:tc>
          <w:tcPr>
            <w:tcW w:w="1597" w:type="dxa"/>
          </w:tcPr>
          <w:p w14:paraId="02B0BDAB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168EB5D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11A2900" w14:textId="77777777" w:rsidR="003539E1" w:rsidRDefault="003539E1" w:rsidP="00585DDF">
            <w:r>
              <w:rPr>
                <w:sz w:val="16"/>
                <w:szCs w:val="16"/>
              </w:rPr>
              <w:t>17.7.2.0 (new), 17.7.2.1 (new)</w:t>
            </w:r>
          </w:p>
        </w:tc>
        <w:tc>
          <w:tcPr>
            <w:tcW w:w="998" w:type="dxa"/>
          </w:tcPr>
          <w:p w14:paraId="23A3CA2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474B582A" w14:textId="77777777" w:rsidTr="00585DDF">
        <w:tc>
          <w:tcPr>
            <w:tcW w:w="879" w:type="dxa"/>
          </w:tcPr>
          <w:p w14:paraId="563B942C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6B03C6B" w14:textId="77777777" w:rsidR="003539E1" w:rsidRDefault="003539E1" w:rsidP="00585DDF">
            <w:r>
              <w:rPr>
                <w:sz w:val="16"/>
                <w:szCs w:val="16"/>
              </w:rPr>
              <w:t>2909</w:t>
            </w:r>
          </w:p>
        </w:tc>
        <w:tc>
          <w:tcPr>
            <w:tcW w:w="517" w:type="dxa"/>
          </w:tcPr>
          <w:p w14:paraId="720AA5F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8CFCEC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CFB2A4" w14:textId="77777777" w:rsidR="003539E1" w:rsidRDefault="003539E1" w:rsidP="00585DDF">
            <w:r>
              <w:rPr>
                <w:sz w:val="16"/>
                <w:szCs w:val="16"/>
              </w:rPr>
              <w:t>Addition of RedCap RRM test case 17.7.2.2</w:t>
            </w:r>
          </w:p>
        </w:tc>
        <w:tc>
          <w:tcPr>
            <w:tcW w:w="517" w:type="dxa"/>
          </w:tcPr>
          <w:p w14:paraId="6F050D4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DC2701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BD117B9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87DD31" w14:textId="77777777" w:rsidR="003539E1" w:rsidRDefault="003539E1" w:rsidP="00585DDF">
            <w:r>
              <w:rPr>
                <w:sz w:val="16"/>
                <w:szCs w:val="16"/>
              </w:rPr>
              <w:t>R5-240689</w:t>
            </w:r>
          </w:p>
        </w:tc>
        <w:tc>
          <w:tcPr>
            <w:tcW w:w="1597" w:type="dxa"/>
          </w:tcPr>
          <w:p w14:paraId="6A3D5121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5E3EE5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39FC437" w14:textId="77777777" w:rsidR="003539E1" w:rsidRDefault="003539E1" w:rsidP="00585DDF">
            <w:r>
              <w:rPr>
                <w:sz w:val="16"/>
                <w:szCs w:val="16"/>
              </w:rPr>
              <w:t>17.7.2.2 (new)</w:t>
            </w:r>
          </w:p>
        </w:tc>
        <w:tc>
          <w:tcPr>
            <w:tcW w:w="998" w:type="dxa"/>
          </w:tcPr>
          <w:p w14:paraId="13373079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0906E48" w14:textId="77777777" w:rsidTr="00585DDF">
        <w:tc>
          <w:tcPr>
            <w:tcW w:w="879" w:type="dxa"/>
          </w:tcPr>
          <w:p w14:paraId="308224AA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BC56CB2" w14:textId="77777777" w:rsidR="003539E1" w:rsidRDefault="003539E1" w:rsidP="00585DDF">
            <w:r>
              <w:rPr>
                <w:sz w:val="16"/>
                <w:szCs w:val="16"/>
              </w:rPr>
              <w:t>2910</w:t>
            </w:r>
          </w:p>
        </w:tc>
        <w:tc>
          <w:tcPr>
            <w:tcW w:w="517" w:type="dxa"/>
          </w:tcPr>
          <w:p w14:paraId="2FE7A176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29F99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581761" w14:textId="77777777" w:rsidR="003539E1" w:rsidRDefault="003539E1" w:rsidP="00585DDF">
            <w:r>
              <w:rPr>
                <w:sz w:val="16"/>
                <w:szCs w:val="16"/>
              </w:rPr>
              <w:t>Addition of RedCap RRM test case 17.7.3.1</w:t>
            </w:r>
          </w:p>
        </w:tc>
        <w:tc>
          <w:tcPr>
            <w:tcW w:w="517" w:type="dxa"/>
          </w:tcPr>
          <w:p w14:paraId="0385A6B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58FF4A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64680B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9C3D2B9" w14:textId="77777777" w:rsidR="003539E1" w:rsidRDefault="003539E1" w:rsidP="00585DDF">
            <w:r>
              <w:rPr>
                <w:sz w:val="16"/>
                <w:szCs w:val="16"/>
              </w:rPr>
              <w:t>R5-240690</w:t>
            </w:r>
          </w:p>
        </w:tc>
        <w:tc>
          <w:tcPr>
            <w:tcW w:w="1597" w:type="dxa"/>
          </w:tcPr>
          <w:p w14:paraId="68780DE6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0BA12C9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D6F87E1" w14:textId="77777777" w:rsidR="003539E1" w:rsidRDefault="003539E1" w:rsidP="00585DDF">
            <w:r>
              <w:rPr>
                <w:sz w:val="16"/>
                <w:szCs w:val="16"/>
              </w:rPr>
              <w:t>17.7.3.0 (new), 17.7.3.1 (new)</w:t>
            </w:r>
          </w:p>
        </w:tc>
        <w:tc>
          <w:tcPr>
            <w:tcW w:w="998" w:type="dxa"/>
          </w:tcPr>
          <w:p w14:paraId="1ABC9AEE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6B710D5" w14:textId="77777777" w:rsidTr="00585DDF">
        <w:tc>
          <w:tcPr>
            <w:tcW w:w="879" w:type="dxa"/>
          </w:tcPr>
          <w:p w14:paraId="4FE3A77B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B9D0607" w14:textId="77777777" w:rsidR="003539E1" w:rsidRDefault="003539E1" w:rsidP="00585DDF">
            <w:r>
              <w:rPr>
                <w:sz w:val="16"/>
                <w:szCs w:val="16"/>
              </w:rPr>
              <w:t>2911</w:t>
            </w:r>
          </w:p>
        </w:tc>
        <w:tc>
          <w:tcPr>
            <w:tcW w:w="517" w:type="dxa"/>
          </w:tcPr>
          <w:p w14:paraId="01FD2D6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C3DA27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94EF2D" w14:textId="77777777" w:rsidR="003539E1" w:rsidRDefault="003539E1" w:rsidP="00585DDF">
            <w:r>
              <w:rPr>
                <w:sz w:val="16"/>
                <w:szCs w:val="16"/>
              </w:rPr>
              <w:t>Addition of RedCap RRM test case 17.7.3.2</w:t>
            </w:r>
          </w:p>
        </w:tc>
        <w:tc>
          <w:tcPr>
            <w:tcW w:w="517" w:type="dxa"/>
          </w:tcPr>
          <w:p w14:paraId="38A8562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FD267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6B8EA4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F00CA8F" w14:textId="77777777" w:rsidR="003539E1" w:rsidRDefault="003539E1" w:rsidP="00585DDF">
            <w:r>
              <w:rPr>
                <w:sz w:val="16"/>
                <w:szCs w:val="16"/>
              </w:rPr>
              <w:t>R5-240691</w:t>
            </w:r>
          </w:p>
        </w:tc>
        <w:tc>
          <w:tcPr>
            <w:tcW w:w="1597" w:type="dxa"/>
          </w:tcPr>
          <w:p w14:paraId="5C67BA32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25EFFE3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18B5445" w14:textId="77777777" w:rsidR="003539E1" w:rsidRDefault="003539E1" w:rsidP="00585DDF">
            <w:r>
              <w:rPr>
                <w:sz w:val="16"/>
                <w:szCs w:val="16"/>
              </w:rPr>
              <w:t>17.7.3.2 (new)</w:t>
            </w:r>
          </w:p>
        </w:tc>
        <w:tc>
          <w:tcPr>
            <w:tcW w:w="998" w:type="dxa"/>
          </w:tcPr>
          <w:p w14:paraId="392CCCBC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4B3C2832" w14:textId="77777777" w:rsidTr="00585DDF">
        <w:tc>
          <w:tcPr>
            <w:tcW w:w="879" w:type="dxa"/>
          </w:tcPr>
          <w:p w14:paraId="380D6843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565A49C" w14:textId="77777777" w:rsidR="003539E1" w:rsidRDefault="003539E1" w:rsidP="00585DDF">
            <w:r>
              <w:rPr>
                <w:sz w:val="16"/>
                <w:szCs w:val="16"/>
              </w:rPr>
              <w:t>2912</w:t>
            </w:r>
          </w:p>
        </w:tc>
        <w:tc>
          <w:tcPr>
            <w:tcW w:w="517" w:type="dxa"/>
          </w:tcPr>
          <w:p w14:paraId="5768DF72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50EC1B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7EC3E4" w14:textId="77777777" w:rsidR="003539E1" w:rsidRDefault="003539E1" w:rsidP="00585DDF">
            <w:r>
              <w:rPr>
                <w:sz w:val="16"/>
                <w:szCs w:val="16"/>
              </w:rPr>
              <w:t>Addition of RedCap RRM test case 17.7.4.1</w:t>
            </w:r>
          </w:p>
        </w:tc>
        <w:tc>
          <w:tcPr>
            <w:tcW w:w="517" w:type="dxa"/>
          </w:tcPr>
          <w:p w14:paraId="1E2DD3E1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260E3E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1FD408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A088D9" w14:textId="77777777" w:rsidR="003539E1" w:rsidRDefault="003539E1" w:rsidP="00585DDF">
            <w:r>
              <w:rPr>
                <w:sz w:val="16"/>
                <w:szCs w:val="16"/>
              </w:rPr>
              <w:t>R5-240692</w:t>
            </w:r>
          </w:p>
        </w:tc>
        <w:tc>
          <w:tcPr>
            <w:tcW w:w="1597" w:type="dxa"/>
          </w:tcPr>
          <w:p w14:paraId="58AEF3ED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D0B81E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4343BC1" w14:textId="77777777" w:rsidR="003539E1" w:rsidRDefault="003539E1" w:rsidP="00585DDF">
            <w:r>
              <w:rPr>
                <w:sz w:val="16"/>
                <w:szCs w:val="16"/>
              </w:rPr>
              <w:t>17.7.4.0 (new), 17.7.4.1 (new)</w:t>
            </w:r>
          </w:p>
        </w:tc>
        <w:tc>
          <w:tcPr>
            <w:tcW w:w="998" w:type="dxa"/>
          </w:tcPr>
          <w:p w14:paraId="22E52153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5ECBD0A" w14:textId="77777777" w:rsidTr="00585DDF">
        <w:tc>
          <w:tcPr>
            <w:tcW w:w="879" w:type="dxa"/>
          </w:tcPr>
          <w:p w14:paraId="5DDEE519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B07CF3E" w14:textId="77777777" w:rsidR="003539E1" w:rsidRDefault="003539E1" w:rsidP="00585DDF">
            <w:r>
              <w:rPr>
                <w:sz w:val="16"/>
                <w:szCs w:val="16"/>
              </w:rPr>
              <w:t>2915</w:t>
            </w:r>
          </w:p>
        </w:tc>
        <w:tc>
          <w:tcPr>
            <w:tcW w:w="517" w:type="dxa"/>
          </w:tcPr>
          <w:p w14:paraId="05A64B3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A0B16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C2CB9B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16.5.2.3</w:t>
            </w:r>
          </w:p>
        </w:tc>
        <w:tc>
          <w:tcPr>
            <w:tcW w:w="517" w:type="dxa"/>
          </w:tcPr>
          <w:p w14:paraId="2E09D79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9FC2D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02CB4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3C874D" w14:textId="77777777" w:rsidR="003539E1" w:rsidRDefault="003539E1" w:rsidP="00585DDF">
            <w:r>
              <w:rPr>
                <w:sz w:val="16"/>
                <w:szCs w:val="16"/>
              </w:rPr>
              <w:t>R5-240695</w:t>
            </w:r>
          </w:p>
        </w:tc>
        <w:tc>
          <w:tcPr>
            <w:tcW w:w="1597" w:type="dxa"/>
          </w:tcPr>
          <w:p w14:paraId="391F9D91" w14:textId="77777777" w:rsidR="003539E1" w:rsidRDefault="003539E1" w:rsidP="00585DDF">
            <w:r>
              <w:rPr>
                <w:sz w:val="16"/>
                <w:szCs w:val="16"/>
              </w:rPr>
              <w:t>Huawei,HiSilicon,Starpoint</w:t>
            </w:r>
          </w:p>
        </w:tc>
        <w:tc>
          <w:tcPr>
            <w:tcW w:w="1122" w:type="dxa"/>
          </w:tcPr>
          <w:p w14:paraId="0CECA29D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D2719D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16CE1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7F40F22A" w14:textId="77777777" w:rsidTr="00585DDF">
        <w:tc>
          <w:tcPr>
            <w:tcW w:w="879" w:type="dxa"/>
          </w:tcPr>
          <w:p w14:paraId="761D186C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53EE7BC" w14:textId="77777777" w:rsidR="003539E1" w:rsidRDefault="003539E1" w:rsidP="00585DDF">
            <w:r>
              <w:rPr>
                <w:sz w:val="16"/>
                <w:szCs w:val="16"/>
              </w:rPr>
              <w:t>2916</w:t>
            </w:r>
          </w:p>
        </w:tc>
        <w:tc>
          <w:tcPr>
            <w:tcW w:w="517" w:type="dxa"/>
          </w:tcPr>
          <w:p w14:paraId="694D04E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C27B3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FEEB7E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16.5.4.1 and 16.5.4.2</w:t>
            </w:r>
          </w:p>
        </w:tc>
        <w:tc>
          <w:tcPr>
            <w:tcW w:w="517" w:type="dxa"/>
          </w:tcPr>
          <w:p w14:paraId="4B9CFED0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E85AA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EBE5B5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D82D72" w14:textId="77777777" w:rsidR="003539E1" w:rsidRDefault="003539E1" w:rsidP="00585DDF">
            <w:r>
              <w:rPr>
                <w:sz w:val="16"/>
                <w:szCs w:val="16"/>
              </w:rPr>
              <w:t>R5-240696</w:t>
            </w:r>
          </w:p>
        </w:tc>
        <w:tc>
          <w:tcPr>
            <w:tcW w:w="1597" w:type="dxa"/>
          </w:tcPr>
          <w:p w14:paraId="505415FA" w14:textId="77777777" w:rsidR="003539E1" w:rsidRDefault="003539E1" w:rsidP="00585DDF">
            <w:r>
              <w:rPr>
                <w:sz w:val="16"/>
                <w:szCs w:val="16"/>
              </w:rPr>
              <w:t>Huawei,HiSilicon,Starpoint</w:t>
            </w:r>
          </w:p>
        </w:tc>
        <w:tc>
          <w:tcPr>
            <w:tcW w:w="1122" w:type="dxa"/>
          </w:tcPr>
          <w:p w14:paraId="44DBEE10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448B84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D234D0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2AA9A47A" w14:textId="77777777" w:rsidTr="00585DDF">
        <w:tc>
          <w:tcPr>
            <w:tcW w:w="879" w:type="dxa"/>
          </w:tcPr>
          <w:p w14:paraId="799736F5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9243F07" w14:textId="77777777" w:rsidR="003539E1" w:rsidRDefault="003539E1" w:rsidP="00585DDF">
            <w:r>
              <w:rPr>
                <w:sz w:val="16"/>
                <w:szCs w:val="16"/>
              </w:rPr>
              <w:t>2917</w:t>
            </w:r>
          </w:p>
        </w:tc>
        <w:tc>
          <w:tcPr>
            <w:tcW w:w="517" w:type="dxa"/>
          </w:tcPr>
          <w:p w14:paraId="3E92CA48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6704B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2CFB82" w14:textId="77777777" w:rsidR="003539E1" w:rsidRDefault="003539E1" w:rsidP="00585DDF">
            <w:r>
              <w:rPr>
                <w:sz w:val="16"/>
                <w:szCs w:val="16"/>
              </w:rPr>
              <w:t>Correction to RedCap RRM test case 17.4.1.1</w:t>
            </w:r>
          </w:p>
        </w:tc>
        <w:tc>
          <w:tcPr>
            <w:tcW w:w="517" w:type="dxa"/>
          </w:tcPr>
          <w:p w14:paraId="77B97CF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FB3E23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8B7FA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AE348B" w14:textId="77777777" w:rsidR="003539E1" w:rsidRDefault="003539E1" w:rsidP="00585DDF">
            <w:r>
              <w:rPr>
                <w:sz w:val="16"/>
                <w:szCs w:val="16"/>
              </w:rPr>
              <w:t>R5-240697</w:t>
            </w:r>
          </w:p>
        </w:tc>
        <w:tc>
          <w:tcPr>
            <w:tcW w:w="1597" w:type="dxa"/>
          </w:tcPr>
          <w:p w14:paraId="1E22756A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FF30D6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B01469B" w14:textId="77777777" w:rsidR="003539E1" w:rsidRDefault="003539E1" w:rsidP="00585DDF">
            <w:r>
              <w:rPr>
                <w:sz w:val="16"/>
                <w:szCs w:val="16"/>
              </w:rPr>
              <w:t>17.4.1.1</w:t>
            </w:r>
          </w:p>
        </w:tc>
        <w:tc>
          <w:tcPr>
            <w:tcW w:w="998" w:type="dxa"/>
          </w:tcPr>
          <w:p w14:paraId="1AFE5904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4BDCADD5" w14:textId="77777777" w:rsidTr="00585DDF">
        <w:tc>
          <w:tcPr>
            <w:tcW w:w="879" w:type="dxa"/>
          </w:tcPr>
          <w:p w14:paraId="4917B4BC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D7D7706" w14:textId="77777777" w:rsidR="003539E1" w:rsidRDefault="003539E1" w:rsidP="00585DDF">
            <w:r>
              <w:rPr>
                <w:sz w:val="16"/>
                <w:szCs w:val="16"/>
              </w:rPr>
              <w:t>2918</w:t>
            </w:r>
          </w:p>
        </w:tc>
        <w:tc>
          <w:tcPr>
            <w:tcW w:w="517" w:type="dxa"/>
          </w:tcPr>
          <w:p w14:paraId="414BFC25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14DE8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AA892A" w14:textId="77777777" w:rsidR="003539E1" w:rsidRDefault="003539E1" w:rsidP="00585DDF">
            <w:r>
              <w:rPr>
                <w:sz w:val="16"/>
                <w:szCs w:val="16"/>
              </w:rPr>
              <w:t>Correction to RedCap RRM test case 17.6.4.1</w:t>
            </w:r>
          </w:p>
        </w:tc>
        <w:tc>
          <w:tcPr>
            <w:tcW w:w="517" w:type="dxa"/>
          </w:tcPr>
          <w:p w14:paraId="4B5CBDB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E7DF51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D6EF03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02DE0C" w14:textId="77777777" w:rsidR="003539E1" w:rsidRDefault="003539E1" w:rsidP="00585DDF">
            <w:r>
              <w:rPr>
                <w:sz w:val="16"/>
                <w:szCs w:val="16"/>
              </w:rPr>
              <w:t>R5-240698</w:t>
            </w:r>
          </w:p>
        </w:tc>
        <w:tc>
          <w:tcPr>
            <w:tcW w:w="1597" w:type="dxa"/>
          </w:tcPr>
          <w:p w14:paraId="5D0D71A9" w14:textId="77777777" w:rsidR="003539E1" w:rsidRDefault="003539E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7CE5189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11AD93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0D35FB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C3AD639" w14:textId="77777777" w:rsidTr="00585DDF">
        <w:tc>
          <w:tcPr>
            <w:tcW w:w="879" w:type="dxa"/>
          </w:tcPr>
          <w:p w14:paraId="6C05A170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F0F3675" w14:textId="77777777" w:rsidR="003539E1" w:rsidRDefault="003539E1" w:rsidP="00585DDF">
            <w:r>
              <w:rPr>
                <w:sz w:val="16"/>
                <w:szCs w:val="16"/>
              </w:rPr>
              <w:t>2919</w:t>
            </w:r>
          </w:p>
        </w:tc>
        <w:tc>
          <w:tcPr>
            <w:tcW w:w="517" w:type="dxa"/>
          </w:tcPr>
          <w:p w14:paraId="75A8E83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E16B4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DD992D" w14:textId="77777777" w:rsidR="003539E1" w:rsidRDefault="003539E1" w:rsidP="00585DDF">
            <w:r>
              <w:rPr>
                <w:sz w:val="16"/>
                <w:szCs w:val="16"/>
              </w:rPr>
              <w:t>Correction to SSB time offset in NCD-SSB test cases</w:t>
            </w:r>
          </w:p>
        </w:tc>
        <w:tc>
          <w:tcPr>
            <w:tcW w:w="517" w:type="dxa"/>
          </w:tcPr>
          <w:p w14:paraId="6D4A1C1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24F99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8828A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8BEF0C" w14:textId="77777777" w:rsidR="003539E1" w:rsidRDefault="003539E1" w:rsidP="00585DDF">
            <w:r>
              <w:rPr>
                <w:sz w:val="16"/>
                <w:szCs w:val="16"/>
              </w:rPr>
              <w:t>R5-240699</w:t>
            </w:r>
          </w:p>
        </w:tc>
        <w:tc>
          <w:tcPr>
            <w:tcW w:w="1597" w:type="dxa"/>
          </w:tcPr>
          <w:p w14:paraId="655E8689" w14:textId="77777777" w:rsidR="003539E1" w:rsidRDefault="003539E1" w:rsidP="00585DDF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765C1440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581DD53" w14:textId="77777777" w:rsidR="003539E1" w:rsidRDefault="003539E1" w:rsidP="00585DDF">
            <w:r>
              <w:rPr>
                <w:sz w:val="16"/>
                <w:szCs w:val="16"/>
              </w:rPr>
              <w:t>16.3.1.3, 16.3.1.4, 16.3.1.5, 16.3.1.6, 16.6.1.1, 16.6.1.2, 16.6.1.9, 16.6.1.10, 17.3.1.2, 17.6.1.3</w:t>
            </w:r>
          </w:p>
        </w:tc>
        <w:tc>
          <w:tcPr>
            <w:tcW w:w="998" w:type="dxa"/>
          </w:tcPr>
          <w:p w14:paraId="22149F95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20DE4B51" w14:textId="77777777" w:rsidTr="00585DDF">
        <w:tc>
          <w:tcPr>
            <w:tcW w:w="879" w:type="dxa"/>
          </w:tcPr>
          <w:p w14:paraId="4838F9EF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CD92CA0" w14:textId="77777777" w:rsidR="003539E1" w:rsidRDefault="003539E1" w:rsidP="00585DDF">
            <w:r>
              <w:rPr>
                <w:sz w:val="16"/>
                <w:szCs w:val="16"/>
              </w:rPr>
              <w:t>2927</w:t>
            </w:r>
          </w:p>
        </w:tc>
        <w:tc>
          <w:tcPr>
            <w:tcW w:w="517" w:type="dxa"/>
          </w:tcPr>
          <w:p w14:paraId="4291D80E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1A7A6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D7DD00" w14:textId="77777777" w:rsidR="003539E1" w:rsidRDefault="003539E1" w:rsidP="00585DDF">
            <w:r>
              <w:rPr>
                <w:sz w:val="16"/>
                <w:szCs w:val="16"/>
              </w:rPr>
              <w:t>Correction to RedCap RRM test cases 16.3.2.2.X with TT</w:t>
            </w:r>
          </w:p>
        </w:tc>
        <w:tc>
          <w:tcPr>
            <w:tcW w:w="517" w:type="dxa"/>
          </w:tcPr>
          <w:p w14:paraId="6E46196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493413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D5F8476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469683F" w14:textId="77777777" w:rsidR="003539E1" w:rsidRDefault="003539E1" w:rsidP="00585DDF">
            <w:r>
              <w:rPr>
                <w:sz w:val="16"/>
                <w:szCs w:val="16"/>
              </w:rPr>
              <w:t>R5-240707</w:t>
            </w:r>
          </w:p>
        </w:tc>
        <w:tc>
          <w:tcPr>
            <w:tcW w:w="1597" w:type="dxa"/>
          </w:tcPr>
          <w:p w14:paraId="0AD140BC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AD2BEA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67A6BA7" w14:textId="77777777" w:rsidR="003539E1" w:rsidRDefault="003539E1" w:rsidP="00585DDF">
            <w:r>
              <w:rPr>
                <w:sz w:val="16"/>
                <w:szCs w:val="16"/>
              </w:rPr>
              <w:t>16.3.2.2.2, 16.3.2.2.4, 16.3.2.2.6, 16.3.2.2.8</w:t>
            </w:r>
          </w:p>
        </w:tc>
        <w:tc>
          <w:tcPr>
            <w:tcW w:w="998" w:type="dxa"/>
          </w:tcPr>
          <w:p w14:paraId="6180AF9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6D4AC3F8" w14:textId="77777777" w:rsidTr="00585DDF">
        <w:tc>
          <w:tcPr>
            <w:tcW w:w="879" w:type="dxa"/>
          </w:tcPr>
          <w:p w14:paraId="0AFC3321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421E28" w14:textId="77777777" w:rsidR="003539E1" w:rsidRDefault="003539E1" w:rsidP="00585DDF">
            <w:r>
              <w:rPr>
                <w:sz w:val="16"/>
                <w:szCs w:val="16"/>
              </w:rPr>
              <w:t>2929</w:t>
            </w:r>
          </w:p>
        </w:tc>
        <w:tc>
          <w:tcPr>
            <w:tcW w:w="517" w:type="dxa"/>
          </w:tcPr>
          <w:p w14:paraId="6B8B9B9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DD5030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5A3B58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16.6.5.4 with TT</w:t>
            </w:r>
          </w:p>
        </w:tc>
        <w:tc>
          <w:tcPr>
            <w:tcW w:w="517" w:type="dxa"/>
          </w:tcPr>
          <w:p w14:paraId="7EA38D1C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696BF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E601296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6B5EA3F" w14:textId="77777777" w:rsidR="003539E1" w:rsidRDefault="003539E1" w:rsidP="00585DDF">
            <w:r>
              <w:rPr>
                <w:sz w:val="16"/>
                <w:szCs w:val="16"/>
              </w:rPr>
              <w:t>R5-240709</w:t>
            </w:r>
          </w:p>
        </w:tc>
        <w:tc>
          <w:tcPr>
            <w:tcW w:w="1597" w:type="dxa"/>
          </w:tcPr>
          <w:p w14:paraId="2BE83FFD" w14:textId="77777777" w:rsidR="003539E1" w:rsidRDefault="003539E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7EBA33B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5E1CB7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48C8C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D1A1D17" w14:textId="77777777" w:rsidTr="00585DDF">
        <w:tc>
          <w:tcPr>
            <w:tcW w:w="879" w:type="dxa"/>
          </w:tcPr>
          <w:p w14:paraId="684CE6EB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943BFE0" w14:textId="77777777" w:rsidR="003539E1" w:rsidRDefault="003539E1" w:rsidP="00585DDF">
            <w:r>
              <w:rPr>
                <w:sz w:val="16"/>
                <w:szCs w:val="16"/>
              </w:rPr>
              <w:t>2930</w:t>
            </w:r>
          </w:p>
        </w:tc>
        <w:tc>
          <w:tcPr>
            <w:tcW w:w="517" w:type="dxa"/>
          </w:tcPr>
          <w:p w14:paraId="6724F3E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ADC49B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5C2010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16.7.2.3.1 with TT</w:t>
            </w:r>
          </w:p>
        </w:tc>
        <w:tc>
          <w:tcPr>
            <w:tcW w:w="517" w:type="dxa"/>
          </w:tcPr>
          <w:p w14:paraId="2146D0AB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BFF535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32EB7D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50694E" w14:textId="77777777" w:rsidR="003539E1" w:rsidRDefault="003539E1" w:rsidP="00585DDF">
            <w:r>
              <w:rPr>
                <w:sz w:val="16"/>
                <w:szCs w:val="16"/>
              </w:rPr>
              <w:t>R5-240710</w:t>
            </w:r>
          </w:p>
        </w:tc>
        <w:tc>
          <w:tcPr>
            <w:tcW w:w="1597" w:type="dxa"/>
          </w:tcPr>
          <w:p w14:paraId="11E4D53E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2D56166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F065089" w14:textId="77777777" w:rsidR="003539E1" w:rsidRDefault="003539E1" w:rsidP="00585DDF">
            <w:r>
              <w:rPr>
                <w:sz w:val="16"/>
                <w:szCs w:val="16"/>
              </w:rPr>
              <w:t>16.7.2.3.1</w:t>
            </w:r>
          </w:p>
        </w:tc>
        <w:tc>
          <w:tcPr>
            <w:tcW w:w="998" w:type="dxa"/>
          </w:tcPr>
          <w:p w14:paraId="504C6060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FEF6582" w14:textId="77777777" w:rsidTr="00585DDF">
        <w:tc>
          <w:tcPr>
            <w:tcW w:w="879" w:type="dxa"/>
          </w:tcPr>
          <w:p w14:paraId="0DDAC982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D714503" w14:textId="77777777" w:rsidR="003539E1" w:rsidRDefault="003539E1" w:rsidP="00585DDF">
            <w:r>
              <w:rPr>
                <w:sz w:val="16"/>
                <w:szCs w:val="16"/>
              </w:rPr>
              <w:t>2934</w:t>
            </w:r>
          </w:p>
        </w:tc>
        <w:tc>
          <w:tcPr>
            <w:tcW w:w="517" w:type="dxa"/>
          </w:tcPr>
          <w:p w14:paraId="1D71543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B795F3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003CF4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16.7.3.1 with TT</w:t>
            </w:r>
          </w:p>
        </w:tc>
        <w:tc>
          <w:tcPr>
            <w:tcW w:w="517" w:type="dxa"/>
          </w:tcPr>
          <w:p w14:paraId="612F46E3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BF620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220B88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530069" w14:textId="77777777" w:rsidR="003539E1" w:rsidRDefault="003539E1" w:rsidP="00585DDF">
            <w:r>
              <w:rPr>
                <w:sz w:val="16"/>
                <w:szCs w:val="16"/>
              </w:rPr>
              <w:t>R5-240714</w:t>
            </w:r>
          </w:p>
        </w:tc>
        <w:tc>
          <w:tcPr>
            <w:tcW w:w="1597" w:type="dxa"/>
          </w:tcPr>
          <w:p w14:paraId="374383ED" w14:textId="77777777" w:rsidR="003539E1" w:rsidRDefault="003539E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428F563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25AAC1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8888A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CD165D6" w14:textId="77777777" w:rsidTr="00585DDF">
        <w:tc>
          <w:tcPr>
            <w:tcW w:w="879" w:type="dxa"/>
          </w:tcPr>
          <w:p w14:paraId="6E15E2D9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8AC88A1" w14:textId="77777777" w:rsidR="003539E1" w:rsidRDefault="003539E1" w:rsidP="00585DDF">
            <w:r>
              <w:rPr>
                <w:sz w:val="16"/>
                <w:szCs w:val="16"/>
              </w:rPr>
              <w:t>2935</w:t>
            </w:r>
          </w:p>
        </w:tc>
        <w:tc>
          <w:tcPr>
            <w:tcW w:w="517" w:type="dxa"/>
          </w:tcPr>
          <w:p w14:paraId="6E02749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4062A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14B24D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16.7.3.2 with TT</w:t>
            </w:r>
          </w:p>
        </w:tc>
        <w:tc>
          <w:tcPr>
            <w:tcW w:w="517" w:type="dxa"/>
          </w:tcPr>
          <w:p w14:paraId="7908F88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335AF6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357C6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FF1C6D2" w14:textId="77777777" w:rsidR="003539E1" w:rsidRDefault="003539E1" w:rsidP="00585DDF">
            <w:r>
              <w:rPr>
                <w:sz w:val="16"/>
                <w:szCs w:val="16"/>
              </w:rPr>
              <w:t>R5-240715</w:t>
            </w:r>
          </w:p>
        </w:tc>
        <w:tc>
          <w:tcPr>
            <w:tcW w:w="1597" w:type="dxa"/>
          </w:tcPr>
          <w:p w14:paraId="39652C7F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68E58A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83AE46E" w14:textId="77777777" w:rsidR="003539E1" w:rsidRDefault="003539E1" w:rsidP="00585DDF">
            <w:r>
              <w:rPr>
                <w:sz w:val="16"/>
                <w:szCs w:val="16"/>
              </w:rPr>
              <w:t>16.7.3.2</w:t>
            </w:r>
          </w:p>
        </w:tc>
        <w:tc>
          <w:tcPr>
            <w:tcW w:w="998" w:type="dxa"/>
          </w:tcPr>
          <w:p w14:paraId="165A2F33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B9140D1" w14:textId="77777777" w:rsidTr="00585DDF">
        <w:tc>
          <w:tcPr>
            <w:tcW w:w="879" w:type="dxa"/>
          </w:tcPr>
          <w:p w14:paraId="283C7FF6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405C334" w14:textId="77777777" w:rsidR="003539E1" w:rsidRDefault="003539E1" w:rsidP="00585DDF">
            <w:r>
              <w:rPr>
                <w:sz w:val="16"/>
                <w:szCs w:val="16"/>
              </w:rPr>
              <w:t>2936</w:t>
            </w:r>
          </w:p>
        </w:tc>
        <w:tc>
          <w:tcPr>
            <w:tcW w:w="517" w:type="dxa"/>
          </w:tcPr>
          <w:p w14:paraId="5C1E7CA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A0050E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EEB863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16.7.3.3.1 with TT</w:t>
            </w:r>
          </w:p>
        </w:tc>
        <w:tc>
          <w:tcPr>
            <w:tcW w:w="517" w:type="dxa"/>
          </w:tcPr>
          <w:p w14:paraId="5A2480A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69A7CB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156F80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750F5D" w14:textId="77777777" w:rsidR="003539E1" w:rsidRDefault="003539E1" w:rsidP="00585DDF">
            <w:r>
              <w:rPr>
                <w:sz w:val="16"/>
                <w:szCs w:val="16"/>
              </w:rPr>
              <w:t>R5-240716</w:t>
            </w:r>
          </w:p>
        </w:tc>
        <w:tc>
          <w:tcPr>
            <w:tcW w:w="1597" w:type="dxa"/>
          </w:tcPr>
          <w:p w14:paraId="25DB23D3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2FA2E1A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2C781D6" w14:textId="77777777" w:rsidR="003539E1" w:rsidRDefault="003539E1" w:rsidP="00585DDF">
            <w:r>
              <w:rPr>
                <w:sz w:val="16"/>
                <w:szCs w:val="16"/>
              </w:rPr>
              <w:t>16.7.3.3.1</w:t>
            </w:r>
          </w:p>
        </w:tc>
        <w:tc>
          <w:tcPr>
            <w:tcW w:w="998" w:type="dxa"/>
          </w:tcPr>
          <w:p w14:paraId="2ACCBD92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2ADDCD24" w14:textId="77777777" w:rsidTr="00585DDF">
        <w:tc>
          <w:tcPr>
            <w:tcW w:w="879" w:type="dxa"/>
          </w:tcPr>
          <w:p w14:paraId="5E703CEF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2DE80B5" w14:textId="77777777" w:rsidR="003539E1" w:rsidRDefault="003539E1" w:rsidP="00585DDF">
            <w:r>
              <w:rPr>
                <w:sz w:val="16"/>
                <w:szCs w:val="16"/>
              </w:rPr>
              <w:t>2937</w:t>
            </w:r>
          </w:p>
        </w:tc>
        <w:tc>
          <w:tcPr>
            <w:tcW w:w="517" w:type="dxa"/>
          </w:tcPr>
          <w:p w14:paraId="7CFC5819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CCA7B2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4A582C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16.7.3.3.2 with TT</w:t>
            </w:r>
          </w:p>
        </w:tc>
        <w:tc>
          <w:tcPr>
            <w:tcW w:w="517" w:type="dxa"/>
          </w:tcPr>
          <w:p w14:paraId="1C2530E1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D0F79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0B8192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A946CD" w14:textId="77777777" w:rsidR="003539E1" w:rsidRDefault="003539E1" w:rsidP="00585DDF">
            <w:r>
              <w:rPr>
                <w:sz w:val="16"/>
                <w:szCs w:val="16"/>
              </w:rPr>
              <w:t>R5-240717</w:t>
            </w:r>
          </w:p>
        </w:tc>
        <w:tc>
          <w:tcPr>
            <w:tcW w:w="1597" w:type="dxa"/>
          </w:tcPr>
          <w:p w14:paraId="060E26AE" w14:textId="77777777" w:rsidR="003539E1" w:rsidRDefault="003539E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7EE8C98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594839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888EDE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22C1B098" w14:textId="77777777" w:rsidTr="00585DDF">
        <w:tc>
          <w:tcPr>
            <w:tcW w:w="879" w:type="dxa"/>
          </w:tcPr>
          <w:p w14:paraId="1A13A689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EE8A20B" w14:textId="77777777" w:rsidR="003539E1" w:rsidRDefault="003539E1" w:rsidP="00585DDF">
            <w:r>
              <w:rPr>
                <w:sz w:val="16"/>
                <w:szCs w:val="16"/>
              </w:rPr>
              <w:t>2938</w:t>
            </w:r>
          </w:p>
        </w:tc>
        <w:tc>
          <w:tcPr>
            <w:tcW w:w="517" w:type="dxa"/>
          </w:tcPr>
          <w:p w14:paraId="3D9D7CC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C7BC3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8CB4D1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16.7.3.4.1 with TT</w:t>
            </w:r>
          </w:p>
        </w:tc>
        <w:tc>
          <w:tcPr>
            <w:tcW w:w="517" w:type="dxa"/>
          </w:tcPr>
          <w:p w14:paraId="7B01952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C41A91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C3BEA0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18E78C6" w14:textId="77777777" w:rsidR="003539E1" w:rsidRDefault="003539E1" w:rsidP="00585DDF">
            <w:r>
              <w:rPr>
                <w:sz w:val="16"/>
                <w:szCs w:val="16"/>
              </w:rPr>
              <w:t>R5-240718</w:t>
            </w:r>
          </w:p>
        </w:tc>
        <w:tc>
          <w:tcPr>
            <w:tcW w:w="1597" w:type="dxa"/>
          </w:tcPr>
          <w:p w14:paraId="21BBF011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1F56F21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FB50C3E" w14:textId="77777777" w:rsidR="003539E1" w:rsidRDefault="003539E1" w:rsidP="00585DDF">
            <w:r>
              <w:rPr>
                <w:sz w:val="16"/>
                <w:szCs w:val="16"/>
              </w:rPr>
              <w:t>16.7.3.4.1</w:t>
            </w:r>
          </w:p>
        </w:tc>
        <w:tc>
          <w:tcPr>
            <w:tcW w:w="998" w:type="dxa"/>
          </w:tcPr>
          <w:p w14:paraId="5FA39CC2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68894B83" w14:textId="77777777" w:rsidTr="00585DDF">
        <w:tc>
          <w:tcPr>
            <w:tcW w:w="879" w:type="dxa"/>
          </w:tcPr>
          <w:p w14:paraId="7BA08331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7D5F60C" w14:textId="77777777" w:rsidR="003539E1" w:rsidRDefault="003539E1" w:rsidP="00585DDF">
            <w:r>
              <w:rPr>
                <w:sz w:val="16"/>
                <w:szCs w:val="16"/>
              </w:rPr>
              <w:t>2940</w:t>
            </w:r>
          </w:p>
        </w:tc>
        <w:tc>
          <w:tcPr>
            <w:tcW w:w="517" w:type="dxa"/>
          </w:tcPr>
          <w:p w14:paraId="464CFEF4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DDB34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328B92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16.7.4.1.1 with TT</w:t>
            </w:r>
          </w:p>
        </w:tc>
        <w:tc>
          <w:tcPr>
            <w:tcW w:w="517" w:type="dxa"/>
          </w:tcPr>
          <w:p w14:paraId="54213A6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CA5D82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7200C6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94566A" w14:textId="77777777" w:rsidR="003539E1" w:rsidRDefault="003539E1" w:rsidP="00585DDF">
            <w:r>
              <w:rPr>
                <w:sz w:val="16"/>
                <w:szCs w:val="16"/>
              </w:rPr>
              <w:t>R5-240720</w:t>
            </w:r>
          </w:p>
        </w:tc>
        <w:tc>
          <w:tcPr>
            <w:tcW w:w="1597" w:type="dxa"/>
          </w:tcPr>
          <w:p w14:paraId="20C3F9F9" w14:textId="77777777" w:rsidR="003539E1" w:rsidRDefault="003539E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19599AA7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D8EC04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74165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</w:tbl>
    <w:p w14:paraId="7622C6DD" w14:textId="77777777" w:rsidR="003539E1" w:rsidRDefault="003539E1" w:rsidP="003539E1"/>
    <w:p w14:paraId="2F340A2B" w14:textId="77777777" w:rsidR="003539E1" w:rsidRDefault="003539E1" w:rsidP="003539E1"/>
    <w:p w14:paraId="082F4E2D" w14:textId="77777777" w:rsidR="00F74181" w:rsidRPr="00917427" w:rsidRDefault="00F74181" w:rsidP="00F7418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RP-240189</w:t>
      </w:r>
      <w:r>
        <w:rPr>
          <w:b/>
          <w:i/>
          <w:noProof/>
          <w:sz w:val="28"/>
        </w:rPr>
        <w:fldChar w:fldCharType="end"/>
      </w:r>
    </w:p>
    <w:p w14:paraId="19D6C594" w14:textId="77777777" w:rsidR="00F74181" w:rsidRPr="00784730" w:rsidRDefault="00F74181" w:rsidP="00F7418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F667F34" w14:textId="77777777" w:rsidR="00F74181" w:rsidRPr="00050554" w:rsidRDefault="00F74181" w:rsidP="00F74181">
      <w:pPr>
        <w:rPr>
          <w:rFonts w:ascii="Arial" w:hAnsi="Arial" w:cs="Arial"/>
          <w:b/>
          <w:bCs/>
          <w:lang w:val="en-US"/>
        </w:rPr>
      </w:pPr>
    </w:p>
    <w:p w14:paraId="7A2ACFD2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77394A3" w14:textId="77777777" w:rsidR="00F74181" w:rsidRPr="00E145B1" w:rsidRDefault="00F74181" w:rsidP="00F741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3)</w:t>
      </w:r>
      <w:r>
        <w:rPr>
          <w:rFonts w:ascii="Arial" w:hAnsi="Arial" w:cs="Arial"/>
          <w:b/>
          <w:bCs/>
        </w:rPr>
        <w:fldChar w:fldCharType="end"/>
      </w:r>
    </w:p>
    <w:p w14:paraId="081A1A0B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13.3.10</w:t>
      </w:r>
      <w:r>
        <w:rPr>
          <w:rFonts w:ascii="Arial" w:hAnsi="Arial" w:cs="Arial"/>
          <w:b/>
          <w:bCs/>
        </w:rPr>
        <w:fldChar w:fldCharType="end"/>
      </w:r>
    </w:p>
    <w:p w14:paraId="6C65CFE4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8E54B00" w14:textId="77777777" w:rsidR="00F74181" w:rsidRDefault="00F74181" w:rsidP="00F7418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F7B0B81" w14:textId="77777777" w:rsidR="00F74181" w:rsidRPr="004E535C" w:rsidRDefault="00F74181" w:rsidP="00F741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4181" w:rsidRPr="004E535C" w14:paraId="03368B68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7518CD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452826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21EBB5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5C578A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9752B3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4C89BF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4D53BA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29203C6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6A7B0C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A3580B5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97855C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CE3D99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1F2E0D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4181" w14:paraId="450C9F4C" w14:textId="77777777" w:rsidTr="00585DDF">
        <w:tc>
          <w:tcPr>
            <w:tcW w:w="879" w:type="dxa"/>
          </w:tcPr>
          <w:p w14:paraId="5E8ED0C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7ED0EE9" w14:textId="77777777" w:rsidR="00F74181" w:rsidRDefault="00F74181" w:rsidP="00585DDF">
            <w:r>
              <w:rPr>
                <w:sz w:val="16"/>
                <w:szCs w:val="16"/>
              </w:rPr>
              <w:t>2941</w:t>
            </w:r>
          </w:p>
        </w:tc>
        <w:tc>
          <w:tcPr>
            <w:tcW w:w="517" w:type="dxa"/>
          </w:tcPr>
          <w:p w14:paraId="4C61C13B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3EE44D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C93F14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16.7.4.1.2 with TT</w:t>
            </w:r>
          </w:p>
        </w:tc>
        <w:tc>
          <w:tcPr>
            <w:tcW w:w="517" w:type="dxa"/>
          </w:tcPr>
          <w:p w14:paraId="5385CBB0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E40E94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103655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F012A4D" w14:textId="77777777" w:rsidR="00F74181" w:rsidRDefault="00F74181" w:rsidP="00585DDF">
            <w:r>
              <w:rPr>
                <w:sz w:val="16"/>
                <w:szCs w:val="16"/>
              </w:rPr>
              <w:t>R5-240721</w:t>
            </w:r>
          </w:p>
        </w:tc>
        <w:tc>
          <w:tcPr>
            <w:tcW w:w="1597" w:type="dxa"/>
          </w:tcPr>
          <w:p w14:paraId="1AC0BA7F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EBF4A9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B9E56E1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77DAAB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23B0038B" w14:textId="77777777" w:rsidTr="00585DDF">
        <w:tc>
          <w:tcPr>
            <w:tcW w:w="879" w:type="dxa"/>
          </w:tcPr>
          <w:p w14:paraId="104803E6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5CA4780" w14:textId="77777777" w:rsidR="00F74181" w:rsidRDefault="00F74181" w:rsidP="00585DDF">
            <w:r>
              <w:rPr>
                <w:sz w:val="16"/>
                <w:szCs w:val="16"/>
              </w:rPr>
              <w:t>2942</w:t>
            </w:r>
          </w:p>
        </w:tc>
        <w:tc>
          <w:tcPr>
            <w:tcW w:w="517" w:type="dxa"/>
          </w:tcPr>
          <w:p w14:paraId="2C25D524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6E7F2C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11A48F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16.7.4.2.1 with TT</w:t>
            </w:r>
          </w:p>
        </w:tc>
        <w:tc>
          <w:tcPr>
            <w:tcW w:w="517" w:type="dxa"/>
          </w:tcPr>
          <w:p w14:paraId="53E2D92A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B20A95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94CC64E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605F72" w14:textId="77777777" w:rsidR="00F74181" w:rsidRDefault="00F74181" w:rsidP="00585DDF">
            <w:r>
              <w:rPr>
                <w:sz w:val="16"/>
                <w:szCs w:val="16"/>
              </w:rPr>
              <w:t>R5-240722</w:t>
            </w:r>
          </w:p>
        </w:tc>
        <w:tc>
          <w:tcPr>
            <w:tcW w:w="1597" w:type="dxa"/>
          </w:tcPr>
          <w:p w14:paraId="493A92B2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71AA149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3AA5992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3AE6AB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4CBD30DD" w14:textId="77777777" w:rsidTr="00585DDF">
        <w:tc>
          <w:tcPr>
            <w:tcW w:w="879" w:type="dxa"/>
          </w:tcPr>
          <w:p w14:paraId="3284A1A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53B037A" w14:textId="77777777" w:rsidR="00F74181" w:rsidRDefault="00F74181" w:rsidP="00585DDF">
            <w:r>
              <w:rPr>
                <w:sz w:val="16"/>
                <w:szCs w:val="16"/>
              </w:rPr>
              <w:t>2943</w:t>
            </w:r>
          </w:p>
        </w:tc>
        <w:tc>
          <w:tcPr>
            <w:tcW w:w="517" w:type="dxa"/>
          </w:tcPr>
          <w:p w14:paraId="64011771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ED25C4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CE9044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16.7.4.2.2 with TT</w:t>
            </w:r>
          </w:p>
        </w:tc>
        <w:tc>
          <w:tcPr>
            <w:tcW w:w="517" w:type="dxa"/>
          </w:tcPr>
          <w:p w14:paraId="7B81662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38E42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7946023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39079D" w14:textId="77777777" w:rsidR="00F74181" w:rsidRDefault="00F74181" w:rsidP="00585DDF">
            <w:r>
              <w:rPr>
                <w:sz w:val="16"/>
                <w:szCs w:val="16"/>
              </w:rPr>
              <w:t>R5-240723</w:t>
            </w:r>
          </w:p>
        </w:tc>
        <w:tc>
          <w:tcPr>
            <w:tcW w:w="1597" w:type="dxa"/>
          </w:tcPr>
          <w:p w14:paraId="10E5F744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14BAE76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F70DF00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27DFB0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9E8854B" w14:textId="77777777" w:rsidTr="00585DDF">
        <w:tc>
          <w:tcPr>
            <w:tcW w:w="879" w:type="dxa"/>
          </w:tcPr>
          <w:p w14:paraId="11086488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A056B82" w14:textId="77777777" w:rsidR="00F74181" w:rsidRDefault="00F74181" w:rsidP="00585DDF">
            <w:r>
              <w:rPr>
                <w:sz w:val="16"/>
                <w:szCs w:val="16"/>
              </w:rPr>
              <w:t>2944</w:t>
            </w:r>
          </w:p>
        </w:tc>
        <w:tc>
          <w:tcPr>
            <w:tcW w:w="517" w:type="dxa"/>
          </w:tcPr>
          <w:p w14:paraId="0CFA1340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C13A7D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EDCF1D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16.7.4.3.1 with TT</w:t>
            </w:r>
          </w:p>
        </w:tc>
        <w:tc>
          <w:tcPr>
            <w:tcW w:w="517" w:type="dxa"/>
          </w:tcPr>
          <w:p w14:paraId="212F4F33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FE0BD4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18959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307A75" w14:textId="77777777" w:rsidR="00F74181" w:rsidRDefault="00F74181" w:rsidP="00585DDF">
            <w:r>
              <w:rPr>
                <w:sz w:val="16"/>
                <w:szCs w:val="16"/>
              </w:rPr>
              <w:t>R5-240724</w:t>
            </w:r>
          </w:p>
        </w:tc>
        <w:tc>
          <w:tcPr>
            <w:tcW w:w="1597" w:type="dxa"/>
          </w:tcPr>
          <w:p w14:paraId="7BD6ACD9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5B1F292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6B3C10D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01ECDB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6A646DBA" w14:textId="77777777" w:rsidTr="00585DDF">
        <w:tc>
          <w:tcPr>
            <w:tcW w:w="879" w:type="dxa"/>
          </w:tcPr>
          <w:p w14:paraId="484E7246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482D414" w14:textId="77777777" w:rsidR="00F74181" w:rsidRDefault="00F74181" w:rsidP="00585DDF">
            <w:r>
              <w:rPr>
                <w:sz w:val="16"/>
                <w:szCs w:val="16"/>
              </w:rPr>
              <w:t>2945</w:t>
            </w:r>
          </w:p>
        </w:tc>
        <w:tc>
          <w:tcPr>
            <w:tcW w:w="517" w:type="dxa"/>
          </w:tcPr>
          <w:p w14:paraId="2A0EC547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B30F9C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6A8CD7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16.7.4.3.2 with TT</w:t>
            </w:r>
          </w:p>
        </w:tc>
        <w:tc>
          <w:tcPr>
            <w:tcW w:w="517" w:type="dxa"/>
          </w:tcPr>
          <w:p w14:paraId="2DAA04A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81276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BD15EC0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2CDEC3" w14:textId="77777777" w:rsidR="00F74181" w:rsidRDefault="00F74181" w:rsidP="00585DDF">
            <w:r>
              <w:rPr>
                <w:sz w:val="16"/>
                <w:szCs w:val="16"/>
              </w:rPr>
              <w:t>R5-240725</w:t>
            </w:r>
          </w:p>
        </w:tc>
        <w:tc>
          <w:tcPr>
            <w:tcW w:w="1597" w:type="dxa"/>
          </w:tcPr>
          <w:p w14:paraId="066AD827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BF3069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54FBD92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285C2A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677DB60F" w14:textId="77777777" w:rsidTr="00585DDF">
        <w:tc>
          <w:tcPr>
            <w:tcW w:w="879" w:type="dxa"/>
          </w:tcPr>
          <w:p w14:paraId="29D27AC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ABDB21D" w14:textId="77777777" w:rsidR="00F74181" w:rsidRDefault="00F74181" w:rsidP="00585DDF">
            <w:r>
              <w:rPr>
                <w:sz w:val="16"/>
                <w:szCs w:val="16"/>
              </w:rPr>
              <w:t>2946</w:t>
            </w:r>
          </w:p>
        </w:tc>
        <w:tc>
          <w:tcPr>
            <w:tcW w:w="517" w:type="dxa"/>
          </w:tcPr>
          <w:p w14:paraId="2A66B962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E2BCF1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77494F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16.7.4.4.1 with TT</w:t>
            </w:r>
          </w:p>
        </w:tc>
        <w:tc>
          <w:tcPr>
            <w:tcW w:w="517" w:type="dxa"/>
          </w:tcPr>
          <w:p w14:paraId="25443AC9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8FF7C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206C92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F2057D" w14:textId="77777777" w:rsidR="00F74181" w:rsidRDefault="00F74181" w:rsidP="00585DDF">
            <w:r>
              <w:rPr>
                <w:sz w:val="16"/>
                <w:szCs w:val="16"/>
              </w:rPr>
              <w:t>R5-240726</w:t>
            </w:r>
          </w:p>
        </w:tc>
        <w:tc>
          <w:tcPr>
            <w:tcW w:w="1597" w:type="dxa"/>
          </w:tcPr>
          <w:p w14:paraId="34C96E31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E952937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B5AED8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577058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33EA7221" w14:textId="77777777" w:rsidTr="00585DDF">
        <w:tc>
          <w:tcPr>
            <w:tcW w:w="879" w:type="dxa"/>
          </w:tcPr>
          <w:p w14:paraId="5CBE5256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C6994DF" w14:textId="77777777" w:rsidR="00F74181" w:rsidRDefault="00F74181" w:rsidP="00585DDF">
            <w:r>
              <w:rPr>
                <w:sz w:val="16"/>
                <w:szCs w:val="16"/>
              </w:rPr>
              <w:t>2947</w:t>
            </w:r>
          </w:p>
        </w:tc>
        <w:tc>
          <w:tcPr>
            <w:tcW w:w="517" w:type="dxa"/>
          </w:tcPr>
          <w:p w14:paraId="4980EA81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B1393E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EDEC52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16.7.4.4.2 with TT</w:t>
            </w:r>
          </w:p>
        </w:tc>
        <w:tc>
          <w:tcPr>
            <w:tcW w:w="517" w:type="dxa"/>
          </w:tcPr>
          <w:p w14:paraId="608FD5BC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07863C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B565B8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0C06FB" w14:textId="77777777" w:rsidR="00F74181" w:rsidRDefault="00F74181" w:rsidP="00585DDF">
            <w:r>
              <w:rPr>
                <w:sz w:val="16"/>
                <w:szCs w:val="16"/>
              </w:rPr>
              <w:t>R5-240727</w:t>
            </w:r>
          </w:p>
        </w:tc>
        <w:tc>
          <w:tcPr>
            <w:tcW w:w="1597" w:type="dxa"/>
          </w:tcPr>
          <w:p w14:paraId="4A749B6F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67BC4DE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53C66CC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40542E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35460F8B" w14:textId="77777777" w:rsidTr="00585DDF">
        <w:tc>
          <w:tcPr>
            <w:tcW w:w="879" w:type="dxa"/>
          </w:tcPr>
          <w:p w14:paraId="44293AE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CC64EE4" w14:textId="77777777" w:rsidR="00F74181" w:rsidRDefault="00F74181" w:rsidP="00585DDF">
            <w:r>
              <w:rPr>
                <w:sz w:val="16"/>
                <w:szCs w:val="16"/>
              </w:rPr>
              <w:t>2948</w:t>
            </w:r>
          </w:p>
        </w:tc>
        <w:tc>
          <w:tcPr>
            <w:tcW w:w="517" w:type="dxa"/>
          </w:tcPr>
          <w:p w14:paraId="5ECD74E4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0A369B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DDA1BE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16.7.5.1 with TT</w:t>
            </w:r>
          </w:p>
        </w:tc>
        <w:tc>
          <w:tcPr>
            <w:tcW w:w="517" w:type="dxa"/>
          </w:tcPr>
          <w:p w14:paraId="4E92A9CC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88E4A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DB8C9E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27CBFD" w14:textId="77777777" w:rsidR="00F74181" w:rsidRDefault="00F74181" w:rsidP="00585DDF">
            <w:r>
              <w:rPr>
                <w:sz w:val="16"/>
                <w:szCs w:val="16"/>
              </w:rPr>
              <w:t>R5-240728</w:t>
            </w:r>
          </w:p>
        </w:tc>
        <w:tc>
          <w:tcPr>
            <w:tcW w:w="1597" w:type="dxa"/>
          </w:tcPr>
          <w:p w14:paraId="52C96D9E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47F35E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F435074" w14:textId="77777777" w:rsidR="00F74181" w:rsidRDefault="00F74181" w:rsidP="00585DDF">
            <w:r>
              <w:rPr>
                <w:sz w:val="16"/>
                <w:szCs w:val="16"/>
              </w:rPr>
              <w:t>16.7.5.1</w:t>
            </w:r>
          </w:p>
        </w:tc>
        <w:tc>
          <w:tcPr>
            <w:tcW w:w="998" w:type="dxa"/>
          </w:tcPr>
          <w:p w14:paraId="0472702D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0FA70207" w14:textId="77777777" w:rsidTr="00585DDF">
        <w:tc>
          <w:tcPr>
            <w:tcW w:w="879" w:type="dxa"/>
          </w:tcPr>
          <w:p w14:paraId="5BCF0CE1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12DF539" w14:textId="77777777" w:rsidR="00F74181" w:rsidRDefault="00F74181" w:rsidP="00585DDF">
            <w:r>
              <w:rPr>
                <w:sz w:val="16"/>
                <w:szCs w:val="16"/>
              </w:rPr>
              <w:t>2949</w:t>
            </w:r>
          </w:p>
        </w:tc>
        <w:tc>
          <w:tcPr>
            <w:tcW w:w="517" w:type="dxa"/>
          </w:tcPr>
          <w:p w14:paraId="4B254B3F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C48AEC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12742C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16.7.5.2 with TT</w:t>
            </w:r>
          </w:p>
        </w:tc>
        <w:tc>
          <w:tcPr>
            <w:tcW w:w="517" w:type="dxa"/>
          </w:tcPr>
          <w:p w14:paraId="41FFA050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B5FF39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F0CDF3D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DCDD1B" w14:textId="77777777" w:rsidR="00F74181" w:rsidRDefault="00F74181" w:rsidP="00585DDF">
            <w:r>
              <w:rPr>
                <w:sz w:val="16"/>
                <w:szCs w:val="16"/>
              </w:rPr>
              <w:t>R5-240729</w:t>
            </w:r>
          </w:p>
        </w:tc>
        <w:tc>
          <w:tcPr>
            <w:tcW w:w="1597" w:type="dxa"/>
          </w:tcPr>
          <w:p w14:paraId="631B4C9E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9573453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17F0F5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7C8FD7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FBC5946" w14:textId="77777777" w:rsidTr="00585DDF">
        <w:tc>
          <w:tcPr>
            <w:tcW w:w="879" w:type="dxa"/>
          </w:tcPr>
          <w:p w14:paraId="15056EA2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C71F726" w14:textId="77777777" w:rsidR="00F74181" w:rsidRDefault="00F74181" w:rsidP="00585DDF">
            <w:r>
              <w:rPr>
                <w:sz w:val="16"/>
                <w:szCs w:val="16"/>
              </w:rPr>
              <w:t>2950</w:t>
            </w:r>
          </w:p>
        </w:tc>
        <w:tc>
          <w:tcPr>
            <w:tcW w:w="517" w:type="dxa"/>
          </w:tcPr>
          <w:p w14:paraId="0B232C6C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6BE6E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850FB1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16.7.6.1 with TT</w:t>
            </w:r>
          </w:p>
        </w:tc>
        <w:tc>
          <w:tcPr>
            <w:tcW w:w="517" w:type="dxa"/>
          </w:tcPr>
          <w:p w14:paraId="10B7DDDC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C6EB41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23C0E82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505484C" w14:textId="77777777" w:rsidR="00F74181" w:rsidRDefault="00F74181" w:rsidP="00585DDF">
            <w:r>
              <w:rPr>
                <w:sz w:val="16"/>
                <w:szCs w:val="16"/>
              </w:rPr>
              <w:t>R5-240730</w:t>
            </w:r>
          </w:p>
        </w:tc>
        <w:tc>
          <w:tcPr>
            <w:tcW w:w="1597" w:type="dxa"/>
          </w:tcPr>
          <w:p w14:paraId="46B378DB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E3053F4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F11B525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5F2FDE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331259C" w14:textId="77777777" w:rsidTr="00585DDF">
        <w:tc>
          <w:tcPr>
            <w:tcW w:w="879" w:type="dxa"/>
          </w:tcPr>
          <w:p w14:paraId="57B9B58F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A7714B5" w14:textId="77777777" w:rsidR="00F74181" w:rsidRDefault="00F74181" w:rsidP="00585DDF">
            <w:r>
              <w:rPr>
                <w:sz w:val="16"/>
                <w:szCs w:val="16"/>
              </w:rPr>
              <w:t>2951</w:t>
            </w:r>
          </w:p>
        </w:tc>
        <w:tc>
          <w:tcPr>
            <w:tcW w:w="517" w:type="dxa"/>
          </w:tcPr>
          <w:p w14:paraId="15620A7F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395A17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4207C9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16.7.6.2 with TT</w:t>
            </w:r>
          </w:p>
        </w:tc>
        <w:tc>
          <w:tcPr>
            <w:tcW w:w="517" w:type="dxa"/>
          </w:tcPr>
          <w:p w14:paraId="1C31855C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D5DE0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1B2C66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272F2F4" w14:textId="77777777" w:rsidR="00F74181" w:rsidRDefault="00F74181" w:rsidP="00585DDF">
            <w:r>
              <w:rPr>
                <w:sz w:val="16"/>
                <w:szCs w:val="16"/>
              </w:rPr>
              <w:t>R5-240731</w:t>
            </w:r>
          </w:p>
        </w:tc>
        <w:tc>
          <w:tcPr>
            <w:tcW w:w="1597" w:type="dxa"/>
          </w:tcPr>
          <w:p w14:paraId="1EDF4CB1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78DD1C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6B6ABD2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EA64FD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042B0D2D" w14:textId="77777777" w:rsidTr="00585DDF">
        <w:tc>
          <w:tcPr>
            <w:tcW w:w="879" w:type="dxa"/>
          </w:tcPr>
          <w:p w14:paraId="1F7CBA80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F0B7866" w14:textId="77777777" w:rsidR="00F74181" w:rsidRDefault="00F74181" w:rsidP="00585DDF">
            <w:r>
              <w:rPr>
                <w:sz w:val="16"/>
                <w:szCs w:val="16"/>
              </w:rPr>
              <w:t>2961</w:t>
            </w:r>
          </w:p>
        </w:tc>
        <w:tc>
          <w:tcPr>
            <w:tcW w:w="517" w:type="dxa"/>
          </w:tcPr>
          <w:p w14:paraId="4616A7DD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3295B6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A64B73" w14:textId="77777777" w:rsidR="00F74181" w:rsidRDefault="00F74181" w:rsidP="00585DDF">
            <w:r>
              <w:rPr>
                <w:sz w:val="16"/>
                <w:szCs w:val="16"/>
              </w:rPr>
              <w:t>Addition of Test Tolerance into Annex F for RedCap test cases</w:t>
            </w:r>
          </w:p>
        </w:tc>
        <w:tc>
          <w:tcPr>
            <w:tcW w:w="517" w:type="dxa"/>
          </w:tcPr>
          <w:p w14:paraId="77A936A4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A236CD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1D2ED0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99C151" w14:textId="77777777" w:rsidR="00F74181" w:rsidRDefault="00F74181" w:rsidP="00585DDF">
            <w:r>
              <w:rPr>
                <w:sz w:val="16"/>
                <w:szCs w:val="16"/>
              </w:rPr>
              <w:t>R5-240790</w:t>
            </w:r>
          </w:p>
        </w:tc>
        <w:tc>
          <w:tcPr>
            <w:tcW w:w="1597" w:type="dxa"/>
          </w:tcPr>
          <w:p w14:paraId="269A45E0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7776930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B0AFC81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998" w:type="dxa"/>
          </w:tcPr>
          <w:p w14:paraId="3F859ED4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41C85D35" w14:textId="77777777" w:rsidTr="00585DDF">
        <w:tc>
          <w:tcPr>
            <w:tcW w:w="879" w:type="dxa"/>
          </w:tcPr>
          <w:p w14:paraId="02A528E1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51DF5B1" w14:textId="77777777" w:rsidR="00F74181" w:rsidRDefault="00F74181" w:rsidP="00585DDF">
            <w:r>
              <w:rPr>
                <w:sz w:val="16"/>
                <w:szCs w:val="16"/>
              </w:rPr>
              <w:t>2967</w:t>
            </w:r>
          </w:p>
        </w:tc>
        <w:tc>
          <w:tcPr>
            <w:tcW w:w="517" w:type="dxa"/>
          </w:tcPr>
          <w:p w14:paraId="39673263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04DB74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63C2AA" w14:textId="77777777" w:rsidR="00F74181" w:rsidRDefault="00F74181" w:rsidP="00585DDF">
            <w:r>
              <w:rPr>
                <w:sz w:val="16"/>
                <w:szCs w:val="16"/>
              </w:rPr>
              <w:t>Addition of NR SA FR2-FR2 Event triggered reporting tests For FR2 without SSB time index detection when DRX is not used (PCell in FR2)  test case 17.6.2.1 including Test Tolerance</w:t>
            </w:r>
          </w:p>
        </w:tc>
        <w:tc>
          <w:tcPr>
            <w:tcW w:w="517" w:type="dxa"/>
          </w:tcPr>
          <w:p w14:paraId="2E2FBF3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C75115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17E8400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9AA0BC" w14:textId="77777777" w:rsidR="00F74181" w:rsidRDefault="00F74181" w:rsidP="00585DDF">
            <w:r>
              <w:rPr>
                <w:sz w:val="16"/>
                <w:szCs w:val="16"/>
              </w:rPr>
              <w:t>R5-240798</w:t>
            </w:r>
          </w:p>
        </w:tc>
        <w:tc>
          <w:tcPr>
            <w:tcW w:w="1597" w:type="dxa"/>
          </w:tcPr>
          <w:p w14:paraId="701510A1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32BE380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5C39ECE" w14:textId="77777777" w:rsidR="00F74181" w:rsidRDefault="00F74181" w:rsidP="00585DDF">
            <w:r>
              <w:rPr>
                <w:sz w:val="16"/>
                <w:szCs w:val="16"/>
              </w:rPr>
              <w:t>17.6.2.1(new)</w:t>
            </w:r>
          </w:p>
        </w:tc>
        <w:tc>
          <w:tcPr>
            <w:tcW w:w="998" w:type="dxa"/>
          </w:tcPr>
          <w:p w14:paraId="6CB04808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334AA8A6" w14:textId="77777777" w:rsidTr="00585DDF">
        <w:tc>
          <w:tcPr>
            <w:tcW w:w="879" w:type="dxa"/>
          </w:tcPr>
          <w:p w14:paraId="3EAC8F4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D0236AA" w14:textId="77777777" w:rsidR="00F74181" w:rsidRDefault="00F74181" w:rsidP="00585DDF">
            <w:r>
              <w:rPr>
                <w:sz w:val="16"/>
                <w:szCs w:val="16"/>
              </w:rPr>
              <w:t>2968</w:t>
            </w:r>
          </w:p>
        </w:tc>
        <w:tc>
          <w:tcPr>
            <w:tcW w:w="517" w:type="dxa"/>
          </w:tcPr>
          <w:p w14:paraId="58F812B7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F2D32B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9BE68B" w14:textId="77777777" w:rsidR="00F74181" w:rsidRDefault="00F74181" w:rsidP="00585DDF">
            <w:r>
              <w:rPr>
                <w:sz w:val="16"/>
                <w:szCs w:val="16"/>
              </w:rPr>
              <w:t>Addition of NR SA FR2-FR2 Event triggered reporting tests For FR2 without SSB time index detection when DRX is used (PCell in FR2) test case 17.6.2.2 including Test Tolerance</w:t>
            </w:r>
          </w:p>
        </w:tc>
        <w:tc>
          <w:tcPr>
            <w:tcW w:w="517" w:type="dxa"/>
          </w:tcPr>
          <w:p w14:paraId="34E85F1A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9544E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68157A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0CF75E" w14:textId="77777777" w:rsidR="00F74181" w:rsidRDefault="00F74181" w:rsidP="00585DDF">
            <w:r>
              <w:rPr>
                <w:sz w:val="16"/>
                <w:szCs w:val="16"/>
              </w:rPr>
              <w:t>R5-240799</w:t>
            </w:r>
          </w:p>
        </w:tc>
        <w:tc>
          <w:tcPr>
            <w:tcW w:w="1597" w:type="dxa"/>
          </w:tcPr>
          <w:p w14:paraId="0B7A8620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6783D3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DD1144F" w14:textId="77777777" w:rsidR="00F74181" w:rsidRDefault="00F74181" w:rsidP="00585DDF">
            <w:r>
              <w:rPr>
                <w:sz w:val="16"/>
                <w:szCs w:val="16"/>
              </w:rPr>
              <w:t>17.6.2.2(new)</w:t>
            </w:r>
          </w:p>
        </w:tc>
        <w:tc>
          <w:tcPr>
            <w:tcW w:w="998" w:type="dxa"/>
          </w:tcPr>
          <w:p w14:paraId="590516DB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0846A56A" w14:textId="77777777" w:rsidTr="00585DDF">
        <w:tc>
          <w:tcPr>
            <w:tcW w:w="879" w:type="dxa"/>
          </w:tcPr>
          <w:p w14:paraId="5234C105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CDDB90D" w14:textId="77777777" w:rsidR="00F74181" w:rsidRDefault="00F74181" w:rsidP="00585DDF">
            <w:r>
              <w:rPr>
                <w:sz w:val="16"/>
                <w:szCs w:val="16"/>
              </w:rPr>
              <w:t>2969</w:t>
            </w:r>
          </w:p>
        </w:tc>
        <w:tc>
          <w:tcPr>
            <w:tcW w:w="517" w:type="dxa"/>
          </w:tcPr>
          <w:p w14:paraId="71111890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E83B48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371371" w14:textId="77777777" w:rsidR="00F74181" w:rsidRDefault="00F74181" w:rsidP="00585DDF">
            <w:r>
              <w:rPr>
                <w:sz w:val="16"/>
                <w:szCs w:val="16"/>
              </w:rPr>
              <w:t>Addition of NR SA FR2-FR2 Event triggered reporting tests For FR2 with SSB time index detection when DRX is not used (PCell in FR2) test case 17.6.2.3 including Test Tolerance</w:t>
            </w:r>
          </w:p>
        </w:tc>
        <w:tc>
          <w:tcPr>
            <w:tcW w:w="517" w:type="dxa"/>
          </w:tcPr>
          <w:p w14:paraId="52F1D188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00356F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D0EB3C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147619" w14:textId="77777777" w:rsidR="00F74181" w:rsidRDefault="00F74181" w:rsidP="00585DDF">
            <w:r>
              <w:rPr>
                <w:sz w:val="16"/>
                <w:szCs w:val="16"/>
              </w:rPr>
              <w:t>R5-240800</w:t>
            </w:r>
          </w:p>
        </w:tc>
        <w:tc>
          <w:tcPr>
            <w:tcW w:w="1597" w:type="dxa"/>
          </w:tcPr>
          <w:p w14:paraId="04036099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09D73F3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375E4C2" w14:textId="77777777" w:rsidR="00F74181" w:rsidRDefault="00F74181" w:rsidP="00585DDF">
            <w:r>
              <w:rPr>
                <w:sz w:val="16"/>
                <w:szCs w:val="16"/>
              </w:rPr>
              <w:t>17.6.2.3(new)</w:t>
            </w:r>
          </w:p>
        </w:tc>
        <w:tc>
          <w:tcPr>
            <w:tcW w:w="998" w:type="dxa"/>
          </w:tcPr>
          <w:p w14:paraId="5CD591C9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05F54B4D" w14:textId="77777777" w:rsidTr="00585DDF">
        <w:tc>
          <w:tcPr>
            <w:tcW w:w="879" w:type="dxa"/>
          </w:tcPr>
          <w:p w14:paraId="19447B5F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33DB743" w14:textId="77777777" w:rsidR="00F74181" w:rsidRDefault="00F74181" w:rsidP="00585DDF">
            <w:r>
              <w:rPr>
                <w:sz w:val="16"/>
                <w:szCs w:val="16"/>
              </w:rPr>
              <w:t>2970</w:t>
            </w:r>
          </w:p>
        </w:tc>
        <w:tc>
          <w:tcPr>
            <w:tcW w:w="517" w:type="dxa"/>
          </w:tcPr>
          <w:p w14:paraId="21AC77AF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782F3E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B93FFB" w14:textId="77777777" w:rsidR="00F74181" w:rsidRDefault="00F74181" w:rsidP="00585DDF">
            <w:r>
              <w:rPr>
                <w:sz w:val="16"/>
                <w:szCs w:val="16"/>
              </w:rPr>
              <w:t>Addition of NR SA FR2-FR2 Event triggered reporting tests For FR2 with SSB time index detection when DRX is used (PCell in FR2) test case 17.6.2.4 including Test Tolerance</w:t>
            </w:r>
          </w:p>
        </w:tc>
        <w:tc>
          <w:tcPr>
            <w:tcW w:w="517" w:type="dxa"/>
          </w:tcPr>
          <w:p w14:paraId="56D84DBC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2AFF1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87D38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CA4C76" w14:textId="77777777" w:rsidR="00F74181" w:rsidRDefault="00F74181" w:rsidP="00585DDF">
            <w:r>
              <w:rPr>
                <w:sz w:val="16"/>
                <w:szCs w:val="16"/>
              </w:rPr>
              <w:t>R5-240801</w:t>
            </w:r>
          </w:p>
        </w:tc>
        <w:tc>
          <w:tcPr>
            <w:tcW w:w="1597" w:type="dxa"/>
          </w:tcPr>
          <w:p w14:paraId="27E43F15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54D7FA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3EE7960" w14:textId="77777777" w:rsidR="00F74181" w:rsidRDefault="00F74181" w:rsidP="00585DDF">
            <w:r>
              <w:rPr>
                <w:sz w:val="16"/>
                <w:szCs w:val="16"/>
              </w:rPr>
              <w:t>17.6.2.4(new)</w:t>
            </w:r>
          </w:p>
        </w:tc>
        <w:tc>
          <w:tcPr>
            <w:tcW w:w="998" w:type="dxa"/>
          </w:tcPr>
          <w:p w14:paraId="0EB30C8E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47FEE96C" w14:textId="77777777" w:rsidTr="00585DDF">
        <w:tc>
          <w:tcPr>
            <w:tcW w:w="879" w:type="dxa"/>
          </w:tcPr>
          <w:p w14:paraId="2E5686CA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87DC79A" w14:textId="77777777" w:rsidR="00F74181" w:rsidRDefault="00F74181" w:rsidP="00585DDF">
            <w:r>
              <w:rPr>
                <w:sz w:val="16"/>
                <w:szCs w:val="16"/>
              </w:rPr>
              <w:t>2971</w:t>
            </w:r>
          </w:p>
        </w:tc>
        <w:tc>
          <w:tcPr>
            <w:tcW w:w="517" w:type="dxa"/>
          </w:tcPr>
          <w:p w14:paraId="1C5F3F15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03BDD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964681" w14:textId="77777777" w:rsidR="00F74181" w:rsidRDefault="00F74181" w:rsidP="00585DDF">
            <w:r>
              <w:rPr>
                <w:sz w:val="16"/>
                <w:szCs w:val="16"/>
              </w:rPr>
              <w:t>Addition of cell configuration mapping for event triggered measurement test cases for RedCap</w:t>
            </w:r>
          </w:p>
        </w:tc>
        <w:tc>
          <w:tcPr>
            <w:tcW w:w="517" w:type="dxa"/>
          </w:tcPr>
          <w:p w14:paraId="171BB090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5134CB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263173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E7EF0D9" w14:textId="77777777" w:rsidR="00F74181" w:rsidRDefault="00F74181" w:rsidP="00585DDF">
            <w:r>
              <w:rPr>
                <w:sz w:val="16"/>
                <w:szCs w:val="16"/>
              </w:rPr>
              <w:t>R5-240802</w:t>
            </w:r>
          </w:p>
        </w:tc>
        <w:tc>
          <w:tcPr>
            <w:tcW w:w="1597" w:type="dxa"/>
          </w:tcPr>
          <w:p w14:paraId="46EA9A82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13659B9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D1CE8A6" w14:textId="77777777" w:rsidR="00F74181" w:rsidRDefault="00F74181" w:rsidP="00585DDF">
            <w:r>
              <w:rPr>
                <w:sz w:val="16"/>
                <w:szCs w:val="16"/>
              </w:rPr>
              <w:t>E.14, E.15</w:t>
            </w:r>
          </w:p>
        </w:tc>
        <w:tc>
          <w:tcPr>
            <w:tcW w:w="998" w:type="dxa"/>
          </w:tcPr>
          <w:p w14:paraId="2915E500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77CFE093" w14:textId="77777777" w:rsidTr="00585DDF">
        <w:tc>
          <w:tcPr>
            <w:tcW w:w="879" w:type="dxa"/>
          </w:tcPr>
          <w:p w14:paraId="194DA576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2D14F72" w14:textId="77777777" w:rsidR="00F74181" w:rsidRDefault="00F74181" w:rsidP="00585DDF">
            <w:r>
              <w:rPr>
                <w:sz w:val="16"/>
                <w:szCs w:val="16"/>
              </w:rPr>
              <w:t>2990</w:t>
            </w:r>
          </w:p>
        </w:tc>
        <w:tc>
          <w:tcPr>
            <w:tcW w:w="517" w:type="dxa"/>
          </w:tcPr>
          <w:p w14:paraId="42E1AF5E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1172A7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6851C7" w14:textId="77777777" w:rsidR="00F74181" w:rsidRDefault="00F74181" w:rsidP="00585DDF">
            <w:r>
              <w:rPr>
                <w:sz w:val="16"/>
                <w:szCs w:val="16"/>
              </w:rPr>
              <w:t>Correction to OCNG references in 16.1.1 and 16.1.2</w:t>
            </w:r>
          </w:p>
        </w:tc>
        <w:tc>
          <w:tcPr>
            <w:tcW w:w="517" w:type="dxa"/>
          </w:tcPr>
          <w:p w14:paraId="7416025A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65265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27CA3F5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2AACB5D" w14:textId="77777777" w:rsidR="00F74181" w:rsidRDefault="00F74181" w:rsidP="00585DDF">
            <w:r>
              <w:rPr>
                <w:sz w:val="16"/>
                <w:szCs w:val="16"/>
              </w:rPr>
              <w:t>R5-241114</w:t>
            </w:r>
          </w:p>
        </w:tc>
        <w:tc>
          <w:tcPr>
            <w:tcW w:w="1597" w:type="dxa"/>
          </w:tcPr>
          <w:p w14:paraId="2D489510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48B5E54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1AE9C5A" w14:textId="77777777" w:rsidR="00F74181" w:rsidRDefault="00F74181" w:rsidP="00585DDF">
            <w:r>
              <w:rPr>
                <w:sz w:val="16"/>
                <w:szCs w:val="16"/>
              </w:rPr>
              <w:t>16.1.1, 16.1.2</w:t>
            </w:r>
          </w:p>
        </w:tc>
        <w:tc>
          <w:tcPr>
            <w:tcW w:w="998" w:type="dxa"/>
          </w:tcPr>
          <w:p w14:paraId="22B0E863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77AB889E" w14:textId="77777777" w:rsidTr="00585DDF">
        <w:tc>
          <w:tcPr>
            <w:tcW w:w="879" w:type="dxa"/>
          </w:tcPr>
          <w:p w14:paraId="7CE76A99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4F171E2" w14:textId="77777777" w:rsidR="00F74181" w:rsidRDefault="00F74181" w:rsidP="00585DDF">
            <w:r>
              <w:rPr>
                <w:sz w:val="16"/>
                <w:szCs w:val="16"/>
              </w:rPr>
              <w:t>2991</w:t>
            </w:r>
          </w:p>
        </w:tc>
        <w:tc>
          <w:tcPr>
            <w:tcW w:w="517" w:type="dxa"/>
          </w:tcPr>
          <w:p w14:paraId="4DAAC025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9A2B8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83A217" w14:textId="77777777" w:rsidR="00F74181" w:rsidRDefault="00F74181" w:rsidP="00585DDF">
            <w:r>
              <w:rPr>
                <w:sz w:val="16"/>
                <w:szCs w:val="16"/>
              </w:rPr>
              <w:t>Correction to title of RedCap test cases</w:t>
            </w:r>
          </w:p>
        </w:tc>
        <w:tc>
          <w:tcPr>
            <w:tcW w:w="517" w:type="dxa"/>
          </w:tcPr>
          <w:p w14:paraId="0FEE4F55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6636D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528A1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8909E6" w14:textId="77777777" w:rsidR="00F74181" w:rsidRDefault="00F74181" w:rsidP="00585DDF">
            <w:r>
              <w:rPr>
                <w:sz w:val="16"/>
                <w:szCs w:val="16"/>
              </w:rPr>
              <w:t>R5-241115</w:t>
            </w:r>
          </w:p>
        </w:tc>
        <w:tc>
          <w:tcPr>
            <w:tcW w:w="1597" w:type="dxa"/>
          </w:tcPr>
          <w:p w14:paraId="394D7919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C2B84E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C9777ED" w14:textId="77777777" w:rsidR="00F74181" w:rsidRDefault="00F74181" w:rsidP="00585DDF">
            <w:r>
              <w:rPr>
                <w:sz w:val="16"/>
                <w:szCs w:val="16"/>
              </w:rPr>
              <w:t>16.3.2.3.3, 16.3.2.3.4, 16.5.2.3, 16.5.2.4</w:t>
            </w:r>
          </w:p>
        </w:tc>
        <w:tc>
          <w:tcPr>
            <w:tcW w:w="998" w:type="dxa"/>
          </w:tcPr>
          <w:p w14:paraId="39E0947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792C63D7" w14:textId="77777777" w:rsidTr="00585DDF">
        <w:tc>
          <w:tcPr>
            <w:tcW w:w="879" w:type="dxa"/>
          </w:tcPr>
          <w:p w14:paraId="0AA4FFE0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6F8EC32" w14:textId="77777777" w:rsidR="00F74181" w:rsidRDefault="00F74181" w:rsidP="00585DDF">
            <w:r>
              <w:rPr>
                <w:sz w:val="16"/>
                <w:szCs w:val="16"/>
              </w:rPr>
              <w:t>2992</w:t>
            </w:r>
          </w:p>
        </w:tc>
        <w:tc>
          <w:tcPr>
            <w:tcW w:w="517" w:type="dxa"/>
          </w:tcPr>
          <w:p w14:paraId="468A205E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0886B2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243E9F" w14:textId="77777777" w:rsidR="00F74181" w:rsidRDefault="00F74181" w:rsidP="00585DDF">
            <w:r>
              <w:rPr>
                <w:sz w:val="16"/>
                <w:szCs w:val="16"/>
              </w:rPr>
              <w:t>Correction to PRACH config in 16.5.2.4</w:t>
            </w:r>
          </w:p>
        </w:tc>
        <w:tc>
          <w:tcPr>
            <w:tcW w:w="517" w:type="dxa"/>
          </w:tcPr>
          <w:p w14:paraId="3F831914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65DA6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78557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474A5D4" w14:textId="77777777" w:rsidR="00F74181" w:rsidRDefault="00F74181" w:rsidP="00585DDF">
            <w:r>
              <w:rPr>
                <w:sz w:val="16"/>
                <w:szCs w:val="16"/>
              </w:rPr>
              <w:t>R5-241116</w:t>
            </w:r>
          </w:p>
        </w:tc>
        <w:tc>
          <w:tcPr>
            <w:tcW w:w="1597" w:type="dxa"/>
          </w:tcPr>
          <w:p w14:paraId="4A0A94CD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2FB4DB3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DE07B9B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F2D043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44D846E6" w14:textId="77777777" w:rsidTr="00585DDF">
        <w:tc>
          <w:tcPr>
            <w:tcW w:w="879" w:type="dxa"/>
          </w:tcPr>
          <w:p w14:paraId="36FF3694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7DD8ED3" w14:textId="77777777" w:rsidR="00F74181" w:rsidRDefault="00F74181" w:rsidP="00585DDF">
            <w:r>
              <w:rPr>
                <w:sz w:val="16"/>
                <w:szCs w:val="16"/>
              </w:rPr>
              <w:t>3012</w:t>
            </w:r>
          </w:p>
        </w:tc>
        <w:tc>
          <w:tcPr>
            <w:tcW w:w="517" w:type="dxa"/>
          </w:tcPr>
          <w:p w14:paraId="09BD244D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2643F6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0A11BB" w14:textId="77777777" w:rsidR="00F74181" w:rsidRDefault="00F74181" w:rsidP="00585DDF">
            <w:r>
              <w:rPr>
                <w:sz w:val="16"/>
                <w:szCs w:val="16"/>
              </w:rPr>
              <w:t>Annex E.14 correction for new RedCap test cases</w:t>
            </w:r>
          </w:p>
        </w:tc>
        <w:tc>
          <w:tcPr>
            <w:tcW w:w="517" w:type="dxa"/>
          </w:tcPr>
          <w:p w14:paraId="3056F2D9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AF465A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2AA42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E8C550" w14:textId="77777777" w:rsidR="00F74181" w:rsidRDefault="00F74181" w:rsidP="00585DDF">
            <w:r>
              <w:rPr>
                <w:sz w:val="16"/>
                <w:szCs w:val="16"/>
              </w:rPr>
              <w:t>R5-241211</w:t>
            </w:r>
          </w:p>
        </w:tc>
        <w:tc>
          <w:tcPr>
            <w:tcW w:w="1597" w:type="dxa"/>
          </w:tcPr>
          <w:p w14:paraId="33E650AD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5B1C2AF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F867224" w14:textId="77777777" w:rsidR="00F74181" w:rsidRDefault="00F74181" w:rsidP="00585DDF">
            <w:r>
              <w:rPr>
                <w:sz w:val="16"/>
                <w:szCs w:val="16"/>
              </w:rPr>
              <w:t>E</w:t>
            </w:r>
          </w:p>
        </w:tc>
        <w:tc>
          <w:tcPr>
            <w:tcW w:w="998" w:type="dxa"/>
          </w:tcPr>
          <w:p w14:paraId="53D59C4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1C3EB668" w14:textId="77777777" w:rsidTr="00585DDF">
        <w:tc>
          <w:tcPr>
            <w:tcW w:w="879" w:type="dxa"/>
          </w:tcPr>
          <w:p w14:paraId="3824C4DD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5A12DEB" w14:textId="77777777" w:rsidR="00F74181" w:rsidRDefault="00F74181" w:rsidP="00585DDF">
            <w:r>
              <w:rPr>
                <w:sz w:val="16"/>
                <w:szCs w:val="16"/>
              </w:rPr>
              <w:t>3014</w:t>
            </w:r>
          </w:p>
        </w:tc>
        <w:tc>
          <w:tcPr>
            <w:tcW w:w="517" w:type="dxa"/>
          </w:tcPr>
          <w:p w14:paraId="436B9631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6DBF87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595CD5" w14:textId="77777777" w:rsidR="00F74181" w:rsidRDefault="00F74181" w:rsidP="00585DDF">
            <w:r>
              <w:rPr>
                <w:sz w:val="16"/>
                <w:szCs w:val="16"/>
              </w:rPr>
              <w:t>Correction of NR SA FR1 SS-RSRP absolute measurement accuracy for RedCap 1 Rx UE test case 16.7.1.1.1 including Test Tolerance</w:t>
            </w:r>
          </w:p>
        </w:tc>
        <w:tc>
          <w:tcPr>
            <w:tcW w:w="517" w:type="dxa"/>
          </w:tcPr>
          <w:p w14:paraId="114B397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E834CB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3E09D1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70B6801" w14:textId="77777777" w:rsidR="00F74181" w:rsidRDefault="00F74181" w:rsidP="00585DDF">
            <w:r>
              <w:rPr>
                <w:sz w:val="16"/>
                <w:szCs w:val="16"/>
              </w:rPr>
              <w:t>R5-241213</w:t>
            </w:r>
          </w:p>
        </w:tc>
        <w:tc>
          <w:tcPr>
            <w:tcW w:w="1597" w:type="dxa"/>
          </w:tcPr>
          <w:p w14:paraId="5BA19001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01E658E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92AE7B5" w14:textId="77777777" w:rsidR="00F74181" w:rsidRDefault="00F74181" w:rsidP="00585DDF">
            <w:r>
              <w:rPr>
                <w:sz w:val="16"/>
                <w:szCs w:val="16"/>
              </w:rPr>
              <w:t>16.7.1.1</w:t>
            </w:r>
          </w:p>
        </w:tc>
        <w:tc>
          <w:tcPr>
            <w:tcW w:w="998" w:type="dxa"/>
          </w:tcPr>
          <w:p w14:paraId="4E07CC8A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73B7D70F" w14:textId="77777777" w:rsidTr="00585DDF">
        <w:tc>
          <w:tcPr>
            <w:tcW w:w="879" w:type="dxa"/>
          </w:tcPr>
          <w:p w14:paraId="2CE87951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82E17A" w14:textId="77777777" w:rsidR="00F74181" w:rsidRDefault="00F74181" w:rsidP="00585DDF">
            <w:r>
              <w:rPr>
                <w:sz w:val="16"/>
                <w:szCs w:val="16"/>
              </w:rPr>
              <w:t>3015</w:t>
            </w:r>
          </w:p>
        </w:tc>
        <w:tc>
          <w:tcPr>
            <w:tcW w:w="517" w:type="dxa"/>
          </w:tcPr>
          <w:p w14:paraId="51110958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A050E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4CA940" w14:textId="77777777" w:rsidR="00F74181" w:rsidRDefault="00F74181" w:rsidP="00585DDF">
            <w:r>
              <w:rPr>
                <w:sz w:val="16"/>
                <w:szCs w:val="16"/>
              </w:rPr>
              <w:t>Correction of NR SA FR1 SS-RSRP relative measurement accuracy for 1 Rx UE test case 16.7.1.1.2 including Test Tolerance</w:t>
            </w:r>
          </w:p>
        </w:tc>
        <w:tc>
          <w:tcPr>
            <w:tcW w:w="517" w:type="dxa"/>
          </w:tcPr>
          <w:p w14:paraId="1205D558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D64353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E17D07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864006" w14:textId="77777777" w:rsidR="00F74181" w:rsidRDefault="00F74181" w:rsidP="00585DDF">
            <w:r>
              <w:rPr>
                <w:sz w:val="16"/>
                <w:szCs w:val="16"/>
              </w:rPr>
              <w:t>R5-241214</w:t>
            </w:r>
          </w:p>
        </w:tc>
        <w:tc>
          <w:tcPr>
            <w:tcW w:w="1597" w:type="dxa"/>
          </w:tcPr>
          <w:p w14:paraId="6452EEC9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C9F6F3B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B7B1EF2" w14:textId="77777777" w:rsidR="00F74181" w:rsidRDefault="00F74181" w:rsidP="00585DDF">
            <w:r>
              <w:rPr>
                <w:sz w:val="16"/>
                <w:szCs w:val="16"/>
              </w:rPr>
              <w:t>16.7.1.1</w:t>
            </w:r>
          </w:p>
        </w:tc>
        <w:tc>
          <w:tcPr>
            <w:tcW w:w="998" w:type="dxa"/>
          </w:tcPr>
          <w:p w14:paraId="6D5F150F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66E4B1E6" w14:textId="77777777" w:rsidTr="00585DDF">
        <w:tc>
          <w:tcPr>
            <w:tcW w:w="879" w:type="dxa"/>
          </w:tcPr>
          <w:p w14:paraId="6EC248F7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E7628F0" w14:textId="77777777" w:rsidR="00F74181" w:rsidRDefault="00F74181" w:rsidP="00585DDF">
            <w:r>
              <w:rPr>
                <w:sz w:val="16"/>
                <w:szCs w:val="16"/>
              </w:rPr>
              <w:t>3016</w:t>
            </w:r>
          </w:p>
        </w:tc>
        <w:tc>
          <w:tcPr>
            <w:tcW w:w="517" w:type="dxa"/>
          </w:tcPr>
          <w:p w14:paraId="060D46BF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5FD2C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25B10C" w14:textId="77777777" w:rsidR="00F74181" w:rsidRDefault="00F74181" w:rsidP="00585DDF">
            <w:r>
              <w:rPr>
                <w:sz w:val="16"/>
                <w:szCs w:val="16"/>
              </w:rPr>
              <w:t>Correction of NR SA FR1 SS-RSRP absolute measurement accuracy for RedCap 2 Rx UE test case 16.7.1.2.1 including Test Tolerance</w:t>
            </w:r>
          </w:p>
        </w:tc>
        <w:tc>
          <w:tcPr>
            <w:tcW w:w="517" w:type="dxa"/>
          </w:tcPr>
          <w:p w14:paraId="7205FF4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1E886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62BF6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552431" w14:textId="77777777" w:rsidR="00F74181" w:rsidRDefault="00F74181" w:rsidP="00585DDF">
            <w:r>
              <w:rPr>
                <w:sz w:val="16"/>
                <w:szCs w:val="16"/>
              </w:rPr>
              <w:t>R5-241215</w:t>
            </w:r>
          </w:p>
        </w:tc>
        <w:tc>
          <w:tcPr>
            <w:tcW w:w="1597" w:type="dxa"/>
          </w:tcPr>
          <w:p w14:paraId="7D5A1C80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5045D4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37A38BE" w14:textId="77777777" w:rsidR="00F74181" w:rsidRDefault="00F74181" w:rsidP="00585DDF">
            <w:r>
              <w:rPr>
                <w:sz w:val="16"/>
                <w:szCs w:val="16"/>
              </w:rPr>
              <w:t>16.7.1.2</w:t>
            </w:r>
          </w:p>
        </w:tc>
        <w:tc>
          <w:tcPr>
            <w:tcW w:w="998" w:type="dxa"/>
          </w:tcPr>
          <w:p w14:paraId="52DF985B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469C93A6" w14:textId="77777777" w:rsidTr="00585DDF">
        <w:tc>
          <w:tcPr>
            <w:tcW w:w="879" w:type="dxa"/>
          </w:tcPr>
          <w:p w14:paraId="6E89B266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38DD7D6" w14:textId="77777777" w:rsidR="00F74181" w:rsidRDefault="00F74181" w:rsidP="00585DDF">
            <w:r>
              <w:rPr>
                <w:sz w:val="16"/>
                <w:szCs w:val="16"/>
              </w:rPr>
              <w:t>3017</w:t>
            </w:r>
          </w:p>
        </w:tc>
        <w:tc>
          <w:tcPr>
            <w:tcW w:w="517" w:type="dxa"/>
          </w:tcPr>
          <w:p w14:paraId="639DEC0E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75C19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904B92" w14:textId="77777777" w:rsidR="00F74181" w:rsidRDefault="00F74181" w:rsidP="00585DDF">
            <w:r>
              <w:rPr>
                <w:sz w:val="16"/>
                <w:szCs w:val="16"/>
              </w:rPr>
              <w:t>Correction of NR SA FR1 SS-RSRP relative measurement accuracy for 2 Rx UE test case 16.7.1.2.2 including Test Tolerance</w:t>
            </w:r>
          </w:p>
        </w:tc>
        <w:tc>
          <w:tcPr>
            <w:tcW w:w="517" w:type="dxa"/>
          </w:tcPr>
          <w:p w14:paraId="16AFDCBC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B3D0B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5AF411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52061E" w14:textId="77777777" w:rsidR="00F74181" w:rsidRDefault="00F74181" w:rsidP="00585DDF">
            <w:r>
              <w:rPr>
                <w:sz w:val="16"/>
                <w:szCs w:val="16"/>
              </w:rPr>
              <w:t>R5-241216</w:t>
            </w:r>
          </w:p>
        </w:tc>
        <w:tc>
          <w:tcPr>
            <w:tcW w:w="1597" w:type="dxa"/>
          </w:tcPr>
          <w:p w14:paraId="25C193DA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E51DBB4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5664322" w14:textId="77777777" w:rsidR="00F74181" w:rsidRDefault="00F74181" w:rsidP="00585DDF">
            <w:r>
              <w:rPr>
                <w:sz w:val="16"/>
                <w:szCs w:val="16"/>
              </w:rPr>
              <w:t>16.7.1.2</w:t>
            </w:r>
          </w:p>
        </w:tc>
        <w:tc>
          <w:tcPr>
            <w:tcW w:w="998" w:type="dxa"/>
          </w:tcPr>
          <w:p w14:paraId="6F2A58C6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29F5C962" w14:textId="77777777" w:rsidTr="00585DDF">
        <w:tc>
          <w:tcPr>
            <w:tcW w:w="879" w:type="dxa"/>
          </w:tcPr>
          <w:p w14:paraId="7FD91A8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6DC657E" w14:textId="77777777" w:rsidR="00F74181" w:rsidRDefault="00F74181" w:rsidP="00585DDF">
            <w:r>
              <w:rPr>
                <w:sz w:val="16"/>
                <w:szCs w:val="16"/>
              </w:rPr>
              <w:t>3018</w:t>
            </w:r>
          </w:p>
        </w:tc>
        <w:tc>
          <w:tcPr>
            <w:tcW w:w="517" w:type="dxa"/>
          </w:tcPr>
          <w:p w14:paraId="102E7DB3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98F738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510C37" w14:textId="77777777" w:rsidR="00F74181" w:rsidRDefault="00F74181" w:rsidP="00585DDF">
            <w:r>
              <w:rPr>
                <w:sz w:val="16"/>
                <w:szCs w:val="16"/>
              </w:rPr>
              <w:t>Addition of NR SA FR1 SS-RSRQ measurement accuracy for 1 Rx UE test case 16.7.2.1 including Test Tolerance</w:t>
            </w:r>
          </w:p>
        </w:tc>
        <w:tc>
          <w:tcPr>
            <w:tcW w:w="517" w:type="dxa"/>
          </w:tcPr>
          <w:p w14:paraId="3D4E70E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4DF60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AE36506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A756CC" w14:textId="77777777" w:rsidR="00F74181" w:rsidRDefault="00F74181" w:rsidP="00585DDF">
            <w:r>
              <w:rPr>
                <w:sz w:val="16"/>
                <w:szCs w:val="16"/>
              </w:rPr>
              <w:t>R5-241217</w:t>
            </w:r>
          </w:p>
        </w:tc>
        <w:tc>
          <w:tcPr>
            <w:tcW w:w="1597" w:type="dxa"/>
          </w:tcPr>
          <w:p w14:paraId="4EB98BC0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F33351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A87B1BB" w14:textId="77777777" w:rsidR="00F74181" w:rsidRDefault="00F74181" w:rsidP="00585DDF">
            <w:r>
              <w:rPr>
                <w:sz w:val="16"/>
                <w:szCs w:val="16"/>
              </w:rPr>
              <w:t>16.7.2</w:t>
            </w:r>
          </w:p>
        </w:tc>
        <w:tc>
          <w:tcPr>
            <w:tcW w:w="998" w:type="dxa"/>
          </w:tcPr>
          <w:p w14:paraId="32BA23A2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6C42F50D" w14:textId="77777777" w:rsidTr="00585DDF">
        <w:tc>
          <w:tcPr>
            <w:tcW w:w="879" w:type="dxa"/>
          </w:tcPr>
          <w:p w14:paraId="553B6BA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39E92BA" w14:textId="77777777" w:rsidR="00F74181" w:rsidRDefault="00F74181" w:rsidP="00585DDF">
            <w:r>
              <w:rPr>
                <w:sz w:val="16"/>
                <w:szCs w:val="16"/>
              </w:rPr>
              <w:t>3019</w:t>
            </w:r>
          </w:p>
        </w:tc>
        <w:tc>
          <w:tcPr>
            <w:tcW w:w="517" w:type="dxa"/>
          </w:tcPr>
          <w:p w14:paraId="556FE354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70EDB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5CB4BD" w14:textId="77777777" w:rsidR="00F74181" w:rsidRDefault="00F74181" w:rsidP="00585DDF">
            <w:r>
              <w:rPr>
                <w:sz w:val="16"/>
                <w:szCs w:val="16"/>
              </w:rPr>
              <w:t>Addition of NR SA FR1 SS-RSRQ measurement accuracy for 2 Rx UE test case 16.7.2.2 including Test Tolerance</w:t>
            </w:r>
          </w:p>
        </w:tc>
        <w:tc>
          <w:tcPr>
            <w:tcW w:w="517" w:type="dxa"/>
          </w:tcPr>
          <w:p w14:paraId="4A8E8B0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78799D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DDE4F5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972F4C" w14:textId="77777777" w:rsidR="00F74181" w:rsidRDefault="00F74181" w:rsidP="00585DDF">
            <w:r>
              <w:rPr>
                <w:sz w:val="16"/>
                <w:szCs w:val="16"/>
              </w:rPr>
              <w:t>R5-241218</w:t>
            </w:r>
          </w:p>
        </w:tc>
        <w:tc>
          <w:tcPr>
            <w:tcW w:w="1597" w:type="dxa"/>
          </w:tcPr>
          <w:p w14:paraId="46FE5D56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74F873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102C35D" w14:textId="77777777" w:rsidR="00F74181" w:rsidRDefault="00F74181" w:rsidP="00585DDF">
            <w:r>
              <w:rPr>
                <w:sz w:val="16"/>
                <w:szCs w:val="16"/>
              </w:rPr>
              <w:t>16.7.2</w:t>
            </w:r>
          </w:p>
        </w:tc>
        <w:tc>
          <w:tcPr>
            <w:tcW w:w="998" w:type="dxa"/>
          </w:tcPr>
          <w:p w14:paraId="520D88B9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FBFD760" w14:textId="77777777" w:rsidR="00F74181" w:rsidRDefault="00F74181" w:rsidP="00F74181"/>
    <w:p w14:paraId="5DB66E31" w14:textId="77777777" w:rsidR="00F74181" w:rsidRDefault="00F74181" w:rsidP="00F74181"/>
    <w:p w14:paraId="0DE46B88" w14:textId="77777777" w:rsidR="00F74181" w:rsidRPr="00917427" w:rsidRDefault="00F74181" w:rsidP="00F7418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RP-240190</w:t>
      </w:r>
      <w:r>
        <w:rPr>
          <w:b/>
          <w:i/>
          <w:noProof/>
          <w:sz w:val="28"/>
        </w:rPr>
        <w:fldChar w:fldCharType="end"/>
      </w:r>
    </w:p>
    <w:p w14:paraId="0EFDE9D8" w14:textId="77777777" w:rsidR="00F74181" w:rsidRPr="00784730" w:rsidRDefault="00F74181" w:rsidP="00F7418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E00C81A" w14:textId="77777777" w:rsidR="00F74181" w:rsidRPr="00050554" w:rsidRDefault="00F74181" w:rsidP="00F74181">
      <w:pPr>
        <w:rPr>
          <w:rFonts w:ascii="Arial" w:hAnsi="Arial" w:cs="Arial"/>
          <w:b/>
          <w:bCs/>
          <w:lang w:val="en-US"/>
        </w:rPr>
      </w:pPr>
    </w:p>
    <w:p w14:paraId="3F0975F8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8FF93D7" w14:textId="77777777" w:rsidR="00F74181" w:rsidRPr="00E145B1" w:rsidRDefault="00F74181" w:rsidP="00F741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4)</w:t>
      </w:r>
      <w:r>
        <w:rPr>
          <w:rFonts w:ascii="Arial" w:hAnsi="Arial" w:cs="Arial"/>
          <w:b/>
          <w:bCs/>
        </w:rPr>
        <w:fldChar w:fldCharType="end"/>
      </w:r>
    </w:p>
    <w:p w14:paraId="2FD79CC3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13.3.10</w:t>
      </w:r>
      <w:r>
        <w:rPr>
          <w:rFonts w:ascii="Arial" w:hAnsi="Arial" w:cs="Arial"/>
          <w:b/>
          <w:bCs/>
        </w:rPr>
        <w:fldChar w:fldCharType="end"/>
      </w:r>
    </w:p>
    <w:p w14:paraId="7DA5AFC4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854E49E" w14:textId="77777777" w:rsidR="00F74181" w:rsidRDefault="00F74181" w:rsidP="00F7418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BD36953" w14:textId="77777777" w:rsidR="00F74181" w:rsidRPr="004E535C" w:rsidRDefault="00F74181" w:rsidP="00F741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4181" w:rsidRPr="004E535C" w14:paraId="70A64990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87C6C86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5BFC3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E791E9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D57FDF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975AF6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897E1D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B7E3FF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5B26FB8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974EDFD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5DADE65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92C093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0F2B93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B86FCF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4181" w14:paraId="31F8B59E" w14:textId="77777777" w:rsidTr="00585DDF">
        <w:tc>
          <w:tcPr>
            <w:tcW w:w="879" w:type="dxa"/>
          </w:tcPr>
          <w:p w14:paraId="366112B2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5171A65" w14:textId="77777777" w:rsidR="00F74181" w:rsidRDefault="00F74181" w:rsidP="00585DDF">
            <w:r>
              <w:rPr>
                <w:sz w:val="16"/>
                <w:szCs w:val="16"/>
              </w:rPr>
              <w:t>2879</w:t>
            </w:r>
          </w:p>
        </w:tc>
        <w:tc>
          <w:tcPr>
            <w:tcW w:w="517" w:type="dxa"/>
          </w:tcPr>
          <w:p w14:paraId="225C6577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AD58BA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31B0E3" w14:textId="77777777" w:rsidR="00F74181" w:rsidRDefault="00F74181" w:rsidP="00585DDF">
            <w:r>
              <w:rPr>
                <w:sz w:val="16"/>
                <w:szCs w:val="16"/>
              </w:rPr>
              <w:t>Correction of Redcap inter-RAT E-UTRAN CGI test cases</w:t>
            </w:r>
          </w:p>
        </w:tc>
        <w:tc>
          <w:tcPr>
            <w:tcW w:w="517" w:type="dxa"/>
          </w:tcPr>
          <w:p w14:paraId="235BBBB9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3D7815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E34893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8180D6" w14:textId="77777777" w:rsidR="00F74181" w:rsidRDefault="00F74181" w:rsidP="00585DDF">
            <w:r>
              <w:rPr>
                <w:sz w:val="16"/>
                <w:szCs w:val="16"/>
              </w:rPr>
              <w:t>R5-242037</w:t>
            </w:r>
          </w:p>
        </w:tc>
        <w:tc>
          <w:tcPr>
            <w:tcW w:w="1597" w:type="dxa"/>
          </w:tcPr>
          <w:p w14:paraId="43387ADE" w14:textId="77777777" w:rsidR="00F74181" w:rsidRDefault="00F7418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8CE6A6B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1D5678E" w14:textId="77777777" w:rsidR="00F74181" w:rsidRDefault="00F74181" w:rsidP="00585DDF">
            <w:r>
              <w:rPr>
                <w:sz w:val="16"/>
                <w:szCs w:val="16"/>
              </w:rPr>
              <w:t>16.6.5.3, 16.6.5.4</w:t>
            </w:r>
          </w:p>
        </w:tc>
        <w:tc>
          <w:tcPr>
            <w:tcW w:w="998" w:type="dxa"/>
          </w:tcPr>
          <w:p w14:paraId="02F2A6E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164D3FC5" w14:textId="77777777" w:rsidTr="00585DDF">
        <w:tc>
          <w:tcPr>
            <w:tcW w:w="879" w:type="dxa"/>
          </w:tcPr>
          <w:p w14:paraId="2D5C4ADD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8B0D04F" w14:textId="77777777" w:rsidR="00F74181" w:rsidRDefault="00F74181" w:rsidP="00585DDF">
            <w:r>
              <w:rPr>
                <w:sz w:val="16"/>
                <w:szCs w:val="16"/>
              </w:rPr>
              <w:t>2913</w:t>
            </w:r>
          </w:p>
        </w:tc>
        <w:tc>
          <w:tcPr>
            <w:tcW w:w="517" w:type="dxa"/>
          </w:tcPr>
          <w:p w14:paraId="4234403D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914052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5D73AB" w14:textId="77777777" w:rsidR="00F74181" w:rsidRDefault="00F74181" w:rsidP="00585DDF">
            <w:r>
              <w:rPr>
                <w:sz w:val="16"/>
                <w:szCs w:val="16"/>
              </w:rPr>
              <w:t>Correction to NCD-SSB and SMTC RMCs</w:t>
            </w:r>
          </w:p>
        </w:tc>
        <w:tc>
          <w:tcPr>
            <w:tcW w:w="517" w:type="dxa"/>
          </w:tcPr>
          <w:p w14:paraId="102B0D7D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B127E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D540123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BC751B" w14:textId="77777777" w:rsidR="00F74181" w:rsidRDefault="00F74181" w:rsidP="00585DDF">
            <w:r>
              <w:rPr>
                <w:sz w:val="16"/>
                <w:szCs w:val="16"/>
              </w:rPr>
              <w:t>R5-242039</w:t>
            </w:r>
          </w:p>
        </w:tc>
        <w:tc>
          <w:tcPr>
            <w:tcW w:w="1597" w:type="dxa"/>
          </w:tcPr>
          <w:p w14:paraId="1AE55B09" w14:textId="77777777" w:rsidR="00F74181" w:rsidRDefault="00F74181" w:rsidP="00585DDF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6BE2340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FF29628" w14:textId="77777777" w:rsidR="00F74181" w:rsidRDefault="00F74181" w:rsidP="00585DDF">
            <w:r>
              <w:rPr>
                <w:sz w:val="16"/>
                <w:szCs w:val="16"/>
              </w:rPr>
              <w:t>A.3B,A.4, A.4A</w:t>
            </w:r>
          </w:p>
        </w:tc>
        <w:tc>
          <w:tcPr>
            <w:tcW w:w="998" w:type="dxa"/>
          </w:tcPr>
          <w:p w14:paraId="78775D8F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5C6C89C8" w14:textId="77777777" w:rsidTr="00585DDF">
        <w:tc>
          <w:tcPr>
            <w:tcW w:w="879" w:type="dxa"/>
          </w:tcPr>
          <w:p w14:paraId="2C94361E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CECF6A9" w14:textId="77777777" w:rsidR="00F74181" w:rsidRDefault="00F74181" w:rsidP="00585DDF">
            <w:r>
              <w:rPr>
                <w:sz w:val="16"/>
                <w:szCs w:val="16"/>
              </w:rPr>
              <w:t>2914</w:t>
            </w:r>
          </w:p>
        </w:tc>
        <w:tc>
          <w:tcPr>
            <w:tcW w:w="517" w:type="dxa"/>
          </w:tcPr>
          <w:p w14:paraId="39BFA276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C86662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0C6517" w14:textId="77777777" w:rsidR="00F74181" w:rsidRDefault="00F74181" w:rsidP="00585DDF">
            <w:r>
              <w:rPr>
                <w:sz w:val="16"/>
                <w:szCs w:val="16"/>
              </w:rPr>
              <w:t>Correction to RedCap inter-frequency measurement test cases</w:t>
            </w:r>
          </w:p>
        </w:tc>
        <w:tc>
          <w:tcPr>
            <w:tcW w:w="517" w:type="dxa"/>
          </w:tcPr>
          <w:p w14:paraId="2C8EF2A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FEEB13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88CF08D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F510FE" w14:textId="77777777" w:rsidR="00F74181" w:rsidRDefault="00F74181" w:rsidP="00585DDF">
            <w:r>
              <w:rPr>
                <w:sz w:val="16"/>
                <w:szCs w:val="16"/>
              </w:rPr>
              <w:t>R5-242040</w:t>
            </w:r>
          </w:p>
        </w:tc>
        <w:tc>
          <w:tcPr>
            <w:tcW w:w="1597" w:type="dxa"/>
          </w:tcPr>
          <w:p w14:paraId="51999A7C" w14:textId="77777777" w:rsidR="00F74181" w:rsidRDefault="00F74181" w:rsidP="00585DDF">
            <w:r>
              <w:rPr>
                <w:sz w:val="16"/>
                <w:szCs w:val="16"/>
              </w:rPr>
              <w:t>Huawei, HiSilicon, Starpoint, Anritsu, Keysight</w:t>
            </w:r>
          </w:p>
        </w:tc>
        <w:tc>
          <w:tcPr>
            <w:tcW w:w="1122" w:type="dxa"/>
          </w:tcPr>
          <w:p w14:paraId="0CC856D0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CB71791" w14:textId="77777777" w:rsidR="00F74181" w:rsidRDefault="00F74181" w:rsidP="00585DDF">
            <w:r>
              <w:rPr>
                <w:sz w:val="16"/>
                <w:szCs w:val="16"/>
              </w:rPr>
              <w:t>16.6.2.1, 16.6.2.3, 16.6.2.4, 16.6.2.5, 16.6.2.6, 16.6.2.9, 16.6.2.10, 16.6.2.11, 16.6.2.12</w:t>
            </w:r>
          </w:p>
        </w:tc>
        <w:tc>
          <w:tcPr>
            <w:tcW w:w="998" w:type="dxa"/>
          </w:tcPr>
          <w:p w14:paraId="171003C0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7006C7FE" w14:textId="77777777" w:rsidTr="00585DDF">
        <w:tc>
          <w:tcPr>
            <w:tcW w:w="879" w:type="dxa"/>
          </w:tcPr>
          <w:p w14:paraId="4AEE9DDD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F2B09D1" w14:textId="77777777" w:rsidR="00F74181" w:rsidRDefault="00F74181" w:rsidP="00585DDF">
            <w:r>
              <w:rPr>
                <w:sz w:val="16"/>
                <w:szCs w:val="16"/>
              </w:rPr>
              <w:t>2925</w:t>
            </w:r>
          </w:p>
        </w:tc>
        <w:tc>
          <w:tcPr>
            <w:tcW w:w="517" w:type="dxa"/>
          </w:tcPr>
          <w:p w14:paraId="71246B4B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350A51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D998D3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16.2.1.1 with TT</w:t>
            </w:r>
          </w:p>
        </w:tc>
        <w:tc>
          <w:tcPr>
            <w:tcW w:w="517" w:type="dxa"/>
          </w:tcPr>
          <w:p w14:paraId="34C8907F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5C3AAC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643867E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78B577C" w14:textId="77777777" w:rsidR="00F74181" w:rsidRDefault="00F74181" w:rsidP="00585DDF">
            <w:r>
              <w:rPr>
                <w:sz w:val="16"/>
                <w:szCs w:val="16"/>
              </w:rPr>
              <w:t>R5-241670</w:t>
            </w:r>
          </w:p>
        </w:tc>
        <w:tc>
          <w:tcPr>
            <w:tcW w:w="1597" w:type="dxa"/>
          </w:tcPr>
          <w:p w14:paraId="07A7DD02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D6489A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0AC229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B81B93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78B09759" w14:textId="77777777" w:rsidTr="00585DDF">
        <w:tc>
          <w:tcPr>
            <w:tcW w:w="879" w:type="dxa"/>
          </w:tcPr>
          <w:p w14:paraId="4F334333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CA5D2F7" w14:textId="77777777" w:rsidR="00F74181" w:rsidRDefault="00F74181" w:rsidP="00585DDF">
            <w:r>
              <w:rPr>
                <w:sz w:val="16"/>
                <w:szCs w:val="16"/>
              </w:rPr>
              <w:t>2926</w:t>
            </w:r>
          </w:p>
        </w:tc>
        <w:tc>
          <w:tcPr>
            <w:tcW w:w="517" w:type="dxa"/>
          </w:tcPr>
          <w:p w14:paraId="009B4CF7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E43D5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118FB1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16.2.1.2 with TT</w:t>
            </w:r>
          </w:p>
        </w:tc>
        <w:tc>
          <w:tcPr>
            <w:tcW w:w="517" w:type="dxa"/>
          </w:tcPr>
          <w:p w14:paraId="4FC245E0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FF94A3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F6317D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4D5876A" w14:textId="77777777" w:rsidR="00F74181" w:rsidRDefault="00F74181" w:rsidP="00585DDF">
            <w:r>
              <w:rPr>
                <w:sz w:val="16"/>
                <w:szCs w:val="16"/>
              </w:rPr>
              <w:t>R5-241671</w:t>
            </w:r>
          </w:p>
        </w:tc>
        <w:tc>
          <w:tcPr>
            <w:tcW w:w="1597" w:type="dxa"/>
          </w:tcPr>
          <w:p w14:paraId="2EB8C2C7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151AE6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1B58B6D" w14:textId="77777777" w:rsidR="00F74181" w:rsidRDefault="00F74181" w:rsidP="00585DDF">
            <w:r>
              <w:rPr>
                <w:sz w:val="16"/>
                <w:szCs w:val="16"/>
              </w:rPr>
              <w:t>16.2.1.2</w:t>
            </w:r>
          </w:p>
        </w:tc>
        <w:tc>
          <w:tcPr>
            <w:tcW w:w="998" w:type="dxa"/>
          </w:tcPr>
          <w:p w14:paraId="4CB28BF8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2A58A603" w14:textId="77777777" w:rsidTr="00585DDF">
        <w:tc>
          <w:tcPr>
            <w:tcW w:w="879" w:type="dxa"/>
          </w:tcPr>
          <w:p w14:paraId="29AB2938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65914CC" w14:textId="77777777" w:rsidR="00F74181" w:rsidRDefault="00F74181" w:rsidP="00585DDF">
            <w:r>
              <w:rPr>
                <w:sz w:val="16"/>
                <w:szCs w:val="16"/>
              </w:rPr>
              <w:t>2928</w:t>
            </w:r>
          </w:p>
        </w:tc>
        <w:tc>
          <w:tcPr>
            <w:tcW w:w="517" w:type="dxa"/>
          </w:tcPr>
          <w:p w14:paraId="427FAC94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0C74C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E87C96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16.6.5.3 with TT</w:t>
            </w:r>
          </w:p>
        </w:tc>
        <w:tc>
          <w:tcPr>
            <w:tcW w:w="517" w:type="dxa"/>
          </w:tcPr>
          <w:p w14:paraId="39006A39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F7DD8E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2FB6A0D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22049EB" w14:textId="77777777" w:rsidR="00F74181" w:rsidRDefault="00F74181" w:rsidP="00585DDF">
            <w:r>
              <w:rPr>
                <w:sz w:val="16"/>
                <w:szCs w:val="16"/>
              </w:rPr>
              <w:t>R5-241886</w:t>
            </w:r>
          </w:p>
        </w:tc>
        <w:tc>
          <w:tcPr>
            <w:tcW w:w="1597" w:type="dxa"/>
          </w:tcPr>
          <w:p w14:paraId="6BC08400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394E6B7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263D7EB" w14:textId="77777777" w:rsidR="00F74181" w:rsidRDefault="00F74181" w:rsidP="00585DDF">
            <w:r>
              <w:rPr>
                <w:sz w:val="16"/>
                <w:szCs w:val="16"/>
              </w:rPr>
              <w:t>16.6.5.3</w:t>
            </w:r>
          </w:p>
        </w:tc>
        <w:tc>
          <w:tcPr>
            <w:tcW w:w="998" w:type="dxa"/>
          </w:tcPr>
          <w:p w14:paraId="1B5F194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179281BF" w14:textId="77777777" w:rsidTr="00585DDF">
        <w:tc>
          <w:tcPr>
            <w:tcW w:w="879" w:type="dxa"/>
          </w:tcPr>
          <w:p w14:paraId="25E57AF0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FAA055A" w14:textId="77777777" w:rsidR="00F74181" w:rsidRDefault="00F74181" w:rsidP="00585DDF">
            <w:r>
              <w:rPr>
                <w:sz w:val="16"/>
                <w:szCs w:val="16"/>
              </w:rPr>
              <w:t>2931</w:t>
            </w:r>
          </w:p>
        </w:tc>
        <w:tc>
          <w:tcPr>
            <w:tcW w:w="517" w:type="dxa"/>
          </w:tcPr>
          <w:p w14:paraId="689C486D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936BD1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9C1230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16.7.2.3.2 with TT</w:t>
            </w:r>
          </w:p>
        </w:tc>
        <w:tc>
          <w:tcPr>
            <w:tcW w:w="517" w:type="dxa"/>
          </w:tcPr>
          <w:p w14:paraId="6672661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C2A7F1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B19581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C13E3F" w14:textId="77777777" w:rsidR="00F74181" w:rsidRDefault="00F74181" w:rsidP="00585DDF">
            <w:r>
              <w:rPr>
                <w:sz w:val="16"/>
                <w:szCs w:val="16"/>
              </w:rPr>
              <w:t>R5-242041</w:t>
            </w:r>
          </w:p>
        </w:tc>
        <w:tc>
          <w:tcPr>
            <w:tcW w:w="1597" w:type="dxa"/>
          </w:tcPr>
          <w:p w14:paraId="027DBC33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CA9A4AE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31F6AE1" w14:textId="77777777" w:rsidR="00F74181" w:rsidRDefault="00F74181" w:rsidP="00585DDF">
            <w:r>
              <w:rPr>
                <w:sz w:val="16"/>
                <w:szCs w:val="16"/>
              </w:rPr>
              <w:t>16.7.2.3.2</w:t>
            </w:r>
          </w:p>
        </w:tc>
        <w:tc>
          <w:tcPr>
            <w:tcW w:w="998" w:type="dxa"/>
          </w:tcPr>
          <w:p w14:paraId="6753DEAD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1B8FC685" w14:textId="77777777" w:rsidTr="00585DDF">
        <w:tc>
          <w:tcPr>
            <w:tcW w:w="879" w:type="dxa"/>
          </w:tcPr>
          <w:p w14:paraId="6A884045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1686A3" w14:textId="77777777" w:rsidR="00F74181" w:rsidRDefault="00F74181" w:rsidP="00585DDF">
            <w:r>
              <w:rPr>
                <w:sz w:val="16"/>
                <w:szCs w:val="16"/>
              </w:rPr>
              <w:t>2932</w:t>
            </w:r>
          </w:p>
        </w:tc>
        <w:tc>
          <w:tcPr>
            <w:tcW w:w="517" w:type="dxa"/>
          </w:tcPr>
          <w:p w14:paraId="6337E072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AA6F52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7D8AEF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16.7.2.4.1 with TT</w:t>
            </w:r>
          </w:p>
        </w:tc>
        <w:tc>
          <w:tcPr>
            <w:tcW w:w="517" w:type="dxa"/>
          </w:tcPr>
          <w:p w14:paraId="1547CD44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9A6664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570F7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F98C9F" w14:textId="77777777" w:rsidR="00F74181" w:rsidRDefault="00F74181" w:rsidP="00585DDF">
            <w:r>
              <w:rPr>
                <w:sz w:val="16"/>
                <w:szCs w:val="16"/>
              </w:rPr>
              <w:t>R5-242042</w:t>
            </w:r>
          </w:p>
        </w:tc>
        <w:tc>
          <w:tcPr>
            <w:tcW w:w="1597" w:type="dxa"/>
          </w:tcPr>
          <w:p w14:paraId="7294664F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225C788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E64765C" w14:textId="77777777" w:rsidR="00F74181" w:rsidRDefault="00F74181" w:rsidP="00585DDF">
            <w:r>
              <w:rPr>
                <w:sz w:val="16"/>
                <w:szCs w:val="16"/>
              </w:rPr>
              <w:t>16.7.2.4.1</w:t>
            </w:r>
          </w:p>
        </w:tc>
        <w:tc>
          <w:tcPr>
            <w:tcW w:w="998" w:type="dxa"/>
          </w:tcPr>
          <w:p w14:paraId="2F1D8BFA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0F84817F" w14:textId="77777777" w:rsidTr="00585DDF">
        <w:tc>
          <w:tcPr>
            <w:tcW w:w="879" w:type="dxa"/>
          </w:tcPr>
          <w:p w14:paraId="75BFA7D7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496E6E7" w14:textId="77777777" w:rsidR="00F74181" w:rsidRDefault="00F74181" w:rsidP="00585DDF">
            <w:r>
              <w:rPr>
                <w:sz w:val="16"/>
                <w:szCs w:val="16"/>
              </w:rPr>
              <w:t>2933</w:t>
            </w:r>
          </w:p>
        </w:tc>
        <w:tc>
          <w:tcPr>
            <w:tcW w:w="517" w:type="dxa"/>
          </w:tcPr>
          <w:p w14:paraId="3C25193D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46138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67D7C3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16.7.2.4.2 with TT</w:t>
            </w:r>
          </w:p>
        </w:tc>
        <w:tc>
          <w:tcPr>
            <w:tcW w:w="517" w:type="dxa"/>
          </w:tcPr>
          <w:p w14:paraId="1FCD5D30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7CABF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DDDFF0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8E1A72" w14:textId="77777777" w:rsidR="00F74181" w:rsidRDefault="00F74181" w:rsidP="00585DDF">
            <w:r>
              <w:rPr>
                <w:sz w:val="16"/>
                <w:szCs w:val="16"/>
              </w:rPr>
              <w:t>R5-242043</w:t>
            </w:r>
          </w:p>
        </w:tc>
        <w:tc>
          <w:tcPr>
            <w:tcW w:w="1597" w:type="dxa"/>
          </w:tcPr>
          <w:p w14:paraId="6E994BE5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A019126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92A0324" w14:textId="77777777" w:rsidR="00F74181" w:rsidRDefault="00F74181" w:rsidP="00585DDF">
            <w:r>
              <w:rPr>
                <w:sz w:val="16"/>
                <w:szCs w:val="16"/>
              </w:rPr>
              <w:t>16.7.2.4.2</w:t>
            </w:r>
          </w:p>
        </w:tc>
        <w:tc>
          <w:tcPr>
            <w:tcW w:w="998" w:type="dxa"/>
          </w:tcPr>
          <w:p w14:paraId="5BC77FF3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6598876D" w14:textId="77777777" w:rsidTr="00585DDF">
        <w:tc>
          <w:tcPr>
            <w:tcW w:w="879" w:type="dxa"/>
          </w:tcPr>
          <w:p w14:paraId="69688E0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B1E42F1" w14:textId="77777777" w:rsidR="00F74181" w:rsidRDefault="00F74181" w:rsidP="00585DDF">
            <w:r>
              <w:rPr>
                <w:sz w:val="16"/>
                <w:szCs w:val="16"/>
              </w:rPr>
              <w:t>2939</w:t>
            </w:r>
          </w:p>
        </w:tc>
        <w:tc>
          <w:tcPr>
            <w:tcW w:w="517" w:type="dxa"/>
          </w:tcPr>
          <w:p w14:paraId="02FAF690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D1B21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A972D9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16.7.3.4.2 with TT</w:t>
            </w:r>
          </w:p>
        </w:tc>
        <w:tc>
          <w:tcPr>
            <w:tcW w:w="517" w:type="dxa"/>
          </w:tcPr>
          <w:p w14:paraId="7AA7C79E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A201F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F324D7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D22420" w14:textId="77777777" w:rsidR="00F74181" w:rsidRDefault="00F74181" w:rsidP="00585DDF">
            <w:r>
              <w:rPr>
                <w:sz w:val="16"/>
                <w:szCs w:val="16"/>
              </w:rPr>
              <w:t>R5-241963</w:t>
            </w:r>
          </w:p>
        </w:tc>
        <w:tc>
          <w:tcPr>
            <w:tcW w:w="1597" w:type="dxa"/>
          </w:tcPr>
          <w:p w14:paraId="73C08FF3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D5F638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F7ADEE2" w14:textId="77777777" w:rsidR="00F74181" w:rsidRDefault="00F74181" w:rsidP="00585DDF">
            <w:r>
              <w:rPr>
                <w:sz w:val="16"/>
                <w:szCs w:val="16"/>
              </w:rPr>
              <w:t>16.7.3.4.2</w:t>
            </w:r>
          </w:p>
        </w:tc>
        <w:tc>
          <w:tcPr>
            <w:tcW w:w="998" w:type="dxa"/>
          </w:tcPr>
          <w:p w14:paraId="77C54297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401FA17B" w14:textId="77777777" w:rsidTr="00585DDF">
        <w:tc>
          <w:tcPr>
            <w:tcW w:w="879" w:type="dxa"/>
          </w:tcPr>
          <w:p w14:paraId="27904215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443DF2B" w14:textId="77777777" w:rsidR="00F74181" w:rsidRDefault="00F74181" w:rsidP="00585DDF">
            <w:r>
              <w:rPr>
                <w:sz w:val="16"/>
                <w:szCs w:val="16"/>
              </w:rPr>
              <w:t>2952</w:t>
            </w:r>
          </w:p>
        </w:tc>
        <w:tc>
          <w:tcPr>
            <w:tcW w:w="517" w:type="dxa"/>
          </w:tcPr>
          <w:p w14:paraId="1AD54FA9" w14:textId="77777777" w:rsidR="00F74181" w:rsidRDefault="00F74181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45DD47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ACE3C6" w14:textId="77777777" w:rsidR="00F74181" w:rsidRDefault="00F74181" w:rsidP="00585DDF">
            <w:r>
              <w:rPr>
                <w:sz w:val="16"/>
                <w:szCs w:val="16"/>
              </w:rPr>
              <w:t>Correction to Annex F for RedCap RRM test cases</w:t>
            </w:r>
          </w:p>
        </w:tc>
        <w:tc>
          <w:tcPr>
            <w:tcW w:w="517" w:type="dxa"/>
          </w:tcPr>
          <w:p w14:paraId="69AAF72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D84CF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B0C6EC0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01943E" w14:textId="77777777" w:rsidR="00F74181" w:rsidRDefault="00F74181" w:rsidP="00585DDF">
            <w:r>
              <w:rPr>
                <w:sz w:val="16"/>
                <w:szCs w:val="16"/>
              </w:rPr>
              <w:t>R5-241672</w:t>
            </w:r>
          </w:p>
        </w:tc>
        <w:tc>
          <w:tcPr>
            <w:tcW w:w="1597" w:type="dxa"/>
          </w:tcPr>
          <w:p w14:paraId="32A0D5DB" w14:textId="77777777" w:rsidR="00F74181" w:rsidRDefault="00F74181" w:rsidP="00585DDF">
            <w:r>
              <w:rPr>
                <w:sz w:val="16"/>
                <w:szCs w:val="16"/>
              </w:rPr>
              <w:t>Huawei, HiSilicon, Rohde &amp; Schwarz</w:t>
            </w:r>
          </w:p>
        </w:tc>
        <w:tc>
          <w:tcPr>
            <w:tcW w:w="1122" w:type="dxa"/>
          </w:tcPr>
          <w:p w14:paraId="5F390966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A2A7BE7" w14:textId="77777777" w:rsidR="00F74181" w:rsidRDefault="00F74181" w:rsidP="00585DDF"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 w14:paraId="3AE00B55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5AA06A0A" w14:textId="77777777" w:rsidTr="00585DDF">
        <w:tc>
          <w:tcPr>
            <w:tcW w:w="879" w:type="dxa"/>
          </w:tcPr>
          <w:p w14:paraId="1882D137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A0E32D" w14:textId="77777777" w:rsidR="00F74181" w:rsidRDefault="00F74181" w:rsidP="00585DDF">
            <w:r>
              <w:rPr>
                <w:sz w:val="16"/>
                <w:szCs w:val="16"/>
              </w:rPr>
              <w:t>2963</w:t>
            </w:r>
          </w:p>
        </w:tc>
        <w:tc>
          <w:tcPr>
            <w:tcW w:w="517" w:type="dxa"/>
          </w:tcPr>
          <w:p w14:paraId="50381807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FEA6ED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569888" w14:textId="77777777" w:rsidR="00F74181" w:rsidRDefault="00F74181" w:rsidP="00585DDF">
            <w:r>
              <w:rPr>
                <w:sz w:val="16"/>
                <w:szCs w:val="16"/>
              </w:rPr>
              <w:t>Addition of NR - E-UTRA event-triggered reporting in non-DRX in FR1 for 1 Rx UE test case 16.6.3.1 including Test Tolerance</w:t>
            </w:r>
          </w:p>
        </w:tc>
        <w:tc>
          <w:tcPr>
            <w:tcW w:w="517" w:type="dxa"/>
          </w:tcPr>
          <w:p w14:paraId="6B26695A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A49AA1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4CCF2E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9018CF" w14:textId="77777777" w:rsidR="00F74181" w:rsidRDefault="00F74181" w:rsidP="00585DDF">
            <w:r>
              <w:rPr>
                <w:sz w:val="16"/>
                <w:szCs w:val="16"/>
              </w:rPr>
              <w:t>R5-242033</w:t>
            </w:r>
          </w:p>
        </w:tc>
        <w:tc>
          <w:tcPr>
            <w:tcW w:w="1597" w:type="dxa"/>
          </w:tcPr>
          <w:p w14:paraId="74148534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470B1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A8113C0" w14:textId="77777777" w:rsidR="00F74181" w:rsidRDefault="00F74181" w:rsidP="00585DDF">
            <w:r>
              <w:rPr>
                <w:sz w:val="16"/>
                <w:szCs w:val="16"/>
              </w:rPr>
              <w:t>16.6.3.1</w:t>
            </w:r>
          </w:p>
        </w:tc>
        <w:tc>
          <w:tcPr>
            <w:tcW w:w="998" w:type="dxa"/>
          </w:tcPr>
          <w:p w14:paraId="14DF6E8A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6C320E78" w14:textId="77777777" w:rsidTr="00585DDF">
        <w:tc>
          <w:tcPr>
            <w:tcW w:w="879" w:type="dxa"/>
          </w:tcPr>
          <w:p w14:paraId="5710ED87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F754376" w14:textId="77777777" w:rsidR="00F74181" w:rsidRDefault="00F74181" w:rsidP="00585DDF">
            <w:r>
              <w:rPr>
                <w:sz w:val="16"/>
                <w:szCs w:val="16"/>
              </w:rPr>
              <w:t>2964</w:t>
            </w:r>
          </w:p>
        </w:tc>
        <w:tc>
          <w:tcPr>
            <w:tcW w:w="517" w:type="dxa"/>
          </w:tcPr>
          <w:p w14:paraId="10A9E388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8A8DD4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6FEB69" w14:textId="77777777" w:rsidR="00F74181" w:rsidRDefault="00F74181" w:rsidP="00585DDF">
            <w:r>
              <w:rPr>
                <w:sz w:val="16"/>
                <w:szCs w:val="16"/>
              </w:rPr>
              <w:t>Addition of NR - E-UTRA event-triggered reporting in non-DRX in FR1 for 2 Rx UE test case 16.6.3.2 including Test Tolerance</w:t>
            </w:r>
          </w:p>
        </w:tc>
        <w:tc>
          <w:tcPr>
            <w:tcW w:w="517" w:type="dxa"/>
          </w:tcPr>
          <w:p w14:paraId="66A6FC79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30AC4A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94E4FC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5838CC" w14:textId="77777777" w:rsidR="00F74181" w:rsidRDefault="00F74181" w:rsidP="00585DDF">
            <w:r>
              <w:rPr>
                <w:sz w:val="16"/>
                <w:szCs w:val="16"/>
              </w:rPr>
              <w:t>R5-242034</w:t>
            </w:r>
          </w:p>
        </w:tc>
        <w:tc>
          <w:tcPr>
            <w:tcW w:w="1597" w:type="dxa"/>
          </w:tcPr>
          <w:p w14:paraId="6F87D554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90FF4F2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434C474" w14:textId="77777777" w:rsidR="00F74181" w:rsidRDefault="00F74181" w:rsidP="00585DDF">
            <w:r>
              <w:rPr>
                <w:sz w:val="16"/>
                <w:szCs w:val="16"/>
              </w:rPr>
              <w:t>16.6.3.2 (new)</w:t>
            </w:r>
          </w:p>
        </w:tc>
        <w:tc>
          <w:tcPr>
            <w:tcW w:w="998" w:type="dxa"/>
          </w:tcPr>
          <w:p w14:paraId="77615620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6D376D8C" w14:textId="77777777" w:rsidTr="00585DDF">
        <w:tc>
          <w:tcPr>
            <w:tcW w:w="879" w:type="dxa"/>
          </w:tcPr>
          <w:p w14:paraId="576213BE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89C4D7E" w14:textId="77777777" w:rsidR="00F74181" w:rsidRDefault="00F74181" w:rsidP="00585DDF">
            <w:r>
              <w:rPr>
                <w:sz w:val="16"/>
                <w:szCs w:val="16"/>
              </w:rPr>
              <w:t>2965</w:t>
            </w:r>
          </w:p>
        </w:tc>
        <w:tc>
          <w:tcPr>
            <w:tcW w:w="517" w:type="dxa"/>
          </w:tcPr>
          <w:p w14:paraId="4F55C313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2983C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B01A0A" w14:textId="77777777" w:rsidR="00F74181" w:rsidRDefault="00F74181" w:rsidP="00585DDF">
            <w:r>
              <w:rPr>
                <w:sz w:val="16"/>
                <w:szCs w:val="16"/>
              </w:rPr>
              <w:t>Addition of NR - E-UTRA event-triggered reporting in DRX in FR1 for 1 Rx UE test case 16.6.3.3 including Test Tolerance</w:t>
            </w:r>
          </w:p>
        </w:tc>
        <w:tc>
          <w:tcPr>
            <w:tcW w:w="517" w:type="dxa"/>
          </w:tcPr>
          <w:p w14:paraId="0DE3E1CE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5A4C1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25E74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271976" w14:textId="77777777" w:rsidR="00F74181" w:rsidRDefault="00F74181" w:rsidP="00585DDF">
            <w:r>
              <w:rPr>
                <w:sz w:val="16"/>
                <w:szCs w:val="16"/>
              </w:rPr>
              <w:t>R5-242035</w:t>
            </w:r>
          </w:p>
        </w:tc>
        <w:tc>
          <w:tcPr>
            <w:tcW w:w="1597" w:type="dxa"/>
          </w:tcPr>
          <w:p w14:paraId="5908AF63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D3D5BE8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5FB9F2E" w14:textId="77777777" w:rsidR="00F74181" w:rsidRDefault="00F74181" w:rsidP="00585DDF">
            <w:r>
              <w:rPr>
                <w:sz w:val="16"/>
                <w:szCs w:val="16"/>
              </w:rPr>
              <w:t>16.6.3.3</w:t>
            </w:r>
          </w:p>
        </w:tc>
        <w:tc>
          <w:tcPr>
            <w:tcW w:w="998" w:type="dxa"/>
          </w:tcPr>
          <w:p w14:paraId="5116A7FD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47124E52" w14:textId="77777777" w:rsidTr="00585DDF">
        <w:tc>
          <w:tcPr>
            <w:tcW w:w="879" w:type="dxa"/>
          </w:tcPr>
          <w:p w14:paraId="02728F7F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FF7A385" w14:textId="77777777" w:rsidR="00F74181" w:rsidRDefault="00F74181" w:rsidP="00585DDF">
            <w:r>
              <w:rPr>
                <w:sz w:val="16"/>
                <w:szCs w:val="16"/>
              </w:rPr>
              <w:t>2966</w:t>
            </w:r>
          </w:p>
        </w:tc>
        <w:tc>
          <w:tcPr>
            <w:tcW w:w="517" w:type="dxa"/>
          </w:tcPr>
          <w:p w14:paraId="5A4921D9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A46E67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2C46D3" w14:textId="77777777" w:rsidR="00F74181" w:rsidRDefault="00F74181" w:rsidP="00585DDF">
            <w:r>
              <w:rPr>
                <w:sz w:val="16"/>
                <w:szCs w:val="16"/>
              </w:rPr>
              <w:t>Addition of NR - E-UTRA event-triggered reporting in non-DRX in FR1 for 2Rx UE test case 16.6.3.4 including Test Tolerance</w:t>
            </w:r>
          </w:p>
        </w:tc>
        <w:tc>
          <w:tcPr>
            <w:tcW w:w="517" w:type="dxa"/>
          </w:tcPr>
          <w:p w14:paraId="72A5EB95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4BB8A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F7AC86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A23996" w14:textId="77777777" w:rsidR="00F74181" w:rsidRDefault="00F74181" w:rsidP="00585DDF">
            <w:r>
              <w:rPr>
                <w:sz w:val="16"/>
                <w:szCs w:val="16"/>
              </w:rPr>
              <w:t>R5-242036</w:t>
            </w:r>
          </w:p>
        </w:tc>
        <w:tc>
          <w:tcPr>
            <w:tcW w:w="1597" w:type="dxa"/>
          </w:tcPr>
          <w:p w14:paraId="7788366F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9D45C6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F8A83BD" w14:textId="77777777" w:rsidR="00F74181" w:rsidRDefault="00F74181" w:rsidP="00585DDF">
            <w:r>
              <w:rPr>
                <w:sz w:val="16"/>
                <w:szCs w:val="16"/>
              </w:rPr>
              <w:t>16.6.3.4(new)</w:t>
            </w:r>
          </w:p>
        </w:tc>
        <w:tc>
          <w:tcPr>
            <w:tcW w:w="998" w:type="dxa"/>
          </w:tcPr>
          <w:p w14:paraId="4FECB616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32D38A6C" w14:textId="77777777" w:rsidTr="00585DDF">
        <w:tc>
          <w:tcPr>
            <w:tcW w:w="879" w:type="dxa"/>
          </w:tcPr>
          <w:p w14:paraId="245381F2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2ACF8CE" w14:textId="77777777" w:rsidR="00F74181" w:rsidRDefault="00F74181" w:rsidP="00585DDF">
            <w:r>
              <w:rPr>
                <w:sz w:val="16"/>
                <w:szCs w:val="16"/>
              </w:rPr>
              <w:t>2998</w:t>
            </w:r>
          </w:p>
        </w:tc>
        <w:tc>
          <w:tcPr>
            <w:tcW w:w="517" w:type="dxa"/>
          </w:tcPr>
          <w:p w14:paraId="30D1D326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9E2A4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C7C419" w14:textId="77777777" w:rsidR="00F74181" w:rsidRDefault="00F74181" w:rsidP="00585DDF">
            <w:r>
              <w:rPr>
                <w:sz w:val="16"/>
                <w:szCs w:val="16"/>
              </w:rPr>
              <w:t>Correction to test configuration in 16.4.1.2 and 16.5.2.2</w:t>
            </w:r>
          </w:p>
        </w:tc>
        <w:tc>
          <w:tcPr>
            <w:tcW w:w="517" w:type="dxa"/>
          </w:tcPr>
          <w:p w14:paraId="3CBACDD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76C9DA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92AA4DD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4035EA5" w14:textId="77777777" w:rsidR="00F74181" w:rsidRDefault="00F74181" w:rsidP="00585DDF">
            <w:r>
              <w:rPr>
                <w:sz w:val="16"/>
                <w:szCs w:val="16"/>
              </w:rPr>
              <w:t>R5-241964</w:t>
            </w:r>
          </w:p>
        </w:tc>
        <w:tc>
          <w:tcPr>
            <w:tcW w:w="1597" w:type="dxa"/>
          </w:tcPr>
          <w:p w14:paraId="6052A7CC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DFC1E5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C25CD26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3BEBD8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1E53AD1" w14:textId="77777777" w:rsidTr="00585DDF">
        <w:tc>
          <w:tcPr>
            <w:tcW w:w="879" w:type="dxa"/>
          </w:tcPr>
          <w:p w14:paraId="7872199D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C4D87B5" w14:textId="77777777" w:rsidR="00F74181" w:rsidRDefault="00F74181" w:rsidP="00585DDF">
            <w:r>
              <w:rPr>
                <w:sz w:val="16"/>
                <w:szCs w:val="16"/>
              </w:rPr>
              <w:t>2999</w:t>
            </w:r>
          </w:p>
        </w:tc>
        <w:tc>
          <w:tcPr>
            <w:tcW w:w="517" w:type="dxa"/>
          </w:tcPr>
          <w:p w14:paraId="555C0557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45CB9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A0831F" w14:textId="77777777" w:rsidR="00F74181" w:rsidRDefault="00F74181" w:rsidP="00585DDF">
            <w:r>
              <w:rPr>
                <w:sz w:val="16"/>
                <w:szCs w:val="16"/>
              </w:rPr>
              <w:t>Correction to PDCCH level in CSI-RS based RLM test cases for RedCap</w:t>
            </w:r>
          </w:p>
        </w:tc>
        <w:tc>
          <w:tcPr>
            <w:tcW w:w="517" w:type="dxa"/>
          </w:tcPr>
          <w:p w14:paraId="6ED33498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95A0A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240329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E23048" w14:textId="77777777" w:rsidR="00F74181" w:rsidRDefault="00F74181" w:rsidP="00585DDF">
            <w:r>
              <w:rPr>
                <w:sz w:val="16"/>
                <w:szCs w:val="16"/>
              </w:rPr>
              <w:t>R5-241965</w:t>
            </w:r>
          </w:p>
        </w:tc>
        <w:tc>
          <w:tcPr>
            <w:tcW w:w="1597" w:type="dxa"/>
          </w:tcPr>
          <w:p w14:paraId="47634167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5D0F7F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CC4A520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FFAEE5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FA5744B" w14:textId="77777777" w:rsidTr="00585DDF">
        <w:tc>
          <w:tcPr>
            <w:tcW w:w="879" w:type="dxa"/>
          </w:tcPr>
          <w:p w14:paraId="620E4388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841AFEA" w14:textId="77777777" w:rsidR="00F74181" w:rsidRDefault="00F74181" w:rsidP="00585DDF">
            <w:r>
              <w:rPr>
                <w:sz w:val="16"/>
                <w:szCs w:val="16"/>
              </w:rPr>
              <w:t>3020</w:t>
            </w:r>
          </w:p>
        </w:tc>
        <w:tc>
          <w:tcPr>
            <w:tcW w:w="517" w:type="dxa"/>
          </w:tcPr>
          <w:p w14:paraId="6B069958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35B00A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AF5F33" w14:textId="77777777" w:rsidR="00F74181" w:rsidRDefault="00F74181" w:rsidP="00585DDF">
            <w:r>
              <w:rPr>
                <w:sz w:val="16"/>
                <w:szCs w:val="16"/>
              </w:rPr>
              <w:t>Addition of RRM RedCap test cases 16.7.1.3.1, 16.7.1.3.2</w:t>
            </w:r>
          </w:p>
        </w:tc>
        <w:tc>
          <w:tcPr>
            <w:tcW w:w="517" w:type="dxa"/>
          </w:tcPr>
          <w:p w14:paraId="1FE41334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C1660B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7477A9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1F42B2" w14:textId="77777777" w:rsidR="00F74181" w:rsidRDefault="00F74181" w:rsidP="00585DDF">
            <w:r>
              <w:rPr>
                <w:sz w:val="16"/>
                <w:szCs w:val="16"/>
              </w:rPr>
              <w:t>R5-241219</w:t>
            </w:r>
          </w:p>
        </w:tc>
        <w:tc>
          <w:tcPr>
            <w:tcW w:w="1597" w:type="dxa"/>
          </w:tcPr>
          <w:p w14:paraId="3A4E7843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F6874C2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5542F30" w14:textId="77777777" w:rsidR="00F74181" w:rsidRDefault="00F74181" w:rsidP="00585DDF">
            <w:r>
              <w:rPr>
                <w:sz w:val="16"/>
                <w:szCs w:val="16"/>
              </w:rPr>
              <w:t>16.7.1.3</w:t>
            </w:r>
          </w:p>
        </w:tc>
        <w:tc>
          <w:tcPr>
            <w:tcW w:w="998" w:type="dxa"/>
          </w:tcPr>
          <w:p w14:paraId="59A30FE4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71C71B34" w14:textId="77777777" w:rsidTr="00585DDF">
        <w:tc>
          <w:tcPr>
            <w:tcW w:w="879" w:type="dxa"/>
          </w:tcPr>
          <w:p w14:paraId="696B529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54D240E" w14:textId="77777777" w:rsidR="00F74181" w:rsidRDefault="00F74181" w:rsidP="00585DDF">
            <w:r>
              <w:rPr>
                <w:sz w:val="16"/>
                <w:szCs w:val="16"/>
              </w:rPr>
              <w:t>3021</w:t>
            </w:r>
          </w:p>
        </w:tc>
        <w:tc>
          <w:tcPr>
            <w:tcW w:w="517" w:type="dxa"/>
          </w:tcPr>
          <w:p w14:paraId="0B6D10D2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2AF2B2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AD8F85" w14:textId="77777777" w:rsidR="00F74181" w:rsidRDefault="00F74181" w:rsidP="00585DDF">
            <w:r>
              <w:rPr>
                <w:sz w:val="16"/>
                <w:szCs w:val="16"/>
              </w:rPr>
              <w:t>Addition of RRM RedCap test cases 16.7.1.4.1, 16.7.1.4.2</w:t>
            </w:r>
          </w:p>
        </w:tc>
        <w:tc>
          <w:tcPr>
            <w:tcW w:w="517" w:type="dxa"/>
          </w:tcPr>
          <w:p w14:paraId="4167E11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323DD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7B33D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C8013DF" w14:textId="77777777" w:rsidR="00F74181" w:rsidRDefault="00F74181" w:rsidP="00585DDF">
            <w:r>
              <w:rPr>
                <w:sz w:val="16"/>
                <w:szCs w:val="16"/>
              </w:rPr>
              <w:t>R5-241220</w:t>
            </w:r>
          </w:p>
        </w:tc>
        <w:tc>
          <w:tcPr>
            <w:tcW w:w="1597" w:type="dxa"/>
          </w:tcPr>
          <w:p w14:paraId="18873345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5C6AF1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236E038" w14:textId="77777777" w:rsidR="00F74181" w:rsidRDefault="00F74181" w:rsidP="00585DDF">
            <w:r>
              <w:rPr>
                <w:sz w:val="16"/>
                <w:szCs w:val="16"/>
              </w:rPr>
              <w:t>16.7.1.4</w:t>
            </w:r>
          </w:p>
        </w:tc>
        <w:tc>
          <w:tcPr>
            <w:tcW w:w="998" w:type="dxa"/>
          </w:tcPr>
          <w:p w14:paraId="0E446AEF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79326572" w14:textId="77777777" w:rsidTr="00585DDF">
        <w:tc>
          <w:tcPr>
            <w:tcW w:w="879" w:type="dxa"/>
          </w:tcPr>
          <w:p w14:paraId="7E6B9C90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1623821" w14:textId="77777777" w:rsidR="00F74181" w:rsidRDefault="00F74181" w:rsidP="00585DDF">
            <w:r>
              <w:rPr>
                <w:sz w:val="16"/>
                <w:szCs w:val="16"/>
              </w:rPr>
              <w:t>3022</w:t>
            </w:r>
          </w:p>
        </w:tc>
        <w:tc>
          <w:tcPr>
            <w:tcW w:w="517" w:type="dxa"/>
          </w:tcPr>
          <w:p w14:paraId="300FE830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4B34A1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2EFCDC" w14:textId="77777777" w:rsidR="00F74181" w:rsidRDefault="00F74181" w:rsidP="00585DDF">
            <w:r>
              <w:rPr>
                <w:sz w:val="16"/>
                <w:szCs w:val="16"/>
              </w:rPr>
              <w:t>Editorial Correction to RedCap PRACH TC 16.3.2.2.8</w:t>
            </w:r>
          </w:p>
        </w:tc>
        <w:tc>
          <w:tcPr>
            <w:tcW w:w="517" w:type="dxa"/>
          </w:tcPr>
          <w:p w14:paraId="1AA7699A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8AFF2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66B5C9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FCB5255" w14:textId="77777777" w:rsidR="00F74181" w:rsidRDefault="00F74181" w:rsidP="00585DDF">
            <w:r>
              <w:rPr>
                <w:sz w:val="16"/>
                <w:szCs w:val="16"/>
              </w:rPr>
              <w:t>R5-241227</w:t>
            </w:r>
          </w:p>
        </w:tc>
        <w:tc>
          <w:tcPr>
            <w:tcW w:w="1597" w:type="dxa"/>
          </w:tcPr>
          <w:p w14:paraId="36228C67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6711944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BE33B58" w14:textId="77777777" w:rsidR="00F74181" w:rsidRDefault="00F74181" w:rsidP="00585DDF">
            <w:r>
              <w:rPr>
                <w:sz w:val="16"/>
                <w:szCs w:val="16"/>
              </w:rPr>
              <w:t>16.3.2.2.8</w:t>
            </w:r>
          </w:p>
        </w:tc>
        <w:tc>
          <w:tcPr>
            <w:tcW w:w="998" w:type="dxa"/>
          </w:tcPr>
          <w:p w14:paraId="7768592F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644BFAD8" w14:textId="77777777" w:rsidTr="00585DDF">
        <w:tc>
          <w:tcPr>
            <w:tcW w:w="879" w:type="dxa"/>
          </w:tcPr>
          <w:p w14:paraId="1D6AAC8B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06A1A27" w14:textId="77777777" w:rsidR="00F74181" w:rsidRDefault="00F74181" w:rsidP="00585DDF">
            <w:r>
              <w:rPr>
                <w:sz w:val="16"/>
                <w:szCs w:val="16"/>
              </w:rPr>
              <w:t>3023</w:t>
            </w:r>
          </w:p>
        </w:tc>
        <w:tc>
          <w:tcPr>
            <w:tcW w:w="517" w:type="dxa"/>
          </w:tcPr>
          <w:p w14:paraId="217A12DA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31F00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D1937C" w14:textId="77777777" w:rsidR="00F74181" w:rsidRDefault="00F74181" w:rsidP="00585DDF">
            <w:r>
              <w:rPr>
                <w:sz w:val="16"/>
                <w:szCs w:val="16"/>
              </w:rPr>
              <w:t>Editorial corrections for RedCap tets cases 18.3.1.x</w:t>
            </w:r>
          </w:p>
        </w:tc>
        <w:tc>
          <w:tcPr>
            <w:tcW w:w="517" w:type="dxa"/>
          </w:tcPr>
          <w:p w14:paraId="3C13C135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E7DAD4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5C2E948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7C4912" w14:textId="77777777" w:rsidR="00F74181" w:rsidRDefault="00F74181" w:rsidP="00585DDF">
            <w:r>
              <w:rPr>
                <w:sz w:val="16"/>
                <w:szCs w:val="16"/>
              </w:rPr>
              <w:t>R5-241228</w:t>
            </w:r>
          </w:p>
        </w:tc>
        <w:tc>
          <w:tcPr>
            <w:tcW w:w="1597" w:type="dxa"/>
          </w:tcPr>
          <w:p w14:paraId="780C102D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1D589FC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81B30EE" w14:textId="77777777" w:rsidR="00F74181" w:rsidRDefault="00F74181" w:rsidP="00585DDF">
            <w:r>
              <w:rPr>
                <w:sz w:val="16"/>
                <w:szCs w:val="16"/>
              </w:rPr>
              <w:t>18.3.1</w:t>
            </w:r>
          </w:p>
        </w:tc>
        <w:tc>
          <w:tcPr>
            <w:tcW w:w="998" w:type="dxa"/>
          </w:tcPr>
          <w:p w14:paraId="463116FE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5A6DE21C" w14:textId="77777777" w:rsidTr="00585DDF">
        <w:tc>
          <w:tcPr>
            <w:tcW w:w="879" w:type="dxa"/>
          </w:tcPr>
          <w:p w14:paraId="51E311E0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F319D50" w14:textId="77777777" w:rsidR="00F74181" w:rsidRDefault="00F74181" w:rsidP="00585DDF">
            <w:r>
              <w:rPr>
                <w:sz w:val="16"/>
                <w:szCs w:val="16"/>
              </w:rPr>
              <w:t>3035</w:t>
            </w:r>
          </w:p>
        </w:tc>
        <w:tc>
          <w:tcPr>
            <w:tcW w:w="517" w:type="dxa"/>
          </w:tcPr>
          <w:p w14:paraId="7D6CBEDB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E2CB9F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AA7A89" w14:textId="77777777" w:rsidR="00F74181" w:rsidRDefault="00F74181" w:rsidP="00585DDF">
            <w:r>
              <w:rPr>
                <w:sz w:val="16"/>
                <w:szCs w:val="16"/>
              </w:rPr>
              <w:t>Core Spec alignment for RedCap tets cases 18.3.1.x</w:t>
            </w:r>
          </w:p>
        </w:tc>
        <w:tc>
          <w:tcPr>
            <w:tcW w:w="517" w:type="dxa"/>
          </w:tcPr>
          <w:p w14:paraId="092BC991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E07373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B9F053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456935" w14:textId="77777777" w:rsidR="00F74181" w:rsidRDefault="00F74181" w:rsidP="00585DDF">
            <w:r>
              <w:rPr>
                <w:sz w:val="16"/>
                <w:szCs w:val="16"/>
              </w:rPr>
              <w:t>R5-241264</w:t>
            </w:r>
          </w:p>
        </w:tc>
        <w:tc>
          <w:tcPr>
            <w:tcW w:w="1597" w:type="dxa"/>
          </w:tcPr>
          <w:p w14:paraId="29E1F3EA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C5733CB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86AE025" w14:textId="77777777" w:rsidR="00F74181" w:rsidRDefault="00F74181" w:rsidP="00585DDF">
            <w:r>
              <w:rPr>
                <w:sz w:val="16"/>
                <w:szCs w:val="16"/>
              </w:rPr>
              <w:t>18.3.1</w:t>
            </w:r>
          </w:p>
        </w:tc>
        <w:tc>
          <w:tcPr>
            <w:tcW w:w="998" w:type="dxa"/>
          </w:tcPr>
          <w:p w14:paraId="5725A669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055CBC06" w14:textId="77777777" w:rsidTr="00585DDF">
        <w:tc>
          <w:tcPr>
            <w:tcW w:w="879" w:type="dxa"/>
          </w:tcPr>
          <w:p w14:paraId="44882F74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7914278" w14:textId="77777777" w:rsidR="00F74181" w:rsidRDefault="00F74181" w:rsidP="00585DDF">
            <w:r>
              <w:rPr>
                <w:sz w:val="16"/>
                <w:szCs w:val="16"/>
              </w:rPr>
              <w:t>3057</w:t>
            </w:r>
          </w:p>
        </w:tc>
        <w:tc>
          <w:tcPr>
            <w:tcW w:w="517" w:type="dxa"/>
          </w:tcPr>
          <w:p w14:paraId="5AAFBA74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90CB36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D08CA4" w14:textId="77777777" w:rsidR="00F74181" w:rsidRDefault="00F74181" w:rsidP="00585DDF">
            <w:r>
              <w:rPr>
                <w:sz w:val="16"/>
                <w:szCs w:val="16"/>
              </w:rPr>
              <w:t>Addition of RedCap SA FR2 SSB RLM OOS in DRX test case 17.5.1.3</w:t>
            </w:r>
          </w:p>
        </w:tc>
        <w:tc>
          <w:tcPr>
            <w:tcW w:w="517" w:type="dxa"/>
          </w:tcPr>
          <w:p w14:paraId="06B047FF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C6C20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B0D54F6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9814ED6" w14:textId="77777777" w:rsidR="00F74181" w:rsidRDefault="00F74181" w:rsidP="00585DDF">
            <w:r>
              <w:rPr>
                <w:sz w:val="16"/>
                <w:szCs w:val="16"/>
              </w:rPr>
              <w:t>R5-241296</w:t>
            </w:r>
          </w:p>
        </w:tc>
        <w:tc>
          <w:tcPr>
            <w:tcW w:w="1597" w:type="dxa"/>
          </w:tcPr>
          <w:p w14:paraId="70BA501D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36A069CA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3072A9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F9FC9D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0C7D3105" w14:textId="77777777" w:rsidTr="00585DDF">
        <w:tc>
          <w:tcPr>
            <w:tcW w:w="879" w:type="dxa"/>
          </w:tcPr>
          <w:p w14:paraId="51A5F35E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6763809" w14:textId="77777777" w:rsidR="00F74181" w:rsidRDefault="00F74181" w:rsidP="00585DDF">
            <w:r>
              <w:rPr>
                <w:sz w:val="16"/>
                <w:szCs w:val="16"/>
              </w:rPr>
              <w:t>3058</w:t>
            </w:r>
          </w:p>
        </w:tc>
        <w:tc>
          <w:tcPr>
            <w:tcW w:w="517" w:type="dxa"/>
          </w:tcPr>
          <w:p w14:paraId="605097C5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DB4CFE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255962" w14:textId="77777777" w:rsidR="00F74181" w:rsidRDefault="00F74181" w:rsidP="00585DDF">
            <w:r>
              <w:rPr>
                <w:sz w:val="16"/>
                <w:szCs w:val="16"/>
              </w:rPr>
              <w:t>Addition of RedCap SA FR2 SSB BFR test cases 17.5.2.1 and 17.5.2.2</w:t>
            </w:r>
          </w:p>
        </w:tc>
        <w:tc>
          <w:tcPr>
            <w:tcW w:w="517" w:type="dxa"/>
          </w:tcPr>
          <w:p w14:paraId="49E2C56A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BC51EC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9F791E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F63815" w14:textId="77777777" w:rsidR="00F74181" w:rsidRDefault="00F74181" w:rsidP="00585DDF">
            <w:r>
              <w:rPr>
                <w:sz w:val="16"/>
                <w:szCs w:val="16"/>
              </w:rPr>
              <w:t>R5-241297</w:t>
            </w:r>
          </w:p>
        </w:tc>
        <w:tc>
          <w:tcPr>
            <w:tcW w:w="1597" w:type="dxa"/>
          </w:tcPr>
          <w:p w14:paraId="32D262B5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4C2194DE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F58DDB1" w14:textId="77777777" w:rsidR="00F74181" w:rsidRDefault="00F74181" w:rsidP="00585DDF">
            <w:r>
              <w:rPr>
                <w:sz w:val="16"/>
                <w:szCs w:val="16"/>
              </w:rPr>
              <w:t>17.5.2.1, 17.5.2.2</w:t>
            </w:r>
          </w:p>
        </w:tc>
        <w:tc>
          <w:tcPr>
            <w:tcW w:w="998" w:type="dxa"/>
          </w:tcPr>
          <w:p w14:paraId="4F3DAF5C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3F781794" w14:textId="77777777" w:rsidTr="00585DDF">
        <w:tc>
          <w:tcPr>
            <w:tcW w:w="879" w:type="dxa"/>
          </w:tcPr>
          <w:p w14:paraId="39CE4311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8EFAA22" w14:textId="77777777" w:rsidR="00F74181" w:rsidRDefault="00F74181" w:rsidP="00585DDF">
            <w:r>
              <w:rPr>
                <w:sz w:val="16"/>
                <w:szCs w:val="16"/>
              </w:rPr>
              <w:t>3059</w:t>
            </w:r>
          </w:p>
        </w:tc>
        <w:tc>
          <w:tcPr>
            <w:tcW w:w="517" w:type="dxa"/>
          </w:tcPr>
          <w:p w14:paraId="5D5EB4B7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47AC92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B41994" w14:textId="77777777" w:rsidR="00F74181" w:rsidRDefault="00F74181" w:rsidP="00585DDF">
            <w:r>
              <w:rPr>
                <w:sz w:val="16"/>
                <w:szCs w:val="16"/>
              </w:rPr>
              <w:t>Update to RRM test 16.3.1.8 including TT</w:t>
            </w:r>
          </w:p>
        </w:tc>
        <w:tc>
          <w:tcPr>
            <w:tcW w:w="517" w:type="dxa"/>
          </w:tcPr>
          <w:p w14:paraId="0D4639FB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2B055C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797696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C71C01" w14:textId="77777777" w:rsidR="00F74181" w:rsidRDefault="00F74181" w:rsidP="00585DDF">
            <w:r>
              <w:rPr>
                <w:sz w:val="16"/>
                <w:szCs w:val="16"/>
              </w:rPr>
              <w:t>R5-241298</w:t>
            </w:r>
          </w:p>
        </w:tc>
        <w:tc>
          <w:tcPr>
            <w:tcW w:w="1597" w:type="dxa"/>
          </w:tcPr>
          <w:p w14:paraId="3E8A1F17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3D78F32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F9D42D7" w14:textId="77777777" w:rsidR="00F74181" w:rsidRDefault="00F74181" w:rsidP="00585DDF">
            <w:r>
              <w:rPr>
                <w:sz w:val="16"/>
                <w:szCs w:val="16"/>
              </w:rPr>
              <w:t>16.3.1.8</w:t>
            </w:r>
          </w:p>
        </w:tc>
        <w:tc>
          <w:tcPr>
            <w:tcW w:w="998" w:type="dxa"/>
          </w:tcPr>
          <w:p w14:paraId="1F19E522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400547FD" w14:textId="77777777" w:rsidTr="00585DDF">
        <w:tc>
          <w:tcPr>
            <w:tcW w:w="879" w:type="dxa"/>
          </w:tcPr>
          <w:p w14:paraId="7D2D5484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F103E4B" w14:textId="77777777" w:rsidR="00F74181" w:rsidRDefault="00F74181" w:rsidP="00585DDF">
            <w:r>
              <w:rPr>
                <w:sz w:val="16"/>
                <w:szCs w:val="16"/>
              </w:rPr>
              <w:t>3060</w:t>
            </w:r>
          </w:p>
        </w:tc>
        <w:tc>
          <w:tcPr>
            <w:tcW w:w="517" w:type="dxa"/>
          </w:tcPr>
          <w:p w14:paraId="3D32A447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D51A3F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5CD6A7" w14:textId="77777777" w:rsidR="00F74181" w:rsidRDefault="00F74181" w:rsidP="00585DDF">
            <w:r>
              <w:rPr>
                <w:sz w:val="16"/>
                <w:szCs w:val="16"/>
              </w:rPr>
              <w:t>Correction to stationary relaxed measurement criterion tests</w:t>
            </w:r>
          </w:p>
        </w:tc>
        <w:tc>
          <w:tcPr>
            <w:tcW w:w="517" w:type="dxa"/>
          </w:tcPr>
          <w:p w14:paraId="50A3907F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EB2B15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1E0A16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19C4E3A" w14:textId="77777777" w:rsidR="00F74181" w:rsidRDefault="00F74181" w:rsidP="00585DDF">
            <w:r>
              <w:rPr>
                <w:sz w:val="16"/>
                <w:szCs w:val="16"/>
              </w:rPr>
              <w:t>R5-241299</w:t>
            </w:r>
          </w:p>
        </w:tc>
        <w:tc>
          <w:tcPr>
            <w:tcW w:w="1597" w:type="dxa"/>
          </w:tcPr>
          <w:p w14:paraId="3471B2D4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08E64BDB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5F8C610" w14:textId="77777777" w:rsidR="00F74181" w:rsidRDefault="00F74181" w:rsidP="00585DDF">
            <w:r>
              <w:rPr>
                <w:sz w:val="16"/>
                <w:szCs w:val="16"/>
              </w:rPr>
              <w:t>16.1.1.5, 16.1.1.6, 16.1.1.7, 16.1.1.8</w:t>
            </w:r>
          </w:p>
        </w:tc>
        <w:tc>
          <w:tcPr>
            <w:tcW w:w="998" w:type="dxa"/>
          </w:tcPr>
          <w:p w14:paraId="33D2FB73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0FCBDF71" w14:textId="77777777" w:rsidTr="00585DDF">
        <w:tc>
          <w:tcPr>
            <w:tcW w:w="879" w:type="dxa"/>
          </w:tcPr>
          <w:p w14:paraId="25A78D41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7E2B003" w14:textId="77777777" w:rsidR="00F74181" w:rsidRDefault="00F74181" w:rsidP="00585DDF">
            <w:r>
              <w:rPr>
                <w:sz w:val="16"/>
                <w:szCs w:val="16"/>
              </w:rPr>
              <w:t>3061</w:t>
            </w:r>
          </w:p>
        </w:tc>
        <w:tc>
          <w:tcPr>
            <w:tcW w:w="517" w:type="dxa"/>
          </w:tcPr>
          <w:p w14:paraId="3E871BD0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42C14B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FE4611" w14:textId="77777777" w:rsidR="00F74181" w:rsidRDefault="00F74181" w:rsidP="00585DDF">
            <w:r>
              <w:rPr>
                <w:sz w:val="16"/>
                <w:szCs w:val="16"/>
              </w:rPr>
              <w:t>Update to Re-establishment test cases</w:t>
            </w:r>
          </w:p>
        </w:tc>
        <w:tc>
          <w:tcPr>
            <w:tcW w:w="517" w:type="dxa"/>
          </w:tcPr>
          <w:p w14:paraId="64D2E2A0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4CF60F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888606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2E86B00" w14:textId="77777777" w:rsidR="00F74181" w:rsidRDefault="00F74181" w:rsidP="00585DDF">
            <w:r>
              <w:rPr>
                <w:sz w:val="16"/>
                <w:szCs w:val="16"/>
              </w:rPr>
              <w:t>R5-241300</w:t>
            </w:r>
          </w:p>
        </w:tc>
        <w:tc>
          <w:tcPr>
            <w:tcW w:w="1597" w:type="dxa"/>
          </w:tcPr>
          <w:p w14:paraId="395DAF53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A1BD233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85BE091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C3060C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7B741601" w14:textId="77777777" w:rsidTr="00585DDF">
        <w:tc>
          <w:tcPr>
            <w:tcW w:w="879" w:type="dxa"/>
          </w:tcPr>
          <w:p w14:paraId="1B47A6E1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6D9BB64" w14:textId="77777777" w:rsidR="00F74181" w:rsidRDefault="00F74181" w:rsidP="00585DDF">
            <w:r>
              <w:rPr>
                <w:sz w:val="16"/>
                <w:szCs w:val="16"/>
              </w:rPr>
              <w:t>3062</w:t>
            </w:r>
          </w:p>
        </w:tc>
        <w:tc>
          <w:tcPr>
            <w:tcW w:w="517" w:type="dxa"/>
          </w:tcPr>
          <w:p w14:paraId="09F6A0E8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8792E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1AE78E" w14:textId="77777777" w:rsidR="00F74181" w:rsidRDefault="00F74181" w:rsidP="00585DDF">
            <w:r>
              <w:rPr>
                <w:sz w:val="16"/>
                <w:szCs w:val="16"/>
              </w:rPr>
              <w:t>Applcability update for several RedCap tests</w:t>
            </w:r>
          </w:p>
        </w:tc>
        <w:tc>
          <w:tcPr>
            <w:tcW w:w="517" w:type="dxa"/>
          </w:tcPr>
          <w:p w14:paraId="1C320B4E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E8653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C7F9318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53AEEB1" w14:textId="77777777" w:rsidR="00F74181" w:rsidRDefault="00F74181" w:rsidP="00585DDF">
            <w:r>
              <w:rPr>
                <w:sz w:val="16"/>
                <w:szCs w:val="16"/>
              </w:rPr>
              <w:t>R5-241301</w:t>
            </w:r>
          </w:p>
        </w:tc>
        <w:tc>
          <w:tcPr>
            <w:tcW w:w="1597" w:type="dxa"/>
          </w:tcPr>
          <w:p w14:paraId="60E3B026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19E99652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1388C93" w14:textId="77777777" w:rsidR="00F74181" w:rsidRDefault="00F74181" w:rsidP="00585DDF">
            <w:r>
              <w:rPr>
                <w:sz w:val="16"/>
                <w:szCs w:val="16"/>
              </w:rPr>
              <w:t>16.3.2.2.3, 16.3.2.2.4, 16.6.2.9, 16.6.2.10, 16.6.2.11, 16.6.2.12</w:t>
            </w:r>
          </w:p>
        </w:tc>
        <w:tc>
          <w:tcPr>
            <w:tcW w:w="998" w:type="dxa"/>
          </w:tcPr>
          <w:p w14:paraId="6175B380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F7D22C5" w14:textId="77777777" w:rsidR="00F74181" w:rsidRDefault="00F74181" w:rsidP="00F74181"/>
    <w:p w14:paraId="6EABA386" w14:textId="77777777" w:rsidR="00F74181" w:rsidRDefault="00F74181" w:rsidP="00F74181"/>
    <w:p w14:paraId="56BA92DC" w14:textId="77777777" w:rsidR="00F74181" w:rsidRPr="00917427" w:rsidRDefault="00F74181" w:rsidP="00F7418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RP-240191</w:t>
      </w:r>
      <w:r>
        <w:rPr>
          <w:b/>
          <w:i/>
          <w:noProof/>
          <w:sz w:val="28"/>
        </w:rPr>
        <w:fldChar w:fldCharType="end"/>
      </w:r>
    </w:p>
    <w:p w14:paraId="4EA0DEFB" w14:textId="77777777" w:rsidR="00F74181" w:rsidRPr="00784730" w:rsidRDefault="00F74181" w:rsidP="00F7418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0C9733F4" w14:textId="77777777" w:rsidR="00F74181" w:rsidRPr="00050554" w:rsidRDefault="00F74181" w:rsidP="00F74181">
      <w:pPr>
        <w:rPr>
          <w:rFonts w:ascii="Arial" w:hAnsi="Arial" w:cs="Arial"/>
          <w:b/>
          <w:bCs/>
          <w:lang w:val="en-US"/>
        </w:rPr>
      </w:pPr>
    </w:p>
    <w:p w14:paraId="1FB0D948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E8C5720" w14:textId="77777777" w:rsidR="00F74181" w:rsidRPr="00E145B1" w:rsidRDefault="00F74181" w:rsidP="00F741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5)</w:t>
      </w:r>
      <w:r>
        <w:rPr>
          <w:rFonts w:ascii="Arial" w:hAnsi="Arial" w:cs="Arial"/>
          <w:b/>
          <w:bCs/>
        </w:rPr>
        <w:fldChar w:fldCharType="end"/>
      </w:r>
    </w:p>
    <w:p w14:paraId="48F75AC3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13.3.10</w:t>
      </w:r>
      <w:r>
        <w:rPr>
          <w:rFonts w:ascii="Arial" w:hAnsi="Arial" w:cs="Arial"/>
          <w:b/>
          <w:bCs/>
        </w:rPr>
        <w:fldChar w:fldCharType="end"/>
      </w:r>
    </w:p>
    <w:p w14:paraId="5461D982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8E234EE" w14:textId="77777777" w:rsidR="00F74181" w:rsidRDefault="00F74181" w:rsidP="00F7418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156D19" w14:textId="77777777" w:rsidR="00F74181" w:rsidRPr="004E535C" w:rsidRDefault="00F74181" w:rsidP="00F741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4181" w:rsidRPr="004E535C" w14:paraId="11296F65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6071B5E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B1C355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9F7A15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1B482D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9ACCA4E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D9D1A6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4CB9CE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180C7EA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8218B3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FA69D0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ABA2D40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366BE2C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9A9A9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4181" w14:paraId="666C469D" w14:textId="77777777" w:rsidTr="00585DDF">
        <w:tc>
          <w:tcPr>
            <w:tcW w:w="879" w:type="dxa"/>
          </w:tcPr>
          <w:p w14:paraId="7DA335AD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94F32B1" w14:textId="77777777" w:rsidR="00F74181" w:rsidRDefault="00F74181" w:rsidP="00585DDF">
            <w:r>
              <w:rPr>
                <w:sz w:val="16"/>
                <w:szCs w:val="16"/>
              </w:rPr>
              <w:t>0658</w:t>
            </w:r>
          </w:p>
        </w:tc>
        <w:tc>
          <w:tcPr>
            <w:tcW w:w="517" w:type="dxa"/>
          </w:tcPr>
          <w:p w14:paraId="6E58B273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C2D33F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2F0043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16.3.2.2.2 and 16.3.2.2.4</w:t>
            </w:r>
          </w:p>
        </w:tc>
        <w:tc>
          <w:tcPr>
            <w:tcW w:w="517" w:type="dxa"/>
          </w:tcPr>
          <w:p w14:paraId="1229E528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48E8B3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4140B92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0CB349" w14:textId="77777777" w:rsidR="00F74181" w:rsidRDefault="00F74181" w:rsidP="00585DDF">
            <w:r>
              <w:rPr>
                <w:sz w:val="16"/>
                <w:szCs w:val="16"/>
              </w:rPr>
              <w:t>R5-240735</w:t>
            </w:r>
          </w:p>
        </w:tc>
        <w:tc>
          <w:tcPr>
            <w:tcW w:w="1597" w:type="dxa"/>
          </w:tcPr>
          <w:p w14:paraId="1246C9CB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0B83528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5DC1326" w14:textId="77777777" w:rsidR="00F74181" w:rsidRDefault="00F74181" w:rsidP="00585DDF">
            <w:r>
              <w:rPr>
                <w:sz w:val="16"/>
                <w:szCs w:val="16"/>
              </w:rPr>
              <w:t>Attachement</w:t>
            </w:r>
          </w:p>
        </w:tc>
        <w:tc>
          <w:tcPr>
            <w:tcW w:w="998" w:type="dxa"/>
          </w:tcPr>
          <w:p w14:paraId="16D78DEC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4B11B9C5" w14:textId="77777777" w:rsidTr="00585DDF">
        <w:tc>
          <w:tcPr>
            <w:tcW w:w="879" w:type="dxa"/>
          </w:tcPr>
          <w:p w14:paraId="62DDD17F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2BAD485" w14:textId="77777777" w:rsidR="00F74181" w:rsidRDefault="00F74181" w:rsidP="00585DDF">
            <w:r>
              <w:rPr>
                <w:sz w:val="16"/>
                <w:szCs w:val="16"/>
              </w:rPr>
              <w:t>0659</w:t>
            </w:r>
          </w:p>
        </w:tc>
        <w:tc>
          <w:tcPr>
            <w:tcW w:w="517" w:type="dxa"/>
          </w:tcPr>
          <w:p w14:paraId="0477D4ED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303D1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A3C57D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16.3.2.2.6 and 16.3.2.2.8</w:t>
            </w:r>
          </w:p>
        </w:tc>
        <w:tc>
          <w:tcPr>
            <w:tcW w:w="517" w:type="dxa"/>
          </w:tcPr>
          <w:p w14:paraId="2ADC201B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C8818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C1DEA16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AA4A3A" w14:textId="77777777" w:rsidR="00F74181" w:rsidRDefault="00F74181" w:rsidP="00585DDF">
            <w:r>
              <w:rPr>
                <w:sz w:val="16"/>
                <w:szCs w:val="16"/>
              </w:rPr>
              <w:t>R5-240736</w:t>
            </w:r>
          </w:p>
        </w:tc>
        <w:tc>
          <w:tcPr>
            <w:tcW w:w="1597" w:type="dxa"/>
          </w:tcPr>
          <w:p w14:paraId="79EE4CD6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06AFAB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98E0BC4" w14:textId="77777777" w:rsidR="00F74181" w:rsidRDefault="00F74181" w:rsidP="00585DDF">
            <w:r>
              <w:rPr>
                <w:sz w:val="16"/>
                <w:szCs w:val="16"/>
              </w:rPr>
              <w:t>Attachments</w:t>
            </w:r>
          </w:p>
        </w:tc>
        <w:tc>
          <w:tcPr>
            <w:tcW w:w="998" w:type="dxa"/>
          </w:tcPr>
          <w:p w14:paraId="29660D1C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55EDBE21" w14:textId="77777777" w:rsidTr="00585DDF">
        <w:tc>
          <w:tcPr>
            <w:tcW w:w="879" w:type="dxa"/>
          </w:tcPr>
          <w:p w14:paraId="0210A92A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43667A1" w14:textId="77777777" w:rsidR="00F74181" w:rsidRDefault="00F74181" w:rsidP="00585DDF">
            <w:r>
              <w:rPr>
                <w:sz w:val="16"/>
                <w:szCs w:val="16"/>
              </w:rPr>
              <w:t>0660</w:t>
            </w:r>
          </w:p>
        </w:tc>
        <w:tc>
          <w:tcPr>
            <w:tcW w:w="517" w:type="dxa"/>
          </w:tcPr>
          <w:p w14:paraId="46326E3F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BC40CE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0ED11D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16.6.5.3</w:t>
            </w:r>
          </w:p>
        </w:tc>
        <w:tc>
          <w:tcPr>
            <w:tcW w:w="517" w:type="dxa"/>
          </w:tcPr>
          <w:p w14:paraId="4F791ACE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061F6F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9F0D3E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6FEBC1C" w14:textId="77777777" w:rsidR="00F74181" w:rsidRDefault="00F74181" w:rsidP="00585DDF">
            <w:r>
              <w:rPr>
                <w:sz w:val="16"/>
                <w:szCs w:val="16"/>
              </w:rPr>
              <w:t>R5-240737</w:t>
            </w:r>
          </w:p>
        </w:tc>
        <w:tc>
          <w:tcPr>
            <w:tcW w:w="1597" w:type="dxa"/>
          </w:tcPr>
          <w:p w14:paraId="45833A90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6A8F96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1134F33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CD22BF8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4F2AD332" w14:textId="77777777" w:rsidTr="00585DDF">
        <w:tc>
          <w:tcPr>
            <w:tcW w:w="879" w:type="dxa"/>
          </w:tcPr>
          <w:p w14:paraId="1CA3EDB4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7E2D394" w14:textId="77777777" w:rsidR="00F74181" w:rsidRDefault="00F74181" w:rsidP="00585DDF">
            <w:r>
              <w:rPr>
                <w:sz w:val="16"/>
                <w:szCs w:val="16"/>
              </w:rPr>
              <w:t>0661</w:t>
            </w:r>
          </w:p>
        </w:tc>
        <w:tc>
          <w:tcPr>
            <w:tcW w:w="517" w:type="dxa"/>
          </w:tcPr>
          <w:p w14:paraId="33DBAFA8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EE802C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B7DE0C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16.6.5.4</w:t>
            </w:r>
          </w:p>
        </w:tc>
        <w:tc>
          <w:tcPr>
            <w:tcW w:w="517" w:type="dxa"/>
          </w:tcPr>
          <w:p w14:paraId="55CE1F7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99FF6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1E81731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FCE878C" w14:textId="77777777" w:rsidR="00F74181" w:rsidRDefault="00F74181" w:rsidP="00585DDF">
            <w:r>
              <w:rPr>
                <w:sz w:val="16"/>
                <w:szCs w:val="16"/>
              </w:rPr>
              <w:t>R5-240738</w:t>
            </w:r>
          </w:p>
        </w:tc>
        <w:tc>
          <w:tcPr>
            <w:tcW w:w="1597" w:type="dxa"/>
          </w:tcPr>
          <w:p w14:paraId="2132CA0C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47DED13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DFCCD03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4651E77F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50E20A83" w14:textId="77777777" w:rsidTr="00585DDF">
        <w:tc>
          <w:tcPr>
            <w:tcW w:w="879" w:type="dxa"/>
          </w:tcPr>
          <w:p w14:paraId="38F4F9C2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91E6417" w14:textId="77777777" w:rsidR="00F74181" w:rsidRDefault="00F74181" w:rsidP="00585DDF">
            <w:r>
              <w:rPr>
                <w:sz w:val="16"/>
                <w:szCs w:val="16"/>
              </w:rPr>
              <w:t>0662</w:t>
            </w:r>
          </w:p>
        </w:tc>
        <w:tc>
          <w:tcPr>
            <w:tcW w:w="517" w:type="dxa"/>
          </w:tcPr>
          <w:p w14:paraId="0DF28D51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24106D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9701AF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16.7.2.3.1</w:t>
            </w:r>
          </w:p>
        </w:tc>
        <w:tc>
          <w:tcPr>
            <w:tcW w:w="517" w:type="dxa"/>
          </w:tcPr>
          <w:p w14:paraId="4B28797B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C9348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3F11ED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43A265C" w14:textId="77777777" w:rsidR="00F74181" w:rsidRDefault="00F74181" w:rsidP="00585DDF">
            <w:r>
              <w:rPr>
                <w:sz w:val="16"/>
                <w:szCs w:val="16"/>
              </w:rPr>
              <w:t>R5-240739</w:t>
            </w:r>
          </w:p>
        </w:tc>
        <w:tc>
          <w:tcPr>
            <w:tcW w:w="1597" w:type="dxa"/>
          </w:tcPr>
          <w:p w14:paraId="15DE46A1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48529A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09595B0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59C8689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4BDBCD84" w14:textId="77777777" w:rsidTr="00585DDF">
        <w:tc>
          <w:tcPr>
            <w:tcW w:w="879" w:type="dxa"/>
          </w:tcPr>
          <w:p w14:paraId="0ABA2E24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388D9CC" w14:textId="77777777" w:rsidR="00F74181" w:rsidRDefault="00F74181" w:rsidP="00585DDF">
            <w:r>
              <w:rPr>
                <w:sz w:val="16"/>
                <w:szCs w:val="16"/>
              </w:rPr>
              <w:t>0663</w:t>
            </w:r>
          </w:p>
        </w:tc>
        <w:tc>
          <w:tcPr>
            <w:tcW w:w="517" w:type="dxa"/>
          </w:tcPr>
          <w:p w14:paraId="54181BDC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F19BF7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F932CA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16.7.2.3.2</w:t>
            </w:r>
          </w:p>
        </w:tc>
        <w:tc>
          <w:tcPr>
            <w:tcW w:w="517" w:type="dxa"/>
          </w:tcPr>
          <w:p w14:paraId="791E43F9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22AA6F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1F12B48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164384" w14:textId="77777777" w:rsidR="00F74181" w:rsidRDefault="00F74181" w:rsidP="00585DDF">
            <w:r>
              <w:rPr>
                <w:sz w:val="16"/>
                <w:szCs w:val="16"/>
              </w:rPr>
              <w:t>R5-242044</w:t>
            </w:r>
          </w:p>
        </w:tc>
        <w:tc>
          <w:tcPr>
            <w:tcW w:w="1597" w:type="dxa"/>
          </w:tcPr>
          <w:p w14:paraId="7D292166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F34F66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A39D3F1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4784C73A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222BB1F4" w14:textId="77777777" w:rsidTr="00585DDF">
        <w:tc>
          <w:tcPr>
            <w:tcW w:w="879" w:type="dxa"/>
          </w:tcPr>
          <w:p w14:paraId="4A682BCD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9653210" w14:textId="77777777" w:rsidR="00F74181" w:rsidRDefault="00F74181" w:rsidP="00585DDF">
            <w:r>
              <w:rPr>
                <w:sz w:val="16"/>
                <w:szCs w:val="16"/>
              </w:rPr>
              <w:t>0664</w:t>
            </w:r>
          </w:p>
        </w:tc>
        <w:tc>
          <w:tcPr>
            <w:tcW w:w="517" w:type="dxa"/>
          </w:tcPr>
          <w:p w14:paraId="5A3E5A71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207798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98D430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16.7.2.4.1</w:t>
            </w:r>
          </w:p>
        </w:tc>
        <w:tc>
          <w:tcPr>
            <w:tcW w:w="517" w:type="dxa"/>
          </w:tcPr>
          <w:p w14:paraId="27112AB4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9FF921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C255A9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11AA34" w14:textId="77777777" w:rsidR="00F74181" w:rsidRDefault="00F74181" w:rsidP="00585DDF">
            <w:r>
              <w:rPr>
                <w:sz w:val="16"/>
                <w:szCs w:val="16"/>
              </w:rPr>
              <w:t>R5-240741</w:t>
            </w:r>
          </w:p>
        </w:tc>
        <w:tc>
          <w:tcPr>
            <w:tcW w:w="1597" w:type="dxa"/>
          </w:tcPr>
          <w:p w14:paraId="10BB41B8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D4E57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474EEB6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24F6912A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4F370031" w14:textId="77777777" w:rsidTr="00585DDF">
        <w:tc>
          <w:tcPr>
            <w:tcW w:w="879" w:type="dxa"/>
          </w:tcPr>
          <w:p w14:paraId="0156B23D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6008468" w14:textId="77777777" w:rsidR="00F74181" w:rsidRDefault="00F74181" w:rsidP="00585DDF"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</w:tcPr>
          <w:p w14:paraId="0CE4771B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BA066C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953F3F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16.7.2.4.2</w:t>
            </w:r>
          </w:p>
        </w:tc>
        <w:tc>
          <w:tcPr>
            <w:tcW w:w="517" w:type="dxa"/>
          </w:tcPr>
          <w:p w14:paraId="32A7F77B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CDE7E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645641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1D15BA" w14:textId="77777777" w:rsidR="00F74181" w:rsidRDefault="00F74181" w:rsidP="00585DDF">
            <w:r>
              <w:rPr>
                <w:sz w:val="16"/>
                <w:szCs w:val="16"/>
              </w:rPr>
              <w:t>R5-240742</w:t>
            </w:r>
          </w:p>
        </w:tc>
        <w:tc>
          <w:tcPr>
            <w:tcW w:w="1597" w:type="dxa"/>
          </w:tcPr>
          <w:p w14:paraId="29D75ED5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5DD830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93B75DE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1925839E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51AFACC3" w14:textId="77777777" w:rsidTr="00585DDF">
        <w:tc>
          <w:tcPr>
            <w:tcW w:w="879" w:type="dxa"/>
          </w:tcPr>
          <w:p w14:paraId="0C0F2FB2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DA5759D" w14:textId="77777777" w:rsidR="00F74181" w:rsidRDefault="00F74181" w:rsidP="00585DDF">
            <w:r>
              <w:rPr>
                <w:sz w:val="16"/>
                <w:szCs w:val="16"/>
              </w:rPr>
              <w:t>0666</w:t>
            </w:r>
          </w:p>
        </w:tc>
        <w:tc>
          <w:tcPr>
            <w:tcW w:w="517" w:type="dxa"/>
          </w:tcPr>
          <w:p w14:paraId="0F9DD97C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AD2E88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DEF1FE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16.7.3.1 and 16.7.3.2</w:t>
            </w:r>
          </w:p>
        </w:tc>
        <w:tc>
          <w:tcPr>
            <w:tcW w:w="517" w:type="dxa"/>
          </w:tcPr>
          <w:p w14:paraId="36F68E44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BC9D3F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DE94BD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1005D1" w14:textId="77777777" w:rsidR="00F74181" w:rsidRDefault="00F74181" w:rsidP="00585DDF">
            <w:r>
              <w:rPr>
                <w:sz w:val="16"/>
                <w:szCs w:val="16"/>
              </w:rPr>
              <w:t>R5-240743</w:t>
            </w:r>
          </w:p>
        </w:tc>
        <w:tc>
          <w:tcPr>
            <w:tcW w:w="1597" w:type="dxa"/>
          </w:tcPr>
          <w:p w14:paraId="53BC2D78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52928E3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7127391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29E8591E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05320CB9" w14:textId="77777777" w:rsidTr="00585DDF">
        <w:tc>
          <w:tcPr>
            <w:tcW w:w="879" w:type="dxa"/>
          </w:tcPr>
          <w:p w14:paraId="5B839F03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3781EB0" w14:textId="77777777" w:rsidR="00F74181" w:rsidRDefault="00F74181" w:rsidP="00585DDF">
            <w:r>
              <w:rPr>
                <w:sz w:val="16"/>
                <w:szCs w:val="16"/>
              </w:rPr>
              <w:t>0667</w:t>
            </w:r>
          </w:p>
        </w:tc>
        <w:tc>
          <w:tcPr>
            <w:tcW w:w="517" w:type="dxa"/>
          </w:tcPr>
          <w:p w14:paraId="123E35A9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9D413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DB3331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16.7.3.3.1</w:t>
            </w:r>
          </w:p>
        </w:tc>
        <w:tc>
          <w:tcPr>
            <w:tcW w:w="517" w:type="dxa"/>
          </w:tcPr>
          <w:p w14:paraId="0247CDC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ADD8C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623ED0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B1066FC" w14:textId="77777777" w:rsidR="00F74181" w:rsidRDefault="00F74181" w:rsidP="00585DDF">
            <w:r>
              <w:rPr>
                <w:sz w:val="16"/>
                <w:szCs w:val="16"/>
              </w:rPr>
              <w:t>R5-241887</w:t>
            </w:r>
          </w:p>
        </w:tc>
        <w:tc>
          <w:tcPr>
            <w:tcW w:w="1597" w:type="dxa"/>
          </w:tcPr>
          <w:p w14:paraId="6F4BBEF1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7E904E2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16D2A24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3F69153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6997FDCD" w14:textId="77777777" w:rsidTr="00585DDF">
        <w:tc>
          <w:tcPr>
            <w:tcW w:w="879" w:type="dxa"/>
          </w:tcPr>
          <w:p w14:paraId="6C1EDA70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6AEF498" w14:textId="77777777" w:rsidR="00F74181" w:rsidRDefault="00F74181" w:rsidP="00585DDF"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</w:tcPr>
          <w:p w14:paraId="30EA5971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75FF0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C53AC9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16.7.3.3.2</w:t>
            </w:r>
          </w:p>
        </w:tc>
        <w:tc>
          <w:tcPr>
            <w:tcW w:w="517" w:type="dxa"/>
          </w:tcPr>
          <w:p w14:paraId="5F6CEDEF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F0DD83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6ED5C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0D63B5" w14:textId="77777777" w:rsidR="00F74181" w:rsidRDefault="00F74181" w:rsidP="00585DDF">
            <w:r>
              <w:rPr>
                <w:sz w:val="16"/>
                <w:szCs w:val="16"/>
              </w:rPr>
              <w:t>R5-241888</w:t>
            </w:r>
          </w:p>
        </w:tc>
        <w:tc>
          <w:tcPr>
            <w:tcW w:w="1597" w:type="dxa"/>
          </w:tcPr>
          <w:p w14:paraId="52B6D3BF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E61AAE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89A6C4F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573A108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1F3D6F4F" w14:textId="77777777" w:rsidTr="00585DDF">
        <w:tc>
          <w:tcPr>
            <w:tcW w:w="879" w:type="dxa"/>
          </w:tcPr>
          <w:p w14:paraId="06F0929E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6357583" w14:textId="77777777" w:rsidR="00F74181" w:rsidRDefault="00F74181" w:rsidP="00585DDF">
            <w:r>
              <w:rPr>
                <w:sz w:val="16"/>
                <w:szCs w:val="16"/>
              </w:rPr>
              <w:t>0669</w:t>
            </w:r>
          </w:p>
        </w:tc>
        <w:tc>
          <w:tcPr>
            <w:tcW w:w="517" w:type="dxa"/>
          </w:tcPr>
          <w:p w14:paraId="5BEA12AE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DB933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ABCEC5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16.7.3.4.1</w:t>
            </w:r>
          </w:p>
        </w:tc>
        <w:tc>
          <w:tcPr>
            <w:tcW w:w="517" w:type="dxa"/>
          </w:tcPr>
          <w:p w14:paraId="792825F8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458319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9C30E0E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FEFCDC" w14:textId="77777777" w:rsidR="00F74181" w:rsidRDefault="00F74181" w:rsidP="00585DDF">
            <w:r>
              <w:rPr>
                <w:sz w:val="16"/>
                <w:szCs w:val="16"/>
              </w:rPr>
              <w:t>R5-241889</w:t>
            </w:r>
          </w:p>
        </w:tc>
        <w:tc>
          <w:tcPr>
            <w:tcW w:w="1597" w:type="dxa"/>
          </w:tcPr>
          <w:p w14:paraId="03377298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33EF90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07A1F96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281A97C7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26A4804D" w14:textId="77777777" w:rsidTr="00585DDF">
        <w:tc>
          <w:tcPr>
            <w:tcW w:w="879" w:type="dxa"/>
          </w:tcPr>
          <w:p w14:paraId="12E3DE27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ACE3757" w14:textId="77777777" w:rsidR="00F74181" w:rsidRDefault="00F74181" w:rsidP="00585DDF">
            <w:r>
              <w:rPr>
                <w:sz w:val="16"/>
                <w:szCs w:val="16"/>
              </w:rPr>
              <w:t>0670</w:t>
            </w:r>
          </w:p>
        </w:tc>
        <w:tc>
          <w:tcPr>
            <w:tcW w:w="517" w:type="dxa"/>
          </w:tcPr>
          <w:p w14:paraId="642DCEC8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62C81D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A3EB3D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16.7.3.4.2</w:t>
            </w:r>
          </w:p>
        </w:tc>
        <w:tc>
          <w:tcPr>
            <w:tcW w:w="517" w:type="dxa"/>
          </w:tcPr>
          <w:p w14:paraId="1F842973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36F3A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2DFD19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6538119" w14:textId="77777777" w:rsidR="00F74181" w:rsidRDefault="00F74181" w:rsidP="00585DDF">
            <w:r>
              <w:rPr>
                <w:sz w:val="16"/>
                <w:szCs w:val="16"/>
              </w:rPr>
              <w:t>R5-240747</w:t>
            </w:r>
          </w:p>
        </w:tc>
        <w:tc>
          <w:tcPr>
            <w:tcW w:w="1597" w:type="dxa"/>
          </w:tcPr>
          <w:p w14:paraId="6C8C6DD4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25E3E5F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48BB321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E63D30E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3BC6BBAD" w14:textId="77777777" w:rsidTr="00585DDF">
        <w:tc>
          <w:tcPr>
            <w:tcW w:w="879" w:type="dxa"/>
          </w:tcPr>
          <w:p w14:paraId="0FDAD701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976EA59" w14:textId="77777777" w:rsidR="00F74181" w:rsidRDefault="00F74181" w:rsidP="00585DDF">
            <w:r>
              <w:rPr>
                <w:sz w:val="16"/>
                <w:szCs w:val="16"/>
              </w:rPr>
              <w:t>0671</w:t>
            </w:r>
          </w:p>
        </w:tc>
        <w:tc>
          <w:tcPr>
            <w:tcW w:w="517" w:type="dxa"/>
          </w:tcPr>
          <w:p w14:paraId="42093FE2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E49BFD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411F6A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16.7.4.1.1</w:t>
            </w:r>
          </w:p>
        </w:tc>
        <w:tc>
          <w:tcPr>
            <w:tcW w:w="517" w:type="dxa"/>
          </w:tcPr>
          <w:p w14:paraId="155EEB9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7FED25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7B98B9E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42E0AE2" w14:textId="77777777" w:rsidR="00F74181" w:rsidRDefault="00F74181" w:rsidP="00585DDF">
            <w:r>
              <w:rPr>
                <w:sz w:val="16"/>
                <w:szCs w:val="16"/>
              </w:rPr>
              <w:t>R5-240748</w:t>
            </w:r>
          </w:p>
        </w:tc>
        <w:tc>
          <w:tcPr>
            <w:tcW w:w="1597" w:type="dxa"/>
          </w:tcPr>
          <w:p w14:paraId="65645BD0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2320F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CB56F5E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77E1A60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1AE36DA3" w14:textId="77777777" w:rsidTr="00585DDF">
        <w:tc>
          <w:tcPr>
            <w:tcW w:w="879" w:type="dxa"/>
          </w:tcPr>
          <w:p w14:paraId="521ABDC7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6EF64A4" w14:textId="77777777" w:rsidR="00F74181" w:rsidRDefault="00F74181" w:rsidP="00585DDF">
            <w:r>
              <w:rPr>
                <w:sz w:val="16"/>
                <w:szCs w:val="16"/>
              </w:rPr>
              <w:t>0672</w:t>
            </w:r>
          </w:p>
        </w:tc>
        <w:tc>
          <w:tcPr>
            <w:tcW w:w="517" w:type="dxa"/>
          </w:tcPr>
          <w:p w14:paraId="08F4D042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E61DF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174F3D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16.7.4.1.2</w:t>
            </w:r>
          </w:p>
        </w:tc>
        <w:tc>
          <w:tcPr>
            <w:tcW w:w="517" w:type="dxa"/>
          </w:tcPr>
          <w:p w14:paraId="3647A2D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3ED71D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6CF588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847A47" w14:textId="77777777" w:rsidR="00F74181" w:rsidRDefault="00F74181" w:rsidP="00585DDF">
            <w:r>
              <w:rPr>
                <w:sz w:val="16"/>
                <w:szCs w:val="16"/>
              </w:rPr>
              <w:t>R5-240749</w:t>
            </w:r>
          </w:p>
        </w:tc>
        <w:tc>
          <w:tcPr>
            <w:tcW w:w="1597" w:type="dxa"/>
          </w:tcPr>
          <w:p w14:paraId="0453CEF6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E376CB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F51740D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2DE07F2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1CE7D0DE" w14:textId="77777777" w:rsidTr="00585DDF">
        <w:tc>
          <w:tcPr>
            <w:tcW w:w="879" w:type="dxa"/>
          </w:tcPr>
          <w:p w14:paraId="21F1CBD4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42544AE" w14:textId="77777777" w:rsidR="00F74181" w:rsidRDefault="00F74181" w:rsidP="00585DDF">
            <w:r>
              <w:rPr>
                <w:sz w:val="16"/>
                <w:szCs w:val="16"/>
              </w:rPr>
              <w:t>0673</w:t>
            </w:r>
          </w:p>
        </w:tc>
        <w:tc>
          <w:tcPr>
            <w:tcW w:w="517" w:type="dxa"/>
          </w:tcPr>
          <w:p w14:paraId="34C897AF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6FF19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92E4BF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16.7.4.2.1 16.7.4.3.1 and 16.7.4.4.1</w:t>
            </w:r>
          </w:p>
        </w:tc>
        <w:tc>
          <w:tcPr>
            <w:tcW w:w="517" w:type="dxa"/>
          </w:tcPr>
          <w:p w14:paraId="595E5F8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82DC44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B48CE9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32AE91A" w14:textId="77777777" w:rsidR="00F74181" w:rsidRDefault="00F74181" w:rsidP="00585DDF">
            <w:r>
              <w:rPr>
                <w:sz w:val="16"/>
                <w:szCs w:val="16"/>
              </w:rPr>
              <w:t>R5-241890</w:t>
            </w:r>
          </w:p>
        </w:tc>
        <w:tc>
          <w:tcPr>
            <w:tcW w:w="1597" w:type="dxa"/>
          </w:tcPr>
          <w:p w14:paraId="103D475E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9E7881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25D8564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8D34AC2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1633554C" w14:textId="77777777" w:rsidTr="00585DDF">
        <w:tc>
          <w:tcPr>
            <w:tcW w:w="879" w:type="dxa"/>
          </w:tcPr>
          <w:p w14:paraId="044486B4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3F067C1" w14:textId="77777777" w:rsidR="00F74181" w:rsidRDefault="00F74181" w:rsidP="00585DDF">
            <w:r>
              <w:rPr>
                <w:sz w:val="16"/>
                <w:szCs w:val="16"/>
              </w:rPr>
              <w:t>0674</w:t>
            </w:r>
          </w:p>
        </w:tc>
        <w:tc>
          <w:tcPr>
            <w:tcW w:w="517" w:type="dxa"/>
          </w:tcPr>
          <w:p w14:paraId="48C93213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92F05F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1C54D0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16.7.4.2.2 16.7.4.3.2 and 16.7.4.4.2</w:t>
            </w:r>
          </w:p>
        </w:tc>
        <w:tc>
          <w:tcPr>
            <w:tcW w:w="517" w:type="dxa"/>
          </w:tcPr>
          <w:p w14:paraId="6AEE8368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34106F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76762A3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401222" w14:textId="77777777" w:rsidR="00F74181" w:rsidRDefault="00F74181" w:rsidP="00585DDF">
            <w:r>
              <w:rPr>
                <w:sz w:val="16"/>
                <w:szCs w:val="16"/>
              </w:rPr>
              <w:t>R5-241891</w:t>
            </w:r>
          </w:p>
        </w:tc>
        <w:tc>
          <w:tcPr>
            <w:tcW w:w="1597" w:type="dxa"/>
          </w:tcPr>
          <w:p w14:paraId="39047333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C444F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6979977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10E7584E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420B58D6" w14:textId="77777777" w:rsidTr="00585DDF">
        <w:tc>
          <w:tcPr>
            <w:tcW w:w="879" w:type="dxa"/>
          </w:tcPr>
          <w:p w14:paraId="4A5BF77C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53236B3" w14:textId="77777777" w:rsidR="00F74181" w:rsidRDefault="00F74181" w:rsidP="00585DDF">
            <w:r>
              <w:rPr>
                <w:sz w:val="16"/>
                <w:szCs w:val="16"/>
              </w:rPr>
              <w:t>0675</w:t>
            </w:r>
          </w:p>
        </w:tc>
        <w:tc>
          <w:tcPr>
            <w:tcW w:w="517" w:type="dxa"/>
          </w:tcPr>
          <w:p w14:paraId="32694506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89C26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F3F7B5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16.7.5.1</w:t>
            </w:r>
          </w:p>
        </w:tc>
        <w:tc>
          <w:tcPr>
            <w:tcW w:w="517" w:type="dxa"/>
          </w:tcPr>
          <w:p w14:paraId="3072B21F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282129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8CE9D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F32BE0" w14:textId="77777777" w:rsidR="00F74181" w:rsidRDefault="00F74181" w:rsidP="00585DDF">
            <w:r>
              <w:rPr>
                <w:sz w:val="16"/>
                <w:szCs w:val="16"/>
              </w:rPr>
              <w:t>R5-240752</w:t>
            </w:r>
          </w:p>
        </w:tc>
        <w:tc>
          <w:tcPr>
            <w:tcW w:w="1597" w:type="dxa"/>
          </w:tcPr>
          <w:p w14:paraId="18E7239E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4E25F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F1325BC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C9B6F59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6CE01FE2" w14:textId="77777777" w:rsidTr="00585DDF">
        <w:tc>
          <w:tcPr>
            <w:tcW w:w="879" w:type="dxa"/>
          </w:tcPr>
          <w:p w14:paraId="485BE9BA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9225233" w14:textId="77777777" w:rsidR="00F74181" w:rsidRDefault="00F74181" w:rsidP="00585DDF">
            <w:r>
              <w:rPr>
                <w:sz w:val="16"/>
                <w:szCs w:val="16"/>
              </w:rPr>
              <w:t>0676</w:t>
            </w:r>
          </w:p>
        </w:tc>
        <w:tc>
          <w:tcPr>
            <w:tcW w:w="517" w:type="dxa"/>
          </w:tcPr>
          <w:p w14:paraId="04B828E7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05C624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8F0A9B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16.7.5.2</w:t>
            </w:r>
          </w:p>
        </w:tc>
        <w:tc>
          <w:tcPr>
            <w:tcW w:w="517" w:type="dxa"/>
          </w:tcPr>
          <w:p w14:paraId="0A96804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C3DE7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73A42D3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2274A9" w14:textId="77777777" w:rsidR="00F74181" w:rsidRDefault="00F74181" w:rsidP="00585DDF">
            <w:r>
              <w:rPr>
                <w:sz w:val="16"/>
                <w:szCs w:val="16"/>
              </w:rPr>
              <w:t>R5-240753</w:t>
            </w:r>
          </w:p>
        </w:tc>
        <w:tc>
          <w:tcPr>
            <w:tcW w:w="1597" w:type="dxa"/>
          </w:tcPr>
          <w:p w14:paraId="51E279B2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6376B4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ACDDDD1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6C3494E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59759006" w14:textId="77777777" w:rsidTr="00585DDF">
        <w:tc>
          <w:tcPr>
            <w:tcW w:w="879" w:type="dxa"/>
          </w:tcPr>
          <w:p w14:paraId="6D34062D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FDDEDE5" w14:textId="77777777" w:rsidR="00F74181" w:rsidRDefault="00F74181" w:rsidP="00585DDF">
            <w:r>
              <w:rPr>
                <w:sz w:val="16"/>
                <w:szCs w:val="16"/>
              </w:rPr>
              <w:t>0677</w:t>
            </w:r>
          </w:p>
        </w:tc>
        <w:tc>
          <w:tcPr>
            <w:tcW w:w="517" w:type="dxa"/>
          </w:tcPr>
          <w:p w14:paraId="7FFC6CA3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E0B29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2EEFD6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16.7.6.1</w:t>
            </w:r>
          </w:p>
        </w:tc>
        <w:tc>
          <w:tcPr>
            <w:tcW w:w="517" w:type="dxa"/>
          </w:tcPr>
          <w:p w14:paraId="47B3E76B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C1C551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BB9F46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FDA1B05" w14:textId="77777777" w:rsidR="00F74181" w:rsidRDefault="00F74181" w:rsidP="00585DDF">
            <w:r>
              <w:rPr>
                <w:sz w:val="16"/>
                <w:szCs w:val="16"/>
              </w:rPr>
              <w:t>R5-240754</w:t>
            </w:r>
          </w:p>
        </w:tc>
        <w:tc>
          <w:tcPr>
            <w:tcW w:w="1597" w:type="dxa"/>
          </w:tcPr>
          <w:p w14:paraId="2D4B5972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EB340F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DCFC8F9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275DEDB9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508CACDE" w14:textId="77777777" w:rsidTr="00585DDF">
        <w:tc>
          <w:tcPr>
            <w:tcW w:w="879" w:type="dxa"/>
          </w:tcPr>
          <w:p w14:paraId="0E230A67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152CB2F" w14:textId="77777777" w:rsidR="00F74181" w:rsidRDefault="00F74181" w:rsidP="00585DDF">
            <w:r>
              <w:rPr>
                <w:sz w:val="16"/>
                <w:szCs w:val="16"/>
              </w:rPr>
              <w:t>0678</w:t>
            </w:r>
          </w:p>
        </w:tc>
        <w:tc>
          <w:tcPr>
            <w:tcW w:w="517" w:type="dxa"/>
          </w:tcPr>
          <w:p w14:paraId="1049CC01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23F4A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6D0CD9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16.7.6.2</w:t>
            </w:r>
          </w:p>
        </w:tc>
        <w:tc>
          <w:tcPr>
            <w:tcW w:w="517" w:type="dxa"/>
          </w:tcPr>
          <w:p w14:paraId="0292AF9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66BD4C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78E21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86F9F5" w14:textId="77777777" w:rsidR="00F74181" w:rsidRDefault="00F74181" w:rsidP="00585DDF">
            <w:r>
              <w:rPr>
                <w:sz w:val="16"/>
                <w:szCs w:val="16"/>
              </w:rPr>
              <w:t>R5-240755</w:t>
            </w:r>
          </w:p>
        </w:tc>
        <w:tc>
          <w:tcPr>
            <w:tcW w:w="1597" w:type="dxa"/>
          </w:tcPr>
          <w:p w14:paraId="3D2FDECE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0836484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BB41A6E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4766DF2D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2219E639" w14:textId="77777777" w:rsidTr="00585DDF">
        <w:tc>
          <w:tcPr>
            <w:tcW w:w="879" w:type="dxa"/>
          </w:tcPr>
          <w:p w14:paraId="3FD0B397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48673C2" w14:textId="77777777" w:rsidR="00F74181" w:rsidRDefault="00F74181" w:rsidP="00585DDF">
            <w:r>
              <w:rPr>
                <w:sz w:val="16"/>
                <w:szCs w:val="16"/>
              </w:rPr>
              <w:t>0679</w:t>
            </w:r>
          </w:p>
        </w:tc>
        <w:tc>
          <w:tcPr>
            <w:tcW w:w="517" w:type="dxa"/>
          </w:tcPr>
          <w:p w14:paraId="7513B363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D5DBF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648E71" w14:textId="77777777" w:rsidR="00F74181" w:rsidRDefault="00F74181" w:rsidP="00585DDF">
            <w:r>
              <w:rPr>
                <w:sz w:val="16"/>
                <w:szCs w:val="16"/>
              </w:rPr>
              <w:t>Addition of Test Tolerance for NR SA Event triggered reporting RedCap test cases</w:t>
            </w:r>
          </w:p>
        </w:tc>
        <w:tc>
          <w:tcPr>
            <w:tcW w:w="517" w:type="dxa"/>
          </w:tcPr>
          <w:p w14:paraId="1EB9344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168C1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090619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33BF2AE" w14:textId="77777777" w:rsidR="00F74181" w:rsidRDefault="00F74181" w:rsidP="00585DDF">
            <w:r>
              <w:rPr>
                <w:sz w:val="16"/>
                <w:szCs w:val="16"/>
              </w:rPr>
              <w:t>R5-240787</w:t>
            </w:r>
          </w:p>
        </w:tc>
        <w:tc>
          <w:tcPr>
            <w:tcW w:w="1597" w:type="dxa"/>
          </w:tcPr>
          <w:p w14:paraId="3DD9D1F5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8586830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2A1DE85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6E2491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07253616" w14:textId="77777777" w:rsidTr="00585DDF">
        <w:tc>
          <w:tcPr>
            <w:tcW w:w="879" w:type="dxa"/>
          </w:tcPr>
          <w:p w14:paraId="56A1D267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9118E04" w14:textId="77777777" w:rsidR="00F74181" w:rsidRDefault="00F74181" w:rsidP="00585DDF">
            <w:r>
              <w:rPr>
                <w:sz w:val="16"/>
                <w:szCs w:val="16"/>
              </w:rPr>
              <w:t>0680</w:t>
            </w:r>
          </w:p>
        </w:tc>
        <w:tc>
          <w:tcPr>
            <w:tcW w:w="517" w:type="dxa"/>
          </w:tcPr>
          <w:p w14:paraId="5181E5B3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55F158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18BDB3" w14:textId="77777777" w:rsidR="00F74181" w:rsidRDefault="00F74181" w:rsidP="00585DDF">
            <w:r>
              <w:rPr>
                <w:sz w:val="16"/>
                <w:szCs w:val="16"/>
              </w:rPr>
              <w:t>Test Tolerances for NR SA FR1 - E-UTRAN event-triggered reporting tests for 1 Rx RedCap UE</w:t>
            </w:r>
          </w:p>
        </w:tc>
        <w:tc>
          <w:tcPr>
            <w:tcW w:w="517" w:type="dxa"/>
          </w:tcPr>
          <w:p w14:paraId="133231E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B1356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45A52A9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21F79D" w14:textId="77777777" w:rsidR="00F74181" w:rsidRDefault="00F74181" w:rsidP="00585DDF">
            <w:r>
              <w:rPr>
                <w:sz w:val="16"/>
                <w:szCs w:val="16"/>
              </w:rPr>
              <w:t>R5-240788</w:t>
            </w:r>
          </w:p>
        </w:tc>
        <w:tc>
          <w:tcPr>
            <w:tcW w:w="1597" w:type="dxa"/>
          </w:tcPr>
          <w:p w14:paraId="1A24E9D3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52B087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EEF80CA" w14:textId="77777777" w:rsidR="00F74181" w:rsidRDefault="00F74181" w:rsidP="00585DDF">
            <w:r>
              <w:rPr>
                <w:sz w:val="16"/>
                <w:szCs w:val="16"/>
              </w:rPr>
              <w:t>Add the following attached .zip file to TR 38.903</w:t>
            </w:r>
          </w:p>
        </w:tc>
        <w:tc>
          <w:tcPr>
            <w:tcW w:w="998" w:type="dxa"/>
          </w:tcPr>
          <w:p w14:paraId="352C7F87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5BF25D97" w14:textId="77777777" w:rsidTr="00585DDF">
        <w:tc>
          <w:tcPr>
            <w:tcW w:w="879" w:type="dxa"/>
          </w:tcPr>
          <w:p w14:paraId="3998ADE1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15359F2" w14:textId="77777777" w:rsidR="00F74181" w:rsidRDefault="00F74181" w:rsidP="00585DDF">
            <w:r>
              <w:rPr>
                <w:sz w:val="16"/>
                <w:szCs w:val="16"/>
              </w:rPr>
              <w:t>0681</w:t>
            </w:r>
          </w:p>
        </w:tc>
        <w:tc>
          <w:tcPr>
            <w:tcW w:w="517" w:type="dxa"/>
          </w:tcPr>
          <w:p w14:paraId="65AE5E25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5EAB5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E0637A" w14:textId="77777777" w:rsidR="00F74181" w:rsidRDefault="00F74181" w:rsidP="00585DDF">
            <w:r>
              <w:rPr>
                <w:sz w:val="16"/>
                <w:szCs w:val="16"/>
              </w:rPr>
              <w:t>Test Tolerances for NR SA FR1 - E-UTRAN event-triggered reporting tests for 2 Rx RedCap UE</w:t>
            </w:r>
          </w:p>
        </w:tc>
        <w:tc>
          <w:tcPr>
            <w:tcW w:w="517" w:type="dxa"/>
          </w:tcPr>
          <w:p w14:paraId="325519C3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CA0A89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02E231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AC4307" w14:textId="77777777" w:rsidR="00F74181" w:rsidRDefault="00F74181" w:rsidP="00585DDF">
            <w:r>
              <w:rPr>
                <w:sz w:val="16"/>
                <w:szCs w:val="16"/>
              </w:rPr>
              <w:t>R5-240789</w:t>
            </w:r>
          </w:p>
        </w:tc>
        <w:tc>
          <w:tcPr>
            <w:tcW w:w="1597" w:type="dxa"/>
          </w:tcPr>
          <w:p w14:paraId="3B94131F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AAE7337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186CE7C" w14:textId="77777777" w:rsidR="00F74181" w:rsidRDefault="00F74181" w:rsidP="00585DDF">
            <w:r>
              <w:rPr>
                <w:sz w:val="16"/>
                <w:szCs w:val="16"/>
              </w:rPr>
              <w:t>Add the following attached .zip file to TR 38.903</w:t>
            </w:r>
          </w:p>
        </w:tc>
        <w:tc>
          <w:tcPr>
            <w:tcW w:w="998" w:type="dxa"/>
          </w:tcPr>
          <w:p w14:paraId="3BAC4C28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4EAD1C7D" w14:textId="77777777" w:rsidTr="00585DDF">
        <w:tc>
          <w:tcPr>
            <w:tcW w:w="879" w:type="dxa"/>
          </w:tcPr>
          <w:p w14:paraId="7BFD597F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15F4FB4" w14:textId="77777777" w:rsidR="00F74181" w:rsidRDefault="00F74181" w:rsidP="00585DDF">
            <w:r>
              <w:rPr>
                <w:sz w:val="16"/>
                <w:szCs w:val="16"/>
              </w:rPr>
              <w:t>0685</w:t>
            </w:r>
          </w:p>
        </w:tc>
        <w:tc>
          <w:tcPr>
            <w:tcW w:w="517" w:type="dxa"/>
          </w:tcPr>
          <w:p w14:paraId="00817BE5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7AA8F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B06B4A" w14:textId="77777777" w:rsidR="00F74181" w:rsidRDefault="00F74181" w:rsidP="00585DDF">
            <w:r>
              <w:rPr>
                <w:sz w:val="16"/>
                <w:szCs w:val="16"/>
              </w:rPr>
              <w:t>Test Tolerance for NR SA FR1 SS-RSRP absolute measurement accuracy for RedCap 1 Rx UE test case 16.7.1.1.1</w:t>
            </w:r>
          </w:p>
        </w:tc>
        <w:tc>
          <w:tcPr>
            <w:tcW w:w="517" w:type="dxa"/>
          </w:tcPr>
          <w:p w14:paraId="2910C24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F9AE2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99F26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F4CE56" w14:textId="77777777" w:rsidR="00F74181" w:rsidRDefault="00F74181" w:rsidP="00585DDF">
            <w:r>
              <w:rPr>
                <w:sz w:val="16"/>
                <w:szCs w:val="16"/>
              </w:rPr>
              <w:t>R5-241221</w:t>
            </w:r>
          </w:p>
        </w:tc>
        <w:tc>
          <w:tcPr>
            <w:tcW w:w="1597" w:type="dxa"/>
          </w:tcPr>
          <w:p w14:paraId="3D9C61DB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362D34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14FC732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1C99ADCC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38.533 CR 3014 ; TS/TR ... CR ... </w:t>
            </w:r>
          </w:p>
        </w:tc>
      </w:tr>
      <w:tr w:rsidR="00F74181" w14:paraId="2B2BF115" w14:textId="77777777" w:rsidTr="00585DDF">
        <w:tc>
          <w:tcPr>
            <w:tcW w:w="879" w:type="dxa"/>
          </w:tcPr>
          <w:p w14:paraId="622AB5C9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B8CB9B6" w14:textId="77777777" w:rsidR="00F74181" w:rsidRDefault="00F74181" w:rsidP="00585DDF">
            <w:r>
              <w:rPr>
                <w:sz w:val="16"/>
                <w:szCs w:val="16"/>
              </w:rPr>
              <w:t>0686</w:t>
            </w:r>
          </w:p>
        </w:tc>
        <w:tc>
          <w:tcPr>
            <w:tcW w:w="517" w:type="dxa"/>
          </w:tcPr>
          <w:p w14:paraId="00BD3EDB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2112D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DC1C7E" w14:textId="77777777" w:rsidR="00F74181" w:rsidRDefault="00F74181" w:rsidP="00585DDF">
            <w:r>
              <w:rPr>
                <w:sz w:val="16"/>
                <w:szCs w:val="16"/>
              </w:rPr>
              <w:t>Test Tolerance for NR SA FR1 SS-RSRP relative measurement accuracy for 1 Rx UE test case 16.7.1.1.2</w:t>
            </w:r>
          </w:p>
        </w:tc>
        <w:tc>
          <w:tcPr>
            <w:tcW w:w="517" w:type="dxa"/>
          </w:tcPr>
          <w:p w14:paraId="793DEC1B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97BBF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31221B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A4F594" w14:textId="77777777" w:rsidR="00F74181" w:rsidRDefault="00F74181" w:rsidP="00585DDF">
            <w:r>
              <w:rPr>
                <w:sz w:val="16"/>
                <w:szCs w:val="16"/>
              </w:rPr>
              <w:t>R5-241222</w:t>
            </w:r>
          </w:p>
        </w:tc>
        <w:tc>
          <w:tcPr>
            <w:tcW w:w="1597" w:type="dxa"/>
          </w:tcPr>
          <w:p w14:paraId="686DDEF1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A0EBBE2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24AC25E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90F4DE5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38.533 CR 3015 ; TS/TR ... CR ... </w:t>
            </w:r>
          </w:p>
        </w:tc>
      </w:tr>
      <w:tr w:rsidR="00F74181" w14:paraId="50F98A78" w14:textId="77777777" w:rsidTr="00585DDF">
        <w:tc>
          <w:tcPr>
            <w:tcW w:w="879" w:type="dxa"/>
          </w:tcPr>
          <w:p w14:paraId="4FCC8783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47795D3" w14:textId="77777777" w:rsidR="00F74181" w:rsidRDefault="00F74181" w:rsidP="00585DDF">
            <w:r>
              <w:rPr>
                <w:sz w:val="16"/>
                <w:szCs w:val="16"/>
              </w:rPr>
              <w:t>0687</w:t>
            </w:r>
          </w:p>
        </w:tc>
        <w:tc>
          <w:tcPr>
            <w:tcW w:w="517" w:type="dxa"/>
          </w:tcPr>
          <w:p w14:paraId="2ABBB118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85BFDB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1E221B" w14:textId="77777777" w:rsidR="00F74181" w:rsidRDefault="00F74181" w:rsidP="00585DDF">
            <w:r>
              <w:rPr>
                <w:sz w:val="16"/>
                <w:szCs w:val="16"/>
              </w:rPr>
              <w:t>Test Tolerance for NR SA FR1 SS-RSRP absolute measurement accuracy for RedCap 2 Rx UE test case 16.7.1.2.1</w:t>
            </w:r>
          </w:p>
        </w:tc>
        <w:tc>
          <w:tcPr>
            <w:tcW w:w="517" w:type="dxa"/>
          </w:tcPr>
          <w:p w14:paraId="120F2EDE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85B1F1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086CB5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3EFC7F" w14:textId="77777777" w:rsidR="00F74181" w:rsidRDefault="00F74181" w:rsidP="00585DDF">
            <w:r>
              <w:rPr>
                <w:sz w:val="16"/>
                <w:szCs w:val="16"/>
              </w:rPr>
              <w:t>R5-241223</w:t>
            </w:r>
          </w:p>
        </w:tc>
        <w:tc>
          <w:tcPr>
            <w:tcW w:w="1597" w:type="dxa"/>
          </w:tcPr>
          <w:p w14:paraId="0C697C71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5D7BF9C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0DEA53C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8758EF0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38.533 CR 3016 ; TS/TR ... CR ... </w:t>
            </w:r>
          </w:p>
        </w:tc>
      </w:tr>
      <w:tr w:rsidR="00F74181" w14:paraId="785D8FFF" w14:textId="77777777" w:rsidTr="00585DDF">
        <w:tc>
          <w:tcPr>
            <w:tcW w:w="879" w:type="dxa"/>
          </w:tcPr>
          <w:p w14:paraId="1041F796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DC3EEBD" w14:textId="77777777" w:rsidR="00F74181" w:rsidRDefault="00F74181" w:rsidP="00585DDF">
            <w:r>
              <w:rPr>
                <w:sz w:val="16"/>
                <w:szCs w:val="16"/>
              </w:rPr>
              <w:t>0688</w:t>
            </w:r>
          </w:p>
        </w:tc>
        <w:tc>
          <w:tcPr>
            <w:tcW w:w="517" w:type="dxa"/>
          </w:tcPr>
          <w:p w14:paraId="70AA99CE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DB692C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5EA836" w14:textId="77777777" w:rsidR="00F74181" w:rsidRDefault="00F74181" w:rsidP="00585DDF">
            <w:r>
              <w:rPr>
                <w:sz w:val="16"/>
                <w:szCs w:val="16"/>
              </w:rPr>
              <w:t>Test Tolerance for NR SA FR1 SS-RSRP absolute measurement accuracy for RedCap 2 Rx UE test case 16.7.1.2.2</w:t>
            </w:r>
          </w:p>
        </w:tc>
        <w:tc>
          <w:tcPr>
            <w:tcW w:w="517" w:type="dxa"/>
          </w:tcPr>
          <w:p w14:paraId="4967D05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AFB62D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ECB4C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DF8392" w14:textId="77777777" w:rsidR="00F74181" w:rsidRDefault="00F74181" w:rsidP="00585DDF">
            <w:r>
              <w:rPr>
                <w:sz w:val="16"/>
                <w:szCs w:val="16"/>
              </w:rPr>
              <w:t>R5-241224</w:t>
            </w:r>
          </w:p>
        </w:tc>
        <w:tc>
          <w:tcPr>
            <w:tcW w:w="1597" w:type="dxa"/>
          </w:tcPr>
          <w:p w14:paraId="0DC72CA4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D0856B0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3F25FE0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454E838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38.533 CR 3017 ; TS/TR ... CR ... </w:t>
            </w:r>
          </w:p>
        </w:tc>
      </w:tr>
      <w:tr w:rsidR="00F74181" w14:paraId="6683F08D" w14:textId="77777777" w:rsidTr="00585DDF">
        <w:tc>
          <w:tcPr>
            <w:tcW w:w="879" w:type="dxa"/>
          </w:tcPr>
          <w:p w14:paraId="386A19F4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9728A45" w14:textId="77777777" w:rsidR="00F74181" w:rsidRDefault="00F74181" w:rsidP="00585DDF">
            <w:r>
              <w:rPr>
                <w:sz w:val="16"/>
                <w:szCs w:val="16"/>
              </w:rPr>
              <w:t>0689</w:t>
            </w:r>
          </w:p>
        </w:tc>
        <w:tc>
          <w:tcPr>
            <w:tcW w:w="517" w:type="dxa"/>
          </w:tcPr>
          <w:p w14:paraId="1A2F50BC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3903B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4FEE34" w14:textId="77777777" w:rsidR="00F74181" w:rsidRDefault="00F74181" w:rsidP="00585DDF">
            <w:r>
              <w:rPr>
                <w:sz w:val="16"/>
                <w:szCs w:val="16"/>
              </w:rPr>
              <w:t>Test Tolerance for NR SA FR1 SS-RSRQ measurement accuracy UE test case 16.7.2.1</w:t>
            </w:r>
          </w:p>
        </w:tc>
        <w:tc>
          <w:tcPr>
            <w:tcW w:w="517" w:type="dxa"/>
          </w:tcPr>
          <w:p w14:paraId="27720441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19F06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28817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FCDC6D" w14:textId="77777777" w:rsidR="00F74181" w:rsidRDefault="00F74181" w:rsidP="00585DDF">
            <w:r>
              <w:rPr>
                <w:sz w:val="16"/>
                <w:szCs w:val="16"/>
              </w:rPr>
              <w:t>R5-241225</w:t>
            </w:r>
          </w:p>
        </w:tc>
        <w:tc>
          <w:tcPr>
            <w:tcW w:w="1597" w:type="dxa"/>
          </w:tcPr>
          <w:p w14:paraId="35A0FBAB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BE3A03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685662B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26AD6EE4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38.533 CR 3018 ; TS/TR ... CR ... </w:t>
            </w:r>
          </w:p>
        </w:tc>
      </w:tr>
      <w:tr w:rsidR="00F74181" w14:paraId="0E9942B3" w14:textId="77777777" w:rsidTr="00585DDF">
        <w:tc>
          <w:tcPr>
            <w:tcW w:w="879" w:type="dxa"/>
          </w:tcPr>
          <w:p w14:paraId="6EB03540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8F7C4E5" w14:textId="77777777" w:rsidR="00F74181" w:rsidRDefault="00F74181" w:rsidP="00585DDF">
            <w:r>
              <w:rPr>
                <w:sz w:val="16"/>
                <w:szCs w:val="16"/>
              </w:rPr>
              <w:t>0690</w:t>
            </w:r>
          </w:p>
        </w:tc>
        <w:tc>
          <w:tcPr>
            <w:tcW w:w="517" w:type="dxa"/>
          </w:tcPr>
          <w:p w14:paraId="54496DB7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02EE4F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7D0499" w14:textId="77777777" w:rsidR="00F74181" w:rsidRDefault="00F74181" w:rsidP="00585DDF">
            <w:r>
              <w:rPr>
                <w:sz w:val="16"/>
                <w:szCs w:val="16"/>
              </w:rPr>
              <w:t>Test Tolerance NR SA FR1 SS-RSRQ measurement accuracy for 2 Rx UE test case 16.7.2.2</w:t>
            </w:r>
          </w:p>
        </w:tc>
        <w:tc>
          <w:tcPr>
            <w:tcW w:w="517" w:type="dxa"/>
          </w:tcPr>
          <w:p w14:paraId="76262863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E850C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6EE071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A53135" w14:textId="77777777" w:rsidR="00F74181" w:rsidRDefault="00F74181" w:rsidP="00585DDF">
            <w:r>
              <w:rPr>
                <w:sz w:val="16"/>
                <w:szCs w:val="16"/>
              </w:rPr>
              <w:t>R5-241226</w:t>
            </w:r>
          </w:p>
        </w:tc>
        <w:tc>
          <w:tcPr>
            <w:tcW w:w="1597" w:type="dxa"/>
          </w:tcPr>
          <w:p w14:paraId="275D9626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C55E5C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65BEE90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5FDBCECC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38.533 CR 3019 ; TS/TR ... CR ... </w:t>
            </w:r>
          </w:p>
        </w:tc>
      </w:tr>
      <w:tr w:rsidR="00F74181" w14:paraId="0BC87F01" w14:textId="77777777" w:rsidTr="00585DDF">
        <w:tc>
          <w:tcPr>
            <w:tcW w:w="879" w:type="dxa"/>
          </w:tcPr>
          <w:p w14:paraId="28A097A8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3E6DE93" w14:textId="77777777" w:rsidR="00F74181" w:rsidRDefault="00F74181" w:rsidP="00585DDF"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 w14:paraId="3AF57F60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2454C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D51409" w14:textId="77777777" w:rsidR="00F74181" w:rsidRDefault="00F74181" w:rsidP="00585DDF">
            <w:r>
              <w:rPr>
                <w:sz w:val="16"/>
                <w:szCs w:val="16"/>
              </w:rPr>
              <w:t>Update of TT analysis for 6.3.1.4 and 16.3.1.8</w:t>
            </w:r>
          </w:p>
        </w:tc>
        <w:tc>
          <w:tcPr>
            <w:tcW w:w="517" w:type="dxa"/>
          </w:tcPr>
          <w:p w14:paraId="546E6A85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F9549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A2E403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62CD16" w14:textId="77777777" w:rsidR="00F74181" w:rsidRDefault="00F74181" w:rsidP="00585DDF">
            <w:r>
              <w:rPr>
                <w:sz w:val="16"/>
                <w:szCs w:val="16"/>
              </w:rPr>
              <w:t>R5-241892</w:t>
            </w:r>
          </w:p>
        </w:tc>
        <w:tc>
          <w:tcPr>
            <w:tcW w:w="1597" w:type="dxa"/>
          </w:tcPr>
          <w:p w14:paraId="38627A91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3504E1A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751500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781BA0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</w:tbl>
    <w:p w14:paraId="25BCED7B" w14:textId="77777777" w:rsidR="00F74181" w:rsidRDefault="00F74181" w:rsidP="00F74181"/>
    <w:p w14:paraId="5BEF504A" w14:textId="77777777" w:rsidR="00F74181" w:rsidRDefault="00F74181" w:rsidP="00F74181"/>
    <w:p w14:paraId="6C4FF7B3" w14:textId="77777777" w:rsidR="00F74181" w:rsidRPr="00917427" w:rsidRDefault="00F74181" w:rsidP="00F7418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RP-240192</w:t>
      </w:r>
      <w:r>
        <w:rPr>
          <w:b/>
          <w:i/>
          <w:noProof/>
          <w:sz w:val="28"/>
        </w:rPr>
        <w:fldChar w:fldCharType="end"/>
      </w:r>
    </w:p>
    <w:p w14:paraId="52DE798C" w14:textId="77777777" w:rsidR="00F74181" w:rsidRPr="00784730" w:rsidRDefault="00F74181" w:rsidP="00F7418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BE9E2E0" w14:textId="77777777" w:rsidR="00F74181" w:rsidRPr="00050554" w:rsidRDefault="00F74181" w:rsidP="00F74181">
      <w:pPr>
        <w:rPr>
          <w:rFonts w:ascii="Arial" w:hAnsi="Arial" w:cs="Arial"/>
          <w:b/>
          <w:bCs/>
          <w:lang w:val="en-US"/>
        </w:rPr>
      </w:pPr>
    </w:p>
    <w:p w14:paraId="16B17E40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2450CAE" w14:textId="77777777" w:rsidR="00F74181" w:rsidRPr="00E145B1" w:rsidRDefault="00F74181" w:rsidP="00F741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small data transmissions in INACTIVE state (NR_SmallData_INACTIVE-UEConTest)</w:t>
      </w:r>
      <w:r>
        <w:rPr>
          <w:rFonts w:ascii="Arial" w:hAnsi="Arial" w:cs="Arial"/>
          <w:b/>
          <w:bCs/>
        </w:rPr>
        <w:fldChar w:fldCharType="end"/>
      </w:r>
    </w:p>
    <w:p w14:paraId="1E04483A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13.3.11</w:t>
      </w:r>
      <w:r>
        <w:rPr>
          <w:rFonts w:ascii="Arial" w:hAnsi="Arial" w:cs="Arial"/>
          <w:b/>
          <w:bCs/>
        </w:rPr>
        <w:fldChar w:fldCharType="end"/>
      </w:r>
    </w:p>
    <w:p w14:paraId="2553AAD2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5CCF449" w14:textId="77777777" w:rsidR="00F74181" w:rsidRDefault="00F74181" w:rsidP="00F7418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C45E9F" w14:textId="77777777" w:rsidR="00F74181" w:rsidRPr="004E535C" w:rsidRDefault="00F74181" w:rsidP="00F741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4181" w:rsidRPr="004E535C" w14:paraId="21B23544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26EEC40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6A4212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7578E5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ABA031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2D37B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BF3F00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E09C78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DF8DA6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949DBEA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1868C34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BD8BD2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FA9C47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E2E684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4181" w14:paraId="6EE58E53" w14:textId="77777777" w:rsidTr="00585DDF">
        <w:tc>
          <w:tcPr>
            <w:tcW w:w="879" w:type="dxa"/>
          </w:tcPr>
          <w:p w14:paraId="4CB226FA" w14:textId="77777777" w:rsidR="00F74181" w:rsidRDefault="00F7418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98E2447" w14:textId="77777777" w:rsidR="00F74181" w:rsidRDefault="00F74181" w:rsidP="00585DDF">
            <w:r>
              <w:rPr>
                <w:sz w:val="16"/>
                <w:szCs w:val="16"/>
              </w:rPr>
              <w:t>4242</w:t>
            </w:r>
          </w:p>
        </w:tc>
        <w:tc>
          <w:tcPr>
            <w:tcW w:w="517" w:type="dxa"/>
          </w:tcPr>
          <w:p w14:paraId="0D12A15F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C56A5E" w14:textId="77777777" w:rsidR="00F74181" w:rsidRDefault="00F7418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8E5C1C" w14:textId="77777777" w:rsidR="00F74181" w:rsidRDefault="00F74181" w:rsidP="00585DDF">
            <w:r>
              <w:rPr>
                <w:sz w:val="16"/>
                <w:szCs w:val="16"/>
              </w:rPr>
              <w:t>Corrections to SDT TC 7.1.1.13.1</w:t>
            </w:r>
          </w:p>
        </w:tc>
        <w:tc>
          <w:tcPr>
            <w:tcW w:w="517" w:type="dxa"/>
          </w:tcPr>
          <w:p w14:paraId="6E706E58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460D71" w14:textId="77777777" w:rsidR="00F74181" w:rsidRDefault="00F7418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C7EA269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29615F" w14:textId="77777777" w:rsidR="00F74181" w:rsidRDefault="00F74181" w:rsidP="00585DDF">
            <w:r>
              <w:rPr>
                <w:sz w:val="16"/>
                <w:szCs w:val="16"/>
              </w:rPr>
              <w:t>R5-241543</w:t>
            </w:r>
          </w:p>
        </w:tc>
        <w:tc>
          <w:tcPr>
            <w:tcW w:w="1597" w:type="dxa"/>
          </w:tcPr>
          <w:p w14:paraId="6B89616F" w14:textId="77777777" w:rsidR="00F74181" w:rsidRDefault="00F74181" w:rsidP="00585DDF">
            <w:r>
              <w:rPr>
                <w:sz w:val="16"/>
                <w:szCs w:val="16"/>
              </w:rPr>
              <w:t>MCC TF160, Lenovo</w:t>
            </w:r>
          </w:p>
        </w:tc>
        <w:tc>
          <w:tcPr>
            <w:tcW w:w="1122" w:type="dxa"/>
          </w:tcPr>
          <w:p w14:paraId="106BDD0F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150C3423" w14:textId="77777777" w:rsidR="00F74181" w:rsidRDefault="00F74181" w:rsidP="00585DDF">
            <w:r>
              <w:rPr>
                <w:sz w:val="16"/>
                <w:szCs w:val="16"/>
              </w:rPr>
              <w:t>7.1.1.13.1</w:t>
            </w:r>
          </w:p>
        </w:tc>
        <w:tc>
          <w:tcPr>
            <w:tcW w:w="998" w:type="dxa"/>
          </w:tcPr>
          <w:p w14:paraId="1038D239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2CD00333" w14:textId="77777777" w:rsidTr="00585DDF">
        <w:tc>
          <w:tcPr>
            <w:tcW w:w="879" w:type="dxa"/>
          </w:tcPr>
          <w:p w14:paraId="7791FA23" w14:textId="77777777" w:rsidR="00F74181" w:rsidRDefault="00F7418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63617D0" w14:textId="77777777" w:rsidR="00F74181" w:rsidRDefault="00F74181" w:rsidP="00585DDF">
            <w:r>
              <w:rPr>
                <w:sz w:val="16"/>
                <w:szCs w:val="16"/>
              </w:rPr>
              <w:t>4243</w:t>
            </w:r>
          </w:p>
        </w:tc>
        <w:tc>
          <w:tcPr>
            <w:tcW w:w="517" w:type="dxa"/>
          </w:tcPr>
          <w:p w14:paraId="543C4D38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6B4233" w14:textId="77777777" w:rsidR="00F74181" w:rsidRDefault="00F7418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D764BC" w14:textId="77777777" w:rsidR="00F74181" w:rsidRDefault="00F74181" w:rsidP="00585DDF">
            <w:r>
              <w:rPr>
                <w:sz w:val="16"/>
                <w:szCs w:val="16"/>
              </w:rPr>
              <w:t>Corrections to SDT TC 7.1.1.13.2</w:t>
            </w:r>
          </w:p>
        </w:tc>
        <w:tc>
          <w:tcPr>
            <w:tcW w:w="517" w:type="dxa"/>
          </w:tcPr>
          <w:p w14:paraId="234061B5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F11552" w14:textId="77777777" w:rsidR="00F74181" w:rsidRDefault="00F7418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6CBF04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CEFAEB" w14:textId="77777777" w:rsidR="00F74181" w:rsidRDefault="00F74181" w:rsidP="00585DDF">
            <w:r>
              <w:rPr>
                <w:sz w:val="16"/>
                <w:szCs w:val="16"/>
              </w:rPr>
              <w:t>R5-241544</w:t>
            </w:r>
          </w:p>
        </w:tc>
        <w:tc>
          <w:tcPr>
            <w:tcW w:w="1597" w:type="dxa"/>
          </w:tcPr>
          <w:p w14:paraId="077CB25C" w14:textId="77777777" w:rsidR="00F74181" w:rsidRDefault="00F74181" w:rsidP="00585DDF">
            <w:r>
              <w:rPr>
                <w:sz w:val="16"/>
                <w:szCs w:val="16"/>
              </w:rPr>
              <w:t>MCC TF160, Lenovo</w:t>
            </w:r>
          </w:p>
        </w:tc>
        <w:tc>
          <w:tcPr>
            <w:tcW w:w="1122" w:type="dxa"/>
          </w:tcPr>
          <w:p w14:paraId="55D3349C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22961F90" w14:textId="77777777" w:rsidR="00F74181" w:rsidRDefault="00F74181" w:rsidP="00585DDF">
            <w:r>
              <w:rPr>
                <w:sz w:val="16"/>
                <w:szCs w:val="16"/>
              </w:rPr>
              <w:t>7.1.1.13.2</w:t>
            </w:r>
          </w:p>
        </w:tc>
        <w:tc>
          <w:tcPr>
            <w:tcW w:w="998" w:type="dxa"/>
          </w:tcPr>
          <w:p w14:paraId="74459773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3F254CDD" w14:textId="77777777" w:rsidTr="00585DDF">
        <w:tc>
          <w:tcPr>
            <w:tcW w:w="879" w:type="dxa"/>
          </w:tcPr>
          <w:p w14:paraId="43178F13" w14:textId="77777777" w:rsidR="00F74181" w:rsidRDefault="00F7418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9D893AE" w14:textId="77777777" w:rsidR="00F74181" w:rsidRDefault="00F74181" w:rsidP="00585DDF">
            <w:r>
              <w:rPr>
                <w:sz w:val="16"/>
                <w:szCs w:val="16"/>
              </w:rPr>
              <w:t>4244</w:t>
            </w:r>
          </w:p>
        </w:tc>
        <w:tc>
          <w:tcPr>
            <w:tcW w:w="517" w:type="dxa"/>
          </w:tcPr>
          <w:p w14:paraId="04A67ADE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C4457C" w14:textId="77777777" w:rsidR="00F74181" w:rsidRDefault="00F7418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AA4750" w14:textId="77777777" w:rsidR="00F74181" w:rsidRDefault="00F74181" w:rsidP="00585DDF">
            <w:r>
              <w:rPr>
                <w:sz w:val="16"/>
                <w:szCs w:val="16"/>
              </w:rPr>
              <w:t>Corrections to SDT TC 7.1.1.13.3</w:t>
            </w:r>
          </w:p>
        </w:tc>
        <w:tc>
          <w:tcPr>
            <w:tcW w:w="517" w:type="dxa"/>
          </w:tcPr>
          <w:p w14:paraId="5C7EBAC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D058A9" w14:textId="77777777" w:rsidR="00F74181" w:rsidRDefault="00F7418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7E6023E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F0DCDD" w14:textId="77777777" w:rsidR="00F74181" w:rsidRDefault="00F74181" w:rsidP="00585DDF">
            <w:r>
              <w:rPr>
                <w:sz w:val="16"/>
                <w:szCs w:val="16"/>
              </w:rPr>
              <w:t>R5-241545</w:t>
            </w:r>
          </w:p>
        </w:tc>
        <w:tc>
          <w:tcPr>
            <w:tcW w:w="1597" w:type="dxa"/>
          </w:tcPr>
          <w:p w14:paraId="7C55EA0A" w14:textId="77777777" w:rsidR="00F74181" w:rsidRDefault="00F74181" w:rsidP="00585DDF">
            <w:r>
              <w:rPr>
                <w:sz w:val="16"/>
                <w:szCs w:val="16"/>
              </w:rPr>
              <w:t>MCC TF160, Lenovo</w:t>
            </w:r>
          </w:p>
        </w:tc>
        <w:tc>
          <w:tcPr>
            <w:tcW w:w="1122" w:type="dxa"/>
          </w:tcPr>
          <w:p w14:paraId="07008715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3A4AF770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03501D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699ACE45" w14:textId="77777777" w:rsidTr="00585DDF">
        <w:tc>
          <w:tcPr>
            <w:tcW w:w="879" w:type="dxa"/>
          </w:tcPr>
          <w:p w14:paraId="15029C72" w14:textId="77777777" w:rsidR="00F74181" w:rsidRDefault="00F7418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03872F2" w14:textId="77777777" w:rsidR="00F74181" w:rsidRDefault="00F74181" w:rsidP="00585DDF">
            <w:r>
              <w:rPr>
                <w:sz w:val="16"/>
                <w:szCs w:val="16"/>
              </w:rPr>
              <w:t>4245</w:t>
            </w:r>
          </w:p>
        </w:tc>
        <w:tc>
          <w:tcPr>
            <w:tcW w:w="517" w:type="dxa"/>
          </w:tcPr>
          <w:p w14:paraId="309E63DD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69E6BB" w14:textId="77777777" w:rsidR="00F74181" w:rsidRDefault="00F7418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C57EC8" w14:textId="77777777" w:rsidR="00F74181" w:rsidRDefault="00F74181" w:rsidP="00585DDF">
            <w:r>
              <w:rPr>
                <w:sz w:val="16"/>
                <w:szCs w:val="16"/>
              </w:rPr>
              <w:t>Corrections to SDT TC 7.1.1.13.4</w:t>
            </w:r>
          </w:p>
        </w:tc>
        <w:tc>
          <w:tcPr>
            <w:tcW w:w="517" w:type="dxa"/>
          </w:tcPr>
          <w:p w14:paraId="679D993E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0CD084" w14:textId="77777777" w:rsidR="00F74181" w:rsidRDefault="00F7418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AA82E7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0C901C" w14:textId="77777777" w:rsidR="00F74181" w:rsidRDefault="00F74181" w:rsidP="00585DDF">
            <w:r>
              <w:rPr>
                <w:sz w:val="16"/>
                <w:szCs w:val="16"/>
              </w:rPr>
              <w:t>R5-240535</w:t>
            </w:r>
          </w:p>
        </w:tc>
        <w:tc>
          <w:tcPr>
            <w:tcW w:w="1597" w:type="dxa"/>
          </w:tcPr>
          <w:p w14:paraId="1A015113" w14:textId="77777777" w:rsidR="00F74181" w:rsidRDefault="00F74181" w:rsidP="00585DDF">
            <w:r>
              <w:rPr>
                <w:sz w:val="16"/>
                <w:szCs w:val="16"/>
              </w:rPr>
              <w:t>MCC TF160, Lenovo</w:t>
            </w:r>
          </w:p>
        </w:tc>
        <w:tc>
          <w:tcPr>
            <w:tcW w:w="1122" w:type="dxa"/>
          </w:tcPr>
          <w:p w14:paraId="3F9003A5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12E89E32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09A20F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7E8465CC" w14:textId="77777777" w:rsidTr="00585DDF">
        <w:tc>
          <w:tcPr>
            <w:tcW w:w="879" w:type="dxa"/>
          </w:tcPr>
          <w:p w14:paraId="72E82F71" w14:textId="77777777" w:rsidR="00F74181" w:rsidRDefault="00F7418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070E973" w14:textId="77777777" w:rsidR="00F74181" w:rsidRDefault="00F74181" w:rsidP="00585DDF">
            <w:r>
              <w:rPr>
                <w:sz w:val="16"/>
                <w:szCs w:val="16"/>
              </w:rPr>
              <w:t>4254</w:t>
            </w:r>
          </w:p>
        </w:tc>
        <w:tc>
          <w:tcPr>
            <w:tcW w:w="517" w:type="dxa"/>
          </w:tcPr>
          <w:p w14:paraId="16B8D418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AD6519" w14:textId="77777777" w:rsidR="00F74181" w:rsidRDefault="00F7418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0C5BC1" w14:textId="77777777" w:rsidR="00F74181" w:rsidRDefault="00F74181" w:rsidP="00585DDF">
            <w:r>
              <w:rPr>
                <w:sz w:val="16"/>
                <w:szCs w:val="16"/>
              </w:rPr>
              <w:t>Modification of testcase 8.1.5.13.2 for Data on non-SDT Radio Bearers for NR SmallData</w:t>
            </w:r>
          </w:p>
        </w:tc>
        <w:tc>
          <w:tcPr>
            <w:tcW w:w="517" w:type="dxa"/>
          </w:tcPr>
          <w:p w14:paraId="3328D5A1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984526" w14:textId="77777777" w:rsidR="00F74181" w:rsidRDefault="00F7418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CA19D78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22D631" w14:textId="77777777" w:rsidR="00F74181" w:rsidRDefault="00F74181" w:rsidP="00585DDF">
            <w:r>
              <w:rPr>
                <w:sz w:val="16"/>
                <w:szCs w:val="16"/>
              </w:rPr>
              <w:t>R5-241546</w:t>
            </w:r>
          </w:p>
        </w:tc>
        <w:tc>
          <w:tcPr>
            <w:tcW w:w="1597" w:type="dxa"/>
          </w:tcPr>
          <w:p w14:paraId="067FE83A" w14:textId="77777777" w:rsidR="00F74181" w:rsidRDefault="00F7418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3FCA50D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3E54D577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8E05E1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162B3BF2" w14:textId="77777777" w:rsidTr="00585DDF">
        <w:tc>
          <w:tcPr>
            <w:tcW w:w="879" w:type="dxa"/>
          </w:tcPr>
          <w:p w14:paraId="384233E1" w14:textId="77777777" w:rsidR="00F74181" w:rsidRDefault="00F74181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ECD0073" w14:textId="77777777" w:rsidR="00F74181" w:rsidRDefault="00F74181" w:rsidP="00585DDF">
            <w:r>
              <w:rPr>
                <w:sz w:val="16"/>
                <w:szCs w:val="16"/>
              </w:rPr>
              <w:t>0438</w:t>
            </w:r>
          </w:p>
        </w:tc>
        <w:tc>
          <w:tcPr>
            <w:tcW w:w="517" w:type="dxa"/>
          </w:tcPr>
          <w:p w14:paraId="79972114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DCEC49" w14:textId="77777777" w:rsidR="00F74181" w:rsidRDefault="00F7418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617546" w14:textId="77777777" w:rsidR="00F74181" w:rsidRDefault="00F74181" w:rsidP="00585DDF">
            <w:r>
              <w:rPr>
                <w:sz w:val="16"/>
                <w:szCs w:val="16"/>
              </w:rPr>
              <w:t>Modification of testcase 8.1.5.13.2 applicability clauses</w:t>
            </w:r>
          </w:p>
        </w:tc>
        <w:tc>
          <w:tcPr>
            <w:tcW w:w="517" w:type="dxa"/>
          </w:tcPr>
          <w:p w14:paraId="70DCE694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86A82F" w14:textId="77777777" w:rsidR="00F74181" w:rsidRDefault="00F74181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9EF0CF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D1E754" w14:textId="77777777" w:rsidR="00F74181" w:rsidRDefault="00F74181" w:rsidP="00585DDF">
            <w:r>
              <w:rPr>
                <w:sz w:val="16"/>
                <w:szCs w:val="16"/>
              </w:rPr>
              <w:t>R5-240628</w:t>
            </w:r>
          </w:p>
        </w:tc>
        <w:tc>
          <w:tcPr>
            <w:tcW w:w="1597" w:type="dxa"/>
          </w:tcPr>
          <w:p w14:paraId="29A45BF5" w14:textId="77777777" w:rsidR="00F74181" w:rsidRDefault="00F7418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16882B3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416AC573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259E00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2129EBA4" w14:textId="77777777" w:rsidTr="00585DDF">
        <w:tc>
          <w:tcPr>
            <w:tcW w:w="879" w:type="dxa"/>
          </w:tcPr>
          <w:p w14:paraId="13A77381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A06E55F" w14:textId="77777777" w:rsidR="00F74181" w:rsidRDefault="00F74181" w:rsidP="00585DDF">
            <w:r>
              <w:rPr>
                <w:sz w:val="16"/>
                <w:szCs w:val="16"/>
              </w:rPr>
              <w:t>2953</w:t>
            </w:r>
          </w:p>
        </w:tc>
        <w:tc>
          <w:tcPr>
            <w:tcW w:w="517" w:type="dxa"/>
          </w:tcPr>
          <w:p w14:paraId="159A2842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072F0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A45BE9" w14:textId="77777777" w:rsidR="00F74181" w:rsidRDefault="00F74181" w:rsidP="00585DDF">
            <w:r>
              <w:rPr>
                <w:sz w:val="16"/>
                <w:szCs w:val="16"/>
              </w:rPr>
              <w:t>Correction to SDT RRM test case 6.2.1 with TT</w:t>
            </w:r>
          </w:p>
        </w:tc>
        <w:tc>
          <w:tcPr>
            <w:tcW w:w="517" w:type="dxa"/>
          </w:tcPr>
          <w:p w14:paraId="7866EC35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80A31E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4FE851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344E9B2" w14:textId="77777777" w:rsidR="00F74181" w:rsidRDefault="00F74181" w:rsidP="00585DDF">
            <w:r>
              <w:rPr>
                <w:sz w:val="16"/>
                <w:szCs w:val="16"/>
              </w:rPr>
              <w:t>R5-241673</w:t>
            </w:r>
          </w:p>
        </w:tc>
        <w:tc>
          <w:tcPr>
            <w:tcW w:w="1597" w:type="dxa"/>
          </w:tcPr>
          <w:p w14:paraId="15C634CC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FE4357F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20E53C9A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52B657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66EC7A75" w14:textId="77777777" w:rsidTr="00585DDF">
        <w:tc>
          <w:tcPr>
            <w:tcW w:w="879" w:type="dxa"/>
          </w:tcPr>
          <w:p w14:paraId="6041C9B8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6E47B33" w14:textId="77777777" w:rsidR="00F74181" w:rsidRDefault="00F74181" w:rsidP="00585DDF">
            <w:r>
              <w:rPr>
                <w:sz w:val="16"/>
                <w:szCs w:val="16"/>
              </w:rPr>
              <w:t>3056</w:t>
            </w:r>
          </w:p>
        </w:tc>
        <w:tc>
          <w:tcPr>
            <w:tcW w:w="517" w:type="dxa"/>
          </w:tcPr>
          <w:p w14:paraId="165727D3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9F8A64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8CF5C6" w14:textId="77777777" w:rsidR="00F74181" w:rsidRDefault="00F74181" w:rsidP="00585DDF">
            <w:r>
              <w:rPr>
                <w:sz w:val="16"/>
                <w:szCs w:val="16"/>
              </w:rPr>
              <w:t>Cleanup on FR1 CG-SDT test 6.2.1</w:t>
            </w:r>
          </w:p>
        </w:tc>
        <w:tc>
          <w:tcPr>
            <w:tcW w:w="517" w:type="dxa"/>
          </w:tcPr>
          <w:p w14:paraId="39BD5F6F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02E923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7B6A5F3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5094B00" w14:textId="77777777" w:rsidR="00F74181" w:rsidRDefault="00F74181" w:rsidP="00585DDF">
            <w:r>
              <w:rPr>
                <w:sz w:val="16"/>
                <w:szCs w:val="16"/>
              </w:rPr>
              <w:t>R5-241295</w:t>
            </w:r>
          </w:p>
        </w:tc>
        <w:tc>
          <w:tcPr>
            <w:tcW w:w="1597" w:type="dxa"/>
          </w:tcPr>
          <w:p w14:paraId="208EEBCF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25F92F81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63A03064" w14:textId="77777777" w:rsidR="00F74181" w:rsidRDefault="00F74181" w:rsidP="00585DDF">
            <w:r>
              <w:rPr>
                <w:sz w:val="16"/>
                <w:szCs w:val="16"/>
              </w:rPr>
              <w:t>6.2.1, F.1.1.2, F.1.3.2</w:t>
            </w:r>
          </w:p>
        </w:tc>
        <w:tc>
          <w:tcPr>
            <w:tcW w:w="998" w:type="dxa"/>
          </w:tcPr>
          <w:p w14:paraId="136D65F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922C548" w14:textId="77777777" w:rsidR="00F74181" w:rsidRDefault="00F74181" w:rsidP="00F74181"/>
    <w:p w14:paraId="4540F6F1" w14:textId="77777777" w:rsidR="00005829" w:rsidRDefault="00005829" w:rsidP="0028593B"/>
    <w:p w14:paraId="39E824BB" w14:textId="77777777" w:rsidR="00005829" w:rsidRPr="00917427" w:rsidRDefault="00005829" w:rsidP="0000582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RP-240193</w:t>
      </w:r>
      <w:r>
        <w:rPr>
          <w:b/>
          <w:i/>
          <w:noProof/>
          <w:sz w:val="28"/>
        </w:rPr>
        <w:fldChar w:fldCharType="end"/>
      </w:r>
    </w:p>
    <w:p w14:paraId="19D5E53D" w14:textId="77777777" w:rsidR="00005829" w:rsidRPr="00784730" w:rsidRDefault="00005829" w:rsidP="0000582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DC81DB1" w14:textId="77777777" w:rsidR="00005829" w:rsidRPr="00050554" w:rsidRDefault="00005829" w:rsidP="00005829">
      <w:pPr>
        <w:rPr>
          <w:rFonts w:ascii="Arial" w:hAnsi="Arial" w:cs="Arial"/>
          <w:b/>
          <w:bCs/>
          <w:lang w:val="en-US"/>
        </w:rPr>
      </w:pPr>
    </w:p>
    <w:p w14:paraId="4127E28C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22AE722" w14:textId="77777777" w:rsidR="00005829" w:rsidRPr="00E145B1" w:rsidRDefault="00005829" w:rsidP="000058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Private Network support for NG-RAN including CT aspects (NG_RAN_PRN_enh_plus_CT-UEConTest)</w:t>
      </w:r>
      <w:r>
        <w:rPr>
          <w:rFonts w:ascii="Arial" w:hAnsi="Arial" w:cs="Arial"/>
          <w:b/>
          <w:bCs/>
        </w:rPr>
        <w:fldChar w:fldCharType="end"/>
      </w:r>
    </w:p>
    <w:p w14:paraId="32F1C7C3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13.3.12</w:t>
      </w:r>
      <w:r>
        <w:rPr>
          <w:rFonts w:ascii="Arial" w:hAnsi="Arial" w:cs="Arial"/>
          <w:b/>
          <w:bCs/>
        </w:rPr>
        <w:fldChar w:fldCharType="end"/>
      </w:r>
    </w:p>
    <w:p w14:paraId="00895777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FED189E" w14:textId="77777777" w:rsidR="00005829" w:rsidRDefault="00005829" w:rsidP="0000582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5D63B91" w14:textId="77777777" w:rsidR="00005829" w:rsidRPr="004E535C" w:rsidRDefault="00005829" w:rsidP="000058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05829" w:rsidRPr="004E535C" w14:paraId="0531528D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B80AAB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7E3451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A9B402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6B8D7D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31FC94D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7A8775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AB7057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4019578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CFEA99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67A66E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D68A24E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22743BB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5E3C04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05829" w14:paraId="50DC206E" w14:textId="77777777" w:rsidTr="00585DDF">
        <w:tc>
          <w:tcPr>
            <w:tcW w:w="879" w:type="dxa"/>
          </w:tcPr>
          <w:p w14:paraId="5038B0AE" w14:textId="77777777" w:rsidR="00005829" w:rsidRDefault="0000582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9DEEBAA" w14:textId="77777777" w:rsidR="00005829" w:rsidRDefault="00005829" w:rsidP="00585DDF">
            <w:r>
              <w:rPr>
                <w:sz w:val="16"/>
                <w:szCs w:val="16"/>
              </w:rPr>
              <w:t>3027</w:t>
            </w:r>
          </w:p>
        </w:tc>
        <w:tc>
          <w:tcPr>
            <w:tcW w:w="517" w:type="dxa"/>
          </w:tcPr>
          <w:p w14:paraId="6803942D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585DC2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11CC65" w14:textId="77777777" w:rsidR="00005829" w:rsidRDefault="00005829" w:rsidP="00585DDF">
            <w:r>
              <w:rPr>
                <w:sz w:val="16"/>
                <w:szCs w:val="16"/>
              </w:rPr>
              <w:t>Correction of Default parameters for simulated SNPN cells.</w:t>
            </w:r>
          </w:p>
        </w:tc>
        <w:tc>
          <w:tcPr>
            <w:tcW w:w="517" w:type="dxa"/>
          </w:tcPr>
          <w:p w14:paraId="66DB0E57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C1FCAA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906F68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2C5AC1" w14:textId="77777777" w:rsidR="00005829" w:rsidRDefault="00005829" w:rsidP="00585DDF">
            <w:r>
              <w:rPr>
                <w:sz w:val="16"/>
                <w:szCs w:val="16"/>
              </w:rPr>
              <w:t>R5-240349</w:t>
            </w:r>
          </w:p>
        </w:tc>
        <w:tc>
          <w:tcPr>
            <w:tcW w:w="1597" w:type="dxa"/>
          </w:tcPr>
          <w:p w14:paraId="4FA2836A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28986987" w14:textId="77777777" w:rsidR="00005829" w:rsidRDefault="00005829" w:rsidP="00585DD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7A1528B8" w14:textId="77777777" w:rsidR="00005829" w:rsidRDefault="00005829" w:rsidP="00585DDF">
            <w:r>
              <w:rPr>
                <w:sz w:val="16"/>
                <w:szCs w:val="16"/>
              </w:rPr>
              <w:t>4.4.2</w:t>
            </w:r>
          </w:p>
        </w:tc>
        <w:tc>
          <w:tcPr>
            <w:tcW w:w="998" w:type="dxa"/>
          </w:tcPr>
          <w:p w14:paraId="18C82264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05829" w14:paraId="479EAC6B" w14:textId="77777777" w:rsidTr="00585DDF">
        <w:tc>
          <w:tcPr>
            <w:tcW w:w="879" w:type="dxa"/>
          </w:tcPr>
          <w:p w14:paraId="27D50E74" w14:textId="77777777" w:rsidR="00005829" w:rsidRDefault="00005829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3984099" w14:textId="77777777" w:rsidR="00005829" w:rsidRDefault="00005829" w:rsidP="00585DDF">
            <w:r>
              <w:rPr>
                <w:sz w:val="16"/>
                <w:szCs w:val="16"/>
              </w:rPr>
              <w:t>0578</w:t>
            </w:r>
          </w:p>
        </w:tc>
        <w:tc>
          <w:tcPr>
            <w:tcW w:w="517" w:type="dxa"/>
          </w:tcPr>
          <w:p w14:paraId="72F2F9DB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684350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EB3E89" w14:textId="77777777" w:rsidR="00005829" w:rsidRDefault="00005829" w:rsidP="00585DDF">
            <w:r>
              <w:rPr>
                <w:sz w:val="16"/>
                <w:szCs w:val="16"/>
              </w:rPr>
              <w:t>Addition of capability for UEs to support steering of roaming SNPN selection information (SOR-SNPN-SI) and steering of roaming connected mode control information (SOR-CMCI) for Rel-17 eNPN</w:t>
            </w:r>
          </w:p>
        </w:tc>
        <w:tc>
          <w:tcPr>
            <w:tcW w:w="517" w:type="dxa"/>
          </w:tcPr>
          <w:p w14:paraId="4BCAEBF4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CAD5D8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A7A9003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F3CD68" w14:textId="77777777" w:rsidR="00005829" w:rsidRDefault="00005829" w:rsidP="00585DDF">
            <w:r>
              <w:rPr>
                <w:sz w:val="16"/>
                <w:szCs w:val="16"/>
              </w:rPr>
              <w:t>R5-241581</w:t>
            </w:r>
          </w:p>
        </w:tc>
        <w:tc>
          <w:tcPr>
            <w:tcW w:w="1597" w:type="dxa"/>
          </w:tcPr>
          <w:p w14:paraId="061BF49D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7983D8BD" w14:textId="77777777" w:rsidR="00005829" w:rsidRDefault="00005829" w:rsidP="00585DD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521EC338" w14:textId="77777777" w:rsidR="00005829" w:rsidRDefault="00005829" w:rsidP="00585DDF">
            <w:r>
              <w:rPr>
                <w:sz w:val="16"/>
                <w:szCs w:val="16"/>
              </w:rPr>
              <w:t>A.4.3.7</w:t>
            </w:r>
          </w:p>
        </w:tc>
        <w:tc>
          <w:tcPr>
            <w:tcW w:w="998" w:type="dxa"/>
          </w:tcPr>
          <w:p w14:paraId="01341F3A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05829" w14:paraId="4836D990" w14:textId="77777777" w:rsidTr="00585DDF">
        <w:tc>
          <w:tcPr>
            <w:tcW w:w="879" w:type="dxa"/>
          </w:tcPr>
          <w:p w14:paraId="2D494F21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06D6426" w14:textId="77777777" w:rsidR="00005829" w:rsidRDefault="00005829" w:rsidP="00585DDF">
            <w:r>
              <w:rPr>
                <w:sz w:val="16"/>
                <w:szCs w:val="16"/>
              </w:rPr>
              <w:t>4214</w:t>
            </w:r>
          </w:p>
        </w:tc>
        <w:tc>
          <w:tcPr>
            <w:tcW w:w="517" w:type="dxa"/>
          </w:tcPr>
          <w:p w14:paraId="2FA80ABB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B06466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088D4B" w14:textId="77777777" w:rsidR="00005829" w:rsidRDefault="00005829" w:rsidP="00585DDF">
            <w:r>
              <w:rPr>
                <w:sz w:val="16"/>
                <w:szCs w:val="16"/>
              </w:rPr>
              <w:t>Addition of new test case 9.1.11.5 for Mobility management in Rel-17 eNPN</w:t>
            </w:r>
          </w:p>
        </w:tc>
        <w:tc>
          <w:tcPr>
            <w:tcW w:w="517" w:type="dxa"/>
          </w:tcPr>
          <w:p w14:paraId="41217A32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59A50F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61E0292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85577E0" w14:textId="77777777" w:rsidR="00005829" w:rsidRDefault="00005829" w:rsidP="00585DDF">
            <w:r>
              <w:rPr>
                <w:sz w:val="16"/>
                <w:szCs w:val="16"/>
              </w:rPr>
              <w:t>R5-241587</w:t>
            </w:r>
          </w:p>
        </w:tc>
        <w:tc>
          <w:tcPr>
            <w:tcW w:w="1597" w:type="dxa"/>
          </w:tcPr>
          <w:p w14:paraId="61E4A83C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C16FA2A" w14:textId="77777777" w:rsidR="00005829" w:rsidRDefault="00005829" w:rsidP="00585DD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3887D41B" w14:textId="77777777" w:rsidR="00005829" w:rsidRDefault="00005829" w:rsidP="00585DDF">
            <w:r>
              <w:rPr>
                <w:sz w:val="16"/>
                <w:szCs w:val="16"/>
              </w:rPr>
              <w:t>9.1.11.5 (new)</w:t>
            </w:r>
          </w:p>
        </w:tc>
        <w:tc>
          <w:tcPr>
            <w:tcW w:w="998" w:type="dxa"/>
          </w:tcPr>
          <w:p w14:paraId="4DE0E826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38.523-2 CR 0433; TS/TR ... CR ... </w:t>
            </w:r>
          </w:p>
        </w:tc>
      </w:tr>
      <w:tr w:rsidR="00005829" w14:paraId="6D98A7F5" w14:textId="77777777" w:rsidTr="00585DDF">
        <w:tc>
          <w:tcPr>
            <w:tcW w:w="879" w:type="dxa"/>
          </w:tcPr>
          <w:p w14:paraId="7B454865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BF737CA" w14:textId="77777777" w:rsidR="00005829" w:rsidRDefault="00005829" w:rsidP="00585DDF">
            <w:r>
              <w:rPr>
                <w:sz w:val="16"/>
                <w:szCs w:val="16"/>
              </w:rPr>
              <w:t>4302</w:t>
            </w:r>
          </w:p>
        </w:tc>
        <w:tc>
          <w:tcPr>
            <w:tcW w:w="517" w:type="dxa"/>
          </w:tcPr>
          <w:p w14:paraId="462405D7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00F18E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3FB65F" w14:textId="77777777" w:rsidR="00005829" w:rsidRDefault="00005829" w:rsidP="00585DDF">
            <w:r>
              <w:rPr>
                <w:sz w:val="16"/>
                <w:szCs w:val="16"/>
              </w:rPr>
              <w:t>New Emergency test case 11.4.15</w:t>
            </w:r>
          </w:p>
        </w:tc>
        <w:tc>
          <w:tcPr>
            <w:tcW w:w="517" w:type="dxa"/>
          </w:tcPr>
          <w:p w14:paraId="31440FA3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18B1BD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D676B1E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850E01" w14:textId="77777777" w:rsidR="00005829" w:rsidRDefault="00005829" w:rsidP="00585DDF">
            <w:r>
              <w:rPr>
                <w:sz w:val="16"/>
                <w:szCs w:val="16"/>
              </w:rPr>
              <w:t>R5-241590</w:t>
            </w:r>
          </w:p>
        </w:tc>
        <w:tc>
          <w:tcPr>
            <w:tcW w:w="1597" w:type="dxa"/>
          </w:tcPr>
          <w:p w14:paraId="4277075E" w14:textId="77777777" w:rsidR="00005829" w:rsidRDefault="0000582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B62742B" w14:textId="77777777" w:rsidR="00005829" w:rsidRDefault="00005829" w:rsidP="00585DD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3B0F795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AF428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6CBABF81" w14:textId="77777777" w:rsidTr="00585DDF">
        <w:tc>
          <w:tcPr>
            <w:tcW w:w="879" w:type="dxa"/>
          </w:tcPr>
          <w:p w14:paraId="14705D90" w14:textId="77777777" w:rsidR="00005829" w:rsidRDefault="00005829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35C22505" w14:textId="77777777" w:rsidR="00005829" w:rsidRDefault="00005829" w:rsidP="00585DDF">
            <w:r>
              <w:rPr>
                <w:sz w:val="16"/>
                <w:szCs w:val="16"/>
              </w:rPr>
              <w:t>0433</w:t>
            </w:r>
          </w:p>
        </w:tc>
        <w:tc>
          <w:tcPr>
            <w:tcW w:w="517" w:type="dxa"/>
          </w:tcPr>
          <w:p w14:paraId="74130422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928BF5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0FF65E" w14:textId="77777777" w:rsidR="00005829" w:rsidRDefault="00005829" w:rsidP="00585DDF">
            <w:r>
              <w:rPr>
                <w:sz w:val="16"/>
                <w:szCs w:val="16"/>
              </w:rPr>
              <w:t>Addition of applicability for eNPN test cases</w:t>
            </w:r>
          </w:p>
        </w:tc>
        <w:tc>
          <w:tcPr>
            <w:tcW w:w="517" w:type="dxa"/>
          </w:tcPr>
          <w:p w14:paraId="046B4F1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C6D2A5" w14:textId="77777777" w:rsidR="00005829" w:rsidRDefault="00005829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D8BC5E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6331C96" w14:textId="77777777" w:rsidR="00005829" w:rsidRDefault="00005829" w:rsidP="00585DDF">
            <w:r>
              <w:rPr>
                <w:sz w:val="16"/>
                <w:szCs w:val="16"/>
              </w:rPr>
              <w:t>R5-241646</w:t>
            </w:r>
          </w:p>
        </w:tc>
        <w:tc>
          <w:tcPr>
            <w:tcW w:w="1597" w:type="dxa"/>
          </w:tcPr>
          <w:p w14:paraId="41DC63C9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EECDFD3" w14:textId="77777777" w:rsidR="00005829" w:rsidRDefault="00005829" w:rsidP="00585DD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20537846" w14:textId="77777777" w:rsidR="00005829" w:rsidRDefault="00005829" w:rsidP="00585DDF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3D39C802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38.508-2 CR 0578; TS/TR ... CR ... </w:t>
            </w:r>
          </w:p>
        </w:tc>
      </w:tr>
      <w:tr w:rsidR="00005829" w14:paraId="18EA69DF" w14:textId="77777777" w:rsidTr="00585DDF">
        <w:tc>
          <w:tcPr>
            <w:tcW w:w="879" w:type="dxa"/>
          </w:tcPr>
          <w:p w14:paraId="53519C57" w14:textId="77777777" w:rsidR="00005829" w:rsidRDefault="00005829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7CE7A5C5" w14:textId="77777777" w:rsidR="00005829" w:rsidRDefault="00005829" w:rsidP="00585DDF">
            <w:r>
              <w:rPr>
                <w:sz w:val="16"/>
                <w:szCs w:val="16"/>
              </w:rPr>
              <w:t>0434</w:t>
            </w:r>
          </w:p>
        </w:tc>
        <w:tc>
          <w:tcPr>
            <w:tcW w:w="517" w:type="dxa"/>
          </w:tcPr>
          <w:p w14:paraId="5DCF738C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909ACC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8F7541" w14:textId="77777777" w:rsidR="00005829" w:rsidRDefault="00005829" w:rsidP="00585DDF">
            <w:r>
              <w:rPr>
                <w:sz w:val="16"/>
                <w:szCs w:val="16"/>
              </w:rPr>
              <w:t>Scoping NR SA applicable TCs for SNPN-only UEs</w:t>
            </w:r>
          </w:p>
        </w:tc>
        <w:tc>
          <w:tcPr>
            <w:tcW w:w="517" w:type="dxa"/>
          </w:tcPr>
          <w:p w14:paraId="5291FCE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9F1B68" w14:textId="77777777" w:rsidR="00005829" w:rsidRDefault="00005829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3EB2C3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0B0B3F" w14:textId="77777777" w:rsidR="00005829" w:rsidRDefault="00005829" w:rsidP="00585DDF">
            <w:r>
              <w:rPr>
                <w:sz w:val="16"/>
                <w:szCs w:val="16"/>
              </w:rPr>
              <w:t>R5-241589</w:t>
            </w:r>
          </w:p>
        </w:tc>
        <w:tc>
          <w:tcPr>
            <w:tcW w:w="1597" w:type="dxa"/>
          </w:tcPr>
          <w:p w14:paraId="72BB599C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8699AE7" w14:textId="77777777" w:rsidR="00005829" w:rsidRDefault="00005829" w:rsidP="00585DD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266852AE" w14:textId="77777777" w:rsidR="00005829" w:rsidRDefault="00005829" w:rsidP="00585DDF"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 w14:paraId="0B38B0FC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09B6467B" w14:textId="77777777" w:rsidTr="00585DDF">
        <w:tc>
          <w:tcPr>
            <w:tcW w:w="879" w:type="dxa"/>
          </w:tcPr>
          <w:p w14:paraId="73EC5DEF" w14:textId="77777777" w:rsidR="00005829" w:rsidRDefault="00005829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DDC966E" w14:textId="77777777" w:rsidR="00005829" w:rsidRDefault="00005829" w:rsidP="00585DDF">
            <w:r>
              <w:rPr>
                <w:sz w:val="16"/>
                <w:szCs w:val="16"/>
              </w:rPr>
              <w:t>0449</w:t>
            </w:r>
          </w:p>
        </w:tc>
        <w:tc>
          <w:tcPr>
            <w:tcW w:w="517" w:type="dxa"/>
          </w:tcPr>
          <w:p w14:paraId="2283D680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C8AC7D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8E15E5" w14:textId="77777777" w:rsidR="00005829" w:rsidRDefault="00005829" w:rsidP="00585DDF">
            <w:r>
              <w:rPr>
                <w:sz w:val="16"/>
                <w:szCs w:val="16"/>
              </w:rPr>
              <w:t>Applicability for new test case 11.4.15</w:t>
            </w:r>
          </w:p>
        </w:tc>
        <w:tc>
          <w:tcPr>
            <w:tcW w:w="517" w:type="dxa"/>
          </w:tcPr>
          <w:p w14:paraId="24EACDE8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E9FD58" w14:textId="77777777" w:rsidR="00005829" w:rsidRDefault="00005829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1A8FE6C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354CD3" w14:textId="77777777" w:rsidR="00005829" w:rsidRDefault="00005829" w:rsidP="00585DDF">
            <w:r>
              <w:rPr>
                <w:sz w:val="16"/>
                <w:szCs w:val="16"/>
              </w:rPr>
              <w:t>R5-241185</w:t>
            </w:r>
          </w:p>
        </w:tc>
        <w:tc>
          <w:tcPr>
            <w:tcW w:w="1597" w:type="dxa"/>
          </w:tcPr>
          <w:p w14:paraId="26D12175" w14:textId="77777777" w:rsidR="00005829" w:rsidRDefault="0000582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FD4112" w14:textId="77777777" w:rsidR="00005829" w:rsidRDefault="00005829" w:rsidP="00585DD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71B638E3" w14:textId="77777777" w:rsidR="00005829" w:rsidRDefault="00005829" w:rsidP="00585DDF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76B14523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</w:tbl>
    <w:p w14:paraId="30BA8C6A" w14:textId="77777777" w:rsidR="00005829" w:rsidRDefault="00005829" w:rsidP="00005829"/>
    <w:p w14:paraId="7FA98D07" w14:textId="77777777" w:rsidR="00005829" w:rsidRDefault="00005829" w:rsidP="00005829"/>
    <w:p w14:paraId="3BF0F7D2" w14:textId="77777777" w:rsidR="00005829" w:rsidRPr="00917427" w:rsidRDefault="00005829" w:rsidP="0000582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RP-240194</w:t>
      </w:r>
      <w:r>
        <w:rPr>
          <w:b/>
          <w:i/>
          <w:noProof/>
          <w:sz w:val="28"/>
        </w:rPr>
        <w:fldChar w:fldCharType="end"/>
      </w:r>
    </w:p>
    <w:p w14:paraId="26600124" w14:textId="77777777" w:rsidR="00005829" w:rsidRPr="00784730" w:rsidRDefault="00005829" w:rsidP="0000582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C18915A" w14:textId="77777777" w:rsidR="00005829" w:rsidRPr="00050554" w:rsidRDefault="00005829" w:rsidP="00005829">
      <w:pPr>
        <w:rPr>
          <w:rFonts w:ascii="Arial" w:hAnsi="Arial" w:cs="Arial"/>
          <w:b/>
          <w:bCs/>
          <w:lang w:val="en-US"/>
        </w:rPr>
      </w:pPr>
    </w:p>
    <w:p w14:paraId="658D0A47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ED024CD" w14:textId="77777777" w:rsidR="00005829" w:rsidRPr="00E145B1" w:rsidRDefault="00005829" w:rsidP="000058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Solutions for NR to support non-terrestrial networks (NTN) plus CT aspects (NR_NTN_solutions_plus_CT-UEConTest)</w:t>
      </w:r>
      <w:r>
        <w:rPr>
          <w:rFonts w:ascii="Arial" w:hAnsi="Arial" w:cs="Arial"/>
          <w:b/>
          <w:bCs/>
        </w:rPr>
        <w:fldChar w:fldCharType="end"/>
      </w:r>
    </w:p>
    <w:p w14:paraId="4220B29A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13.3.13</w:t>
      </w:r>
      <w:r>
        <w:rPr>
          <w:rFonts w:ascii="Arial" w:hAnsi="Arial" w:cs="Arial"/>
          <w:b/>
          <w:bCs/>
        </w:rPr>
        <w:fldChar w:fldCharType="end"/>
      </w:r>
    </w:p>
    <w:p w14:paraId="7B708799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70EE7A1" w14:textId="77777777" w:rsidR="00005829" w:rsidRDefault="00005829" w:rsidP="0000582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1D8C676" w14:textId="77777777" w:rsidR="00005829" w:rsidRPr="004E535C" w:rsidRDefault="00005829" w:rsidP="000058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05829" w:rsidRPr="004E535C" w14:paraId="79A7E277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424E78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C934E1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FE59B3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C4308B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88742E6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1E5BE2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B796EA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1255020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F7F892E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ABE9456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C4D6CED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1589718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A922C6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05829" w14:paraId="33393F36" w14:textId="77777777" w:rsidTr="00585DDF">
        <w:tc>
          <w:tcPr>
            <w:tcW w:w="879" w:type="dxa"/>
          </w:tcPr>
          <w:p w14:paraId="38A7E10C" w14:textId="77777777" w:rsidR="00005829" w:rsidRDefault="0000582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B715FE7" w14:textId="77777777" w:rsidR="00005829" w:rsidRDefault="00005829" w:rsidP="00585DDF">
            <w:r>
              <w:rPr>
                <w:sz w:val="16"/>
                <w:szCs w:val="16"/>
              </w:rPr>
              <w:t>3062</w:t>
            </w:r>
          </w:p>
        </w:tc>
        <w:tc>
          <w:tcPr>
            <w:tcW w:w="517" w:type="dxa"/>
          </w:tcPr>
          <w:p w14:paraId="6778F2E3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0AE3BB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CF3AAE" w14:textId="77777777" w:rsidR="00005829" w:rsidRDefault="00005829" w:rsidP="00585DDF">
            <w:r>
              <w:rPr>
                <w:sz w:val="16"/>
                <w:szCs w:val="16"/>
              </w:rPr>
              <w:t>Updates to Ephemeris Info for Multi-Cell NRN-NTN signalling test cases</w:t>
            </w:r>
          </w:p>
        </w:tc>
        <w:tc>
          <w:tcPr>
            <w:tcW w:w="517" w:type="dxa"/>
          </w:tcPr>
          <w:p w14:paraId="4B0ACC19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44BF55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6D216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A8550B" w14:textId="77777777" w:rsidR="00005829" w:rsidRDefault="00005829" w:rsidP="00585DDF">
            <w:r>
              <w:rPr>
                <w:sz w:val="16"/>
                <w:szCs w:val="16"/>
              </w:rPr>
              <w:t>R5-241561</w:t>
            </w:r>
          </w:p>
        </w:tc>
        <w:tc>
          <w:tcPr>
            <w:tcW w:w="1597" w:type="dxa"/>
          </w:tcPr>
          <w:p w14:paraId="55D39044" w14:textId="77777777" w:rsidR="00005829" w:rsidRDefault="00005829" w:rsidP="00585DD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30525D17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2CA13C5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65534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1AF83466" w14:textId="77777777" w:rsidTr="00585DDF">
        <w:tc>
          <w:tcPr>
            <w:tcW w:w="879" w:type="dxa"/>
          </w:tcPr>
          <w:p w14:paraId="363AC1E0" w14:textId="77777777" w:rsidR="00005829" w:rsidRDefault="0000582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72C7E41" w14:textId="77777777" w:rsidR="00005829" w:rsidRDefault="00005829" w:rsidP="00585DDF">
            <w:r>
              <w:rPr>
                <w:sz w:val="16"/>
                <w:szCs w:val="16"/>
              </w:rPr>
              <w:t>3063</w:t>
            </w:r>
          </w:p>
        </w:tc>
        <w:tc>
          <w:tcPr>
            <w:tcW w:w="517" w:type="dxa"/>
          </w:tcPr>
          <w:p w14:paraId="50F428DA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D0179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2631B4" w14:textId="77777777" w:rsidR="00005829" w:rsidRDefault="00005829" w:rsidP="00585DDF">
            <w:r>
              <w:rPr>
                <w:sz w:val="16"/>
                <w:szCs w:val="16"/>
              </w:rPr>
              <w:t>Updates to SIB19 Common Config for NR-NTN test cases</w:t>
            </w:r>
          </w:p>
        </w:tc>
        <w:tc>
          <w:tcPr>
            <w:tcW w:w="517" w:type="dxa"/>
          </w:tcPr>
          <w:p w14:paraId="3F4DC086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DFB15E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4A43113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FB7C26" w14:textId="77777777" w:rsidR="00005829" w:rsidRDefault="00005829" w:rsidP="00585DDF">
            <w:r>
              <w:rPr>
                <w:sz w:val="16"/>
                <w:szCs w:val="16"/>
              </w:rPr>
              <w:t>R5-241565</w:t>
            </w:r>
          </w:p>
        </w:tc>
        <w:tc>
          <w:tcPr>
            <w:tcW w:w="1597" w:type="dxa"/>
          </w:tcPr>
          <w:p w14:paraId="5FD673E7" w14:textId="77777777" w:rsidR="00005829" w:rsidRDefault="00005829" w:rsidP="00585DDF">
            <w:r>
              <w:rPr>
                <w:sz w:val="16"/>
                <w:szCs w:val="16"/>
              </w:rPr>
              <w:t>QUALCOMM JAPAN LLC</w:t>
            </w:r>
          </w:p>
        </w:tc>
        <w:tc>
          <w:tcPr>
            <w:tcW w:w="1122" w:type="dxa"/>
          </w:tcPr>
          <w:p w14:paraId="4129444D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72E2094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A4A91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187AD1A5" w14:textId="77777777" w:rsidTr="00585DDF">
        <w:tc>
          <w:tcPr>
            <w:tcW w:w="879" w:type="dxa"/>
          </w:tcPr>
          <w:p w14:paraId="3EFEDA89" w14:textId="77777777" w:rsidR="00005829" w:rsidRDefault="0000582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2129D6C" w14:textId="77777777" w:rsidR="00005829" w:rsidRDefault="00005829" w:rsidP="00585DDF">
            <w:r>
              <w:rPr>
                <w:sz w:val="16"/>
                <w:szCs w:val="16"/>
              </w:rPr>
              <w:t>3093</w:t>
            </w:r>
          </w:p>
        </w:tc>
        <w:tc>
          <w:tcPr>
            <w:tcW w:w="517" w:type="dxa"/>
          </w:tcPr>
          <w:p w14:paraId="2F2E2867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D0CE0A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7D0836" w14:textId="77777777" w:rsidR="00005829" w:rsidRDefault="00005829" w:rsidP="00585DDF">
            <w:r>
              <w:rPr>
                <w:sz w:val="16"/>
                <w:szCs w:val="16"/>
              </w:rPr>
              <w:t>Correction of test environment for NR NTN RF testing</w:t>
            </w:r>
          </w:p>
        </w:tc>
        <w:tc>
          <w:tcPr>
            <w:tcW w:w="517" w:type="dxa"/>
          </w:tcPr>
          <w:p w14:paraId="60B0CA65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51692B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33C86B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08EA22" w14:textId="77777777" w:rsidR="00005829" w:rsidRDefault="00005829" w:rsidP="00585DDF">
            <w:r>
              <w:rPr>
                <w:sz w:val="16"/>
                <w:szCs w:val="16"/>
              </w:rPr>
              <w:t>R5-242007</w:t>
            </w:r>
          </w:p>
        </w:tc>
        <w:tc>
          <w:tcPr>
            <w:tcW w:w="1597" w:type="dxa"/>
          </w:tcPr>
          <w:p w14:paraId="650AD10C" w14:textId="77777777" w:rsidR="00005829" w:rsidRDefault="00005829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B02AA20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04575A0" w14:textId="77777777" w:rsidR="00005829" w:rsidRDefault="00005829" w:rsidP="00585DDF">
            <w:r>
              <w:rPr>
                <w:sz w:val="16"/>
                <w:szCs w:val="16"/>
              </w:rPr>
              <w:t>5.6.2.1</w:t>
            </w:r>
          </w:p>
        </w:tc>
        <w:tc>
          <w:tcPr>
            <w:tcW w:w="998" w:type="dxa"/>
          </w:tcPr>
          <w:p w14:paraId="63BE5975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05829" w14:paraId="43392439" w14:textId="77777777" w:rsidTr="00585DDF">
        <w:tc>
          <w:tcPr>
            <w:tcW w:w="879" w:type="dxa"/>
          </w:tcPr>
          <w:p w14:paraId="3AC96F3F" w14:textId="77777777" w:rsidR="00005829" w:rsidRDefault="0000582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CBDA897" w14:textId="77777777" w:rsidR="00005829" w:rsidRDefault="00005829" w:rsidP="00585DDF">
            <w:r>
              <w:rPr>
                <w:sz w:val="16"/>
                <w:szCs w:val="16"/>
              </w:rPr>
              <w:t>3101</w:t>
            </w:r>
          </w:p>
        </w:tc>
        <w:tc>
          <w:tcPr>
            <w:tcW w:w="517" w:type="dxa"/>
          </w:tcPr>
          <w:p w14:paraId="72F9877D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CFB00F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A20DC8" w14:textId="77777777" w:rsidR="00005829" w:rsidRDefault="00005829" w:rsidP="00585DDF">
            <w:r>
              <w:rPr>
                <w:sz w:val="16"/>
                <w:szCs w:val="16"/>
              </w:rPr>
              <w:t>Updates to Test environment for NR NTN RRM testing</w:t>
            </w:r>
          </w:p>
        </w:tc>
        <w:tc>
          <w:tcPr>
            <w:tcW w:w="517" w:type="dxa"/>
          </w:tcPr>
          <w:p w14:paraId="66F7A5CB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A04B6A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17A0636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4D2441" w14:textId="77777777" w:rsidR="00005829" w:rsidRDefault="00005829" w:rsidP="00585DDF">
            <w:r>
              <w:rPr>
                <w:sz w:val="16"/>
                <w:szCs w:val="16"/>
              </w:rPr>
              <w:t>R5-242016</w:t>
            </w:r>
          </w:p>
        </w:tc>
        <w:tc>
          <w:tcPr>
            <w:tcW w:w="1597" w:type="dxa"/>
          </w:tcPr>
          <w:p w14:paraId="777494E5" w14:textId="77777777" w:rsidR="00005829" w:rsidRDefault="00005829" w:rsidP="00585DDF">
            <w:r>
              <w:rPr>
                <w:sz w:val="16"/>
                <w:szCs w:val="16"/>
              </w:rPr>
              <w:t>Keysight Technologies UK Ltd, Thales</w:t>
            </w:r>
          </w:p>
        </w:tc>
        <w:tc>
          <w:tcPr>
            <w:tcW w:w="1122" w:type="dxa"/>
          </w:tcPr>
          <w:p w14:paraId="4E8119BD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9C54DF0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4BC7B4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DCC8DA8" w14:textId="77777777" w:rsidTr="00585DDF">
        <w:tc>
          <w:tcPr>
            <w:tcW w:w="879" w:type="dxa"/>
          </w:tcPr>
          <w:p w14:paraId="022F84C3" w14:textId="77777777" w:rsidR="00005829" w:rsidRDefault="0000582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404EF73" w14:textId="77777777" w:rsidR="00005829" w:rsidRDefault="00005829" w:rsidP="00585DDF">
            <w:r>
              <w:rPr>
                <w:sz w:val="16"/>
                <w:szCs w:val="16"/>
              </w:rPr>
              <w:t>3102</w:t>
            </w:r>
          </w:p>
        </w:tc>
        <w:tc>
          <w:tcPr>
            <w:tcW w:w="517" w:type="dxa"/>
          </w:tcPr>
          <w:p w14:paraId="7C62FAF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431E76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F48662" w14:textId="77777777" w:rsidR="00005829" w:rsidRDefault="00005829" w:rsidP="00585DDF">
            <w:r>
              <w:rPr>
                <w:sz w:val="16"/>
                <w:szCs w:val="16"/>
              </w:rPr>
              <w:t>Common Test environment updates for NR NTN RF, demod and RRM testing</w:t>
            </w:r>
          </w:p>
        </w:tc>
        <w:tc>
          <w:tcPr>
            <w:tcW w:w="517" w:type="dxa"/>
          </w:tcPr>
          <w:p w14:paraId="00D43EA3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73AF4E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619371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63B7BC" w14:textId="77777777" w:rsidR="00005829" w:rsidRDefault="00005829" w:rsidP="00585DDF">
            <w:r>
              <w:rPr>
                <w:sz w:val="16"/>
                <w:szCs w:val="16"/>
              </w:rPr>
              <w:t>R5-242017</w:t>
            </w:r>
          </w:p>
        </w:tc>
        <w:tc>
          <w:tcPr>
            <w:tcW w:w="1597" w:type="dxa"/>
          </w:tcPr>
          <w:p w14:paraId="6C8C9896" w14:textId="77777777" w:rsidR="00005829" w:rsidRDefault="00005829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8C6A4E8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27B14035" w14:textId="77777777" w:rsidR="00005829" w:rsidRDefault="00005829" w:rsidP="00585DDF">
            <w:r>
              <w:rPr>
                <w:sz w:val="16"/>
                <w:szCs w:val="16"/>
              </w:rPr>
              <w:t>5.6, 7.6</w:t>
            </w:r>
          </w:p>
        </w:tc>
        <w:tc>
          <w:tcPr>
            <w:tcW w:w="998" w:type="dxa"/>
          </w:tcPr>
          <w:p w14:paraId="55F9089F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 w:rsidR="00005829" w14:paraId="351BA84B" w14:textId="77777777" w:rsidTr="00585DDF">
        <w:tc>
          <w:tcPr>
            <w:tcW w:w="879" w:type="dxa"/>
          </w:tcPr>
          <w:p w14:paraId="3B635454" w14:textId="77777777" w:rsidR="00005829" w:rsidRDefault="00005829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CA6DC60" w14:textId="77777777" w:rsidR="00005829" w:rsidRDefault="00005829" w:rsidP="00585DDF">
            <w:r>
              <w:rPr>
                <w:sz w:val="16"/>
                <w:szCs w:val="16"/>
              </w:rPr>
              <w:t>0580</w:t>
            </w:r>
          </w:p>
        </w:tc>
        <w:tc>
          <w:tcPr>
            <w:tcW w:w="517" w:type="dxa"/>
          </w:tcPr>
          <w:p w14:paraId="5861421D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323A76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F9983B" w14:textId="77777777" w:rsidR="00005829" w:rsidRDefault="00005829" w:rsidP="00585DDF">
            <w:r>
              <w:rPr>
                <w:sz w:val="16"/>
                <w:szCs w:val="16"/>
              </w:rPr>
              <w:t>Addition of NR NTN capabilities</w:t>
            </w:r>
          </w:p>
        </w:tc>
        <w:tc>
          <w:tcPr>
            <w:tcW w:w="517" w:type="dxa"/>
          </w:tcPr>
          <w:p w14:paraId="555207B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FDFFAC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946325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05162F" w14:textId="77777777" w:rsidR="00005829" w:rsidRDefault="00005829" w:rsidP="00585DDF">
            <w:r>
              <w:rPr>
                <w:sz w:val="16"/>
                <w:szCs w:val="16"/>
              </w:rPr>
              <w:t>R5-241909</w:t>
            </w:r>
          </w:p>
        </w:tc>
        <w:tc>
          <w:tcPr>
            <w:tcW w:w="1597" w:type="dxa"/>
          </w:tcPr>
          <w:p w14:paraId="1F30CADD" w14:textId="77777777" w:rsidR="00005829" w:rsidRDefault="00005829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2DE34632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0308B1B4" w14:textId="77777777" w:rsidR="00005829" w:rsidRDefault="00005829" w:rsidP="00585DDF">
            <w:r>
              <w:rPr>
                <w:sz w:val="16"/>
                <w:szCs w:val="16"/>
              </w:rPr>
              <w:t>A.4.1, A.4.3.1</w:t>
            </w:r>
          </w:p>
        </w:tc>
        <w:tc>
          <w:tcPr>
            <w:tcW w:w="998" w:type="dxa"/>
          </w:tcPr>
          <w:p w14:paraId="7F95E914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 38.522 CR 0374; TS/TR ... CR ... </w:t>
            </w:r>
          </w:p>
        </w:tc>
      </w:tr>
      <w:tr w:rsidR="00005829" w14:paraId="65DADB3B" w14:textId="77777777" w:rsidTr="00585DDF">
        <w:tc>
          <w:tcPr>
            <w:tcW w:w="879" w:type="dxa"/>
          </w:tcPr>
          <w:p w14:paraId="011411C1" w14:textId="77777777" w:rsidR="00005829" w:rsidRDefault="00005829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9F9B7AE" w14:textId="77777777" w:rsidR="00005829" w:rsidRDefault="00005829" w:rsidP="00585DDF">
            <w:r>
              <w:rPr>
                <w:sz w:val="16"/>
                <w:szCs w:val="16"/>
              </w:rPr>
              <w:t>0597</w:t>
            </w:r>
          </w:p>
        </w:tc>
        <w:tc>
          <w:tcPr>
            <w:tcW w:w="517" w:type="dxa"/>
          </w:tcPr>
          <w:p w14:paraId="7C08929B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ED4E8C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EB5601" w14:textId="77777777" w:rsidR="00005829" w:rsidRDefault="00005829" w:rsidP="00585DDF">
            <w:r>
              <w:rPr>
                <w:sz w:val="16"/>
                <w:szCs w:val="16"/>
              </w:rPr>
              <w:t>Addition of NR NTN TA reporting PICS</w:t>
            </w:r>
          </w:p>
        </w:tc>
        <w:tc>
          <w:tcPr>
            <w:tcW w:w="517" w:type="dxa"/>
          </w:tcPr>
          <w:p w14:paraId="484F5C06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8A2F2B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B40480E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192D35" w14:textId="77777777" w:rsidR="00005829" w:rsidRDefault="00005829" w:rsidP="00585DDF">
            <w:r>
              <w:rPr>
                <w:sz w:val="16"/>
                <w:szCs w:val="16"/>
              </w:rPr>
              <w:t>R5-241649</w:t>
            </w:r>
          </w:p>
        </w:tc>
        <w:tc>
          <w:tcPr>
            <w:tcW w:w="1597" w:type="dxa"/>
          </w:tcPr>
          <w:p w14:paraId="1CE8284B" w14:textId="77777777" w:rsidR="00005829" w:rsidRDefault="00005829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15E773A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010A576" w14:textId="77777777" w:rsidR="00005829" w:rsidRDefault="00005829" w:rsidP="00585DDF"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 w14:paraId="49A8A550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748A109D" w14:textId="77777777" w:rsidTr="00585DDF">
        <w:tc>
          <w:tcPr>
            <w:tcW w:w="879" w:type="dxa"/>
          </w:tcPr>
          <w:p w14:paraId="1819593A" w14:textId="77777777" w:rsidR="00005829" w:rsidRDefault="00005829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F80C40A" w14:textId="77777777" w:rsidR="00005829" w:rsidRDefault="00005829" w:rsidP="00585DDF">
            <w:r>
              <w:rPr>
                <w:sz w:val="16"/>
                <w:szCs w:val="16"/>
              </w:rPr>
              <w:t>0603</w:t>
            </w:r>
          </w:p>
        </w:tc>
        <w:tc>
          <w:tcPr>
            <w:tcW w:w="517" w:type="dxa"/>
          </w:tcPr>
          <w:p w14:paraId="29ED6F6D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D8807E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C617B9" w14:textId="77777777" w:rsidR="00005829" w:rsidRDefault="00005829" w:rsidP="00585DDF">
            <w:r>
              <w:rPr>
                <w:sz w:val="16"/>
                <w:szCs w:val="16"/>
              </w:rPr>
              <w:t>Addition of PICS to support NTN RRM</w:t>
            </w:r>
          </w:p>
        </w:tc>
        <w:tc>
          <w:tcPr>
            <w:tcW w:w="517" w:type="dxa"/>
          </w:tcPr>
          <w:p w14:paraId="5A88E5A7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DF2284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3BFC8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7542B1F" w14:textId="77777777" w:rsidR="00005829" w:rsidRDefault="00005829" w:rsidP="00585DDF">
            <w:r>
              <w:rPr>
                <w:sz w:val="16"/>
                <w:szCs w:val="16"/>
              </w:rPr>
              <w:t>R5-241270</w:t>
            </w:r>
          </w:p>
        </w:tc>
        <w:tc>
          <w:tcPr>
            <w:tcW w:w="1597" w:type="dxa"/>
          </w:tcPr>
          <w:p w14:paraId="2307412B" w14:textId="77777777" w:rsidR="00005829" w:rsidRDefault="00005829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685BE097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27C3F61F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C5C10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050CB07A" w14:textId="77777777" w:rsidTr="00585DDF">
        <w:tc>
          <w:tcPr>
            <w:tcW w:w="879" w:type="dxa"/>
          </w:tcPr>
          <w:p w14:paraId="6FAC3B49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3D6B6139" w14:textId="77777777" w:rsidR="00005829" w:rsidRDefault="00005829" w:rsidP="00585DDF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5B7D8B5E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586FCF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C65029" w14:textId="77777777" w:rsidR="00005829" w:rsidRDefault="00005829" w:rsidP="00585DDF">
            <w:r>
              <w:rPr>
                <w:sz w:val="16"/>
                <w:szCs w:val="16"/>
              </w:rPr>
              <w:t>Corrections on 5.3.3 for minimum guardband and transmission bandwidth configuration</w:t>
            </w:r>
          </w:p>
        </w:tc>
        <w:tc>
          <w:tcPr>
            <w:tcW w:w="517" w:type="dxa"/>
          </w:tcPr>
          <w:p w14:paraId="2BFE0764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6E60A4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47E6132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63B166" w14:textId="77777777" w:rsidR="00005829" w:rsidRDefault="00005829" w:rsidP="00585DDF">
            <w:r>
              <w:rPr>
                <w:sz w:val="16"/>
                <w:szCs w:val="16"/>
              </w:rPr>
              <w:t>R5-240840</w:t>
            </w:r>
          </w:p>
        </w:tc>
        <w:tc>
          <w:tcPr>
            <w:tcW w:w="1597" w:type="dxa"/>
          </w:tcPr>
          <w:p w14:paraId="0E998806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3040C39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D55A978" w14:textId="77777777" w:rsidR="00005829" w:rsidRDefault="00005829" w:rsidP="00585DDF">
            <w:r>
              <w:rPr>
                <w:sz w:val="16"/>
                <w:szCs w:val="16"/>
              </w:rPr>
              <w:t>5.3.3</w:t>
            </w:r>
          </w:p>
        </w:tc>
        <w:tc>
          <w:tcPr>
            <w:tcW w:w="998" w:type="dxa"/>
          </w:tcPr>
          <w:p w14:paraId="1A53345E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083EDD02" w14:textId="77777777" w:rsidTr="00585DDF">
        <w:tc>
          <w:tcPr>
            <w:tcW w:w="879" w:type="dxa"/>
          </w:tcPr>
          <w:p w14:paraId="52DADFE2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31CBB758" w14:textId="77777777" w:rsidR="00005829" w:rsidRDefault="00005829" w:rsidP="00585DDF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6F45876D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696658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8820A6" w14:textId="77777777" w:rsidR="00005829" w:rsidRDefault="00005829" w:rsidP="00585DDF">
            <w:r>
              <w:rPr>
                <w:sz w:val="16"/>
                <w:szCs w:val="16"/>
              </w:rPr>
              <w:t>Corrections on 6.2.2 for maximum output power reduction</w:t>
            </w:r>
          </w:p>
        </w:tc>
        <w:tc>
          <w:tcPr>
            <w:tcW w:w="517" w:type="dxa"/>
          </w:tcPr>
          <w:p w14:paraId="7059629C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28E080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B3962A5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38A2D1B" w14:textId="77777777" w:rsidR="00005829" w:rsidRDefault="00005829" w:rsidP="00585DDF">
            <w:r>
              <w:rPr>
                <w:sz w:val="16"/>
                <w:szCs w:val="16"/>
              </w:rPr>
              <w:t>R5-240841</w:t>
            </w:r>
          </w:p>
        </w:tc>
        <w:tc>
          <w:tcPr>
            <w:tcW w:w="1597" w:type="dxa"/>
          </w:tcPr>
          <w:p w14:paraId="76F1447D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0DD6DE4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9CD8EAE" w14:textId="77777777" w:rsidR="00005829" w:rsidRDefault="00005829" w:rsidP="00585DDF">
            <w:r>
              <w:rPr>
                <w:sz w:val="16"/>
                <w:szCs w:val="16"/>
              </w:rPr>
              <w:t>6.2.2.4.1, 6.2.2.4.3</w:t>
            </w:r>
          </w:p>
        </w:tc>
        <w:tc>
          <w:tcPr>
            <w:tcW w:w="998" w:type="dxa"/>
          </w:tcPr>
          <w:p w14:paraId="0DE794A9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0FD88E32" w14:textId="77777777" w:rsidTr="00585DDF">
        <w:tc>
          <w:tcPr>
            <w:tcW w:w="879" w:type="dxa"/>
          </w:tcPr>
          <w:p w14:paraId="6EB13F62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20D99282" w14:textId="77777777" w:rsidR="00005829" w:rsidRDefault="00005829" w:rsidP="00585DDF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55D63B1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A61EED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FD32B3" w14:textId="77777777" w:rsidR="00005829" w:rsidRDefault="00005829" w:rsidP="00585DDF">
            <w:r>
              <w:rPr>
                <w:sz w:val="16"/>
                <w:szCs w:val="16"/>
              </w:rPr>
              <w:t>Corrections on 6.2.3 for additional maximum output power reduction</w:t>
            </w:r>
          </w:p>
        </w:tc>
        <w:tc>
          <w:tcPr>
            <w:tcW w:w="517" w:type="dxa"/>
          </w:tcPr>
          <w:p w14:paraId="758EFD9A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A3F176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17300B9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3EFB6A3" w14:textId="77777777" w:rsidR="00005829" w:rsidRDefault="00005829" w:rsidP="00585DDF">
            <w:r>
              <w:rPr>
                <w:sz w:val="16"/>
                <w:szCs w:val="16"/>
              </w:rPr>
              <w:t>R5-241805</w:t>
            </w:r>
          </w:p>
        </w:tc>
        <w:tc>
          <w:tcPr>
            <w:tcW w:w="1597" w:type="dxa"/>
          </w:tcPr>
          <w:p w14:paraId="7E3E67BF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B1F171A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2C61F15" w14:textId="77777777" w:rsidR="00005829" w:rsidRDefault="00005829" w:rsidP="00585DDF">
            <w:r>
              <w:rPr>
                <w:sz w:val="16"/>
                <w:szCs w:val="16"/>
              </w:rPr>
              <w:t>6.2.3.1, 6.2.3.3.1, 6.2.3.3.2, 6.2.3.4.1, 6.2.3.5</w:t>
            </w:r>
          </w:p>
        </w:tc>
        <w:tc>
          <w:tcPr>
            <w:tcW w:w="998" w:type="dxa"/>
          </w:tcPr>
          <w:p w14:paraId="75A32BE9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286DF0C2" w14:textId="77777777" w:rsidTr="00585DDF">
        <w:tc>
          <w:tcPr>
            <w:tcW w:w="879" w:type="dxa"/>
          </w:tcPr>
          <w:p w14:paraId="01D3D415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367BDAC8" w14:textId="77777777" w:rsidR="00005829" w:rsidRDefault="00005829" w:rsidP="00585DDF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48850A7E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F05A77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CB6723" w14:textId="77777777" w:rsidR="00005829" w:rsidRDefault="00005829" w:rsidP="00585DDF">
            <w:r>
              <w:rPr>
                <w:sz w:val="16"/>
                <w:szCs w:val="16"/>
              </w:rPr>
              <w:t>Corrections on 6.3.2 for Transmit OFF power</w:t>
            </w:r>
          </w:p>
        </w:tc>
        <w:tc>
          <w:tcPr>
            <w:tcW w:w="517" w:type="dxa"/>
          </w:tcPr>
          <w:p w14:paraId="1B4096BD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E38F27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FF7916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90F149" w14:textId="77777777" w:rsidR="00005829" w:rsidRDefault="00005829" w:rsidP="00585DDF">
            <w:r>
              <w:rPr>
                <w:sz w:val="16"/>
                <w:szCs w:val="16"/>
              </w:rPr>
              <w:t>R5-240843</w:t>
            </w:r>
          </w:p>
        </w:tc>
        <w:tc>
          <w:tcPr>
            <w:tcW w:w="1597" w:type="dxa"/>
          </w:tcPr>
          <w:p w14:paraId="7E853616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778EF83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558968CD" w14:textId="77777777" w:rsidR="00005829" w:rsidRDefault="00005829" w:rsidP="00585DDF">
            <w:r>
              <w:rPr>
                <w:sz w:val="16"/>
                <w:szCs w:val="16"/>
              </w:rPr>
              <w:t>6.3.2.5</w:t>
            </w:r>
          </w:p>
        </w:tc>
        <w:tc>
          <w:tcPr>
            <w:tcW w:w="998" w:type="dxa"/>
          </w:tcPr>
          <w:p w14:paraId="1386761D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63B8779F" w14:textId="77777777" w:rsidTr="00585DDF">
        <w:tc>
          <w:tcPr>
            <w:tcW w:w="879" w:type="dxa"/>
          </w:tcPr>
          <w:p w14:paraId="1CB9FB20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25E3BA64" w14:textId="77777777" w:rsidR="00005829" w:rsidRDefault="00005829" w:rsidP="00585DDF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2C7257E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A3475B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F5535D" w14:textId="77777777" w:rsidR="00005829" w:rsidRDefault="00005829" w:rsidP="00585DDF">
            <w:r>
              <w:rPr>
                <w:sz w:val="16"/>
                <w:szCs w:val="16"/>
              </w:rPr>
              <w:t>Corrections on 6.3.3 for Transmit ON OFF time mask</w:t>
            </w:r>
          </w:p>
        </w:tc>
        <w:tc>
          <w:tcPr>
            <w:tcW w:w="517" w:type="dxa"/>
          </w:tcPr>
          <w:p w14:paraId="298BE07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2E17BA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151421D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624302" w14:textId="77777777" w:rsidR="00005829" w:rsidRDefault="00005829" w:rsidP="00585DDF">
            <w:r>
              <w:rPr>
                <w:sz w:val="16"/>
                <w:szCs w:val="16"/>
              </w:rPr>
              <w:t>R5-241806</w:t>
            </w:r>
          </w:p>
        </w:tc>
        <w:tc>
          <w:tcPr>
            <w:tcW w:w="1597" w:type="dxa"/>
          </w:tcPr>
          <w:p w14:paraId="25B1497E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D5D2F3B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AE9B6B7" w14:textId="77777777" w:rsidR="00005829" w:rsidRDefault="00005829" w:rsidP="00585DDF">
            <w:r>
              <w:rPr>
                <w:sz w:val="16"/>
                <w:szCs w:val="16"/>
              </w:rPr>
              <w:t>2, 6.3.3.1, 6.3.3.4.1, 6.3.3.4.2, 6.3.3.4.3, 6.3.3.5</w:t>
            </w:r>
          </w:p>
        </w:tc>
        <w:tc>
          <w:tcPr>
            <w:tcW w:w="998" w:type="dxa"/>
          </w:tcPr>
          <w:p w14:paraId="13133A83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7B84E02C" w14:textId="77777777" w:rsidTr="00585DDF">
        <w:tc>
          <w:tcPr>
            <w:tcW w:w="879" w:type="dxa"/>
          </w:tcPr>
          <w:p w14:paraId="36D20C44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332D700F" w14:textId="77777777" w:rsidR="00005829" w:rsidRDefault="00005829" w:rsidP="00585DDF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7130C3BE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D2371F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999E10" w14:textId="77777777" w:rsidR="00005829" w:rsidRDefault="00005829" w:rsidP="00585DDF">
            <w:r>
              <w:rPr>
                <w:sz w:val="16"/>
                <w:szCs w:val="16"/>
              </w:rPr>
              <w:t>Corrections on 6.5.2 for out of band emission</w:t>
            </w:r>
          </w:p>
        </w:tc>
        <w:tc>
          <w:tcPr>
            <w:tcW w:w="517" w:type="dxa"/>
          </w:tcPr>
          <w:p w14:paraId="1551CB1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EA08C0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65E9933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27FF49" w14:textId="77777777" w:rsidR="00005829" w:rsidRDefault="00005829" w:rsidP="00585DDF">
            <w:r>
              <w:rPr>
                <w:sz w:val="16"/>
                <w:szCs w:val="16"/>
              </w:rPr>
              <w:t>R5-240846</w:t>
            </w:r>
          </w:p>
        </w:tc>
        <w:tc>
          <w:tcPr>
            <w:tcW w:w="1597" w:type="dxa"/>
          </w:tcPr>
          <w:p w14:paraId="0779717C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9034CFB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EAD1618" w14:textId="77777777" w:rsidR="00005829" w:rsidRDefault="00005829" w:rsidP="00585DDF">
            <w:r>
              <w:rPr>
                <w:sz w:val="16"/>
                <w:szCs w:val="16"/>
              </w:rPr>
              <w:t>6.5.2.2.3, 6.5.2.2.4.1, 6.5.2.2.4.2, 6.5.2.2.4.3, 6.5.2.4.1.3, 6.5.2.4.1.4.1, 6.5.2.4.1.4.3, 6.5.2.4.1.4.5, 6.5.2.4.1.5, 6.5.2.4.2.3, 6.5.2.4.2.4.1, 6.5.2.4.2.4.3</w:t>
            </w:r>
          </w:p>
        </w:tc>
        <w:tc>
          <w:tcPr>
            <w:tcW w:w="998" w:type="dxa"/>
          </w:tcPr>
          <w:p w14:paraId="0135798E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27861E55" w14:textId="77777777" w:rsidTr="00585DDF">
        <w:tc>
          <w:tcPr>
            <w:tcW w:w="879" w:type="dxa"/>
          </w:tcPr>
          <w:p w14:paraId="339902E7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10113428" w14:textId="77777777" w:rsidR="00005829" w:rsidRDefault="00005829" w:rsidP="00585DDF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7F0AAD02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9C14B2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D2CAF5" w14:textId="77777777" w:rsidR="00005829" w:rsidRDefault="00005829" w:rsidP="00585DDF">
            <w:r>
              <w:rPr>
                <w:sz w:val="16"/>
                <w:szCs w:val="16"/>
              </w:rPr>
              <w:t>Corrections on 6.5.3 for spurious emission</w:t>
            </w:r>
          </w:p>
        </w:tc>
        <w:tc>
          <w:tcPr>
            <w:tcW w:w="517" w:type="dxa"/>
          </w:tcPr>
          <w:p w14:paraId="46C0C7C2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BC4480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D9CD95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54A9561" w14:textId="77777777" w:rsidR="00005829" w:rsidRDefault="00005829" w:rsidP="00585DDF">
            <w:r>
              <w:rPr>
                <w:sz w:val="16"/>
                <w:szCs w:val="16"/>
              </w:rPr>
              <w:t>R5-241807</w:t>
            </w:r>
          </w:p>
        </w:tc>
        <w:tc>
          <w:tcPr>
            <w:tcW w:w="1597" w:type="dxa"/>
          </w:tcPr>
          <w:p w14:paraId="29517B9D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5FFF38D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72F46EF" w14:textId="77777777" w:rsidR="00005829" w:rsidRDefault="00005829" w:rsidP="00585DDF">
            <w:r>
              <w:rPr>
                <w:sz w:val="16"/>
                <w:szCs w:val="16"/>
              </w:rPr>
              <w:t>2, 6.5.3.0, 6.5.3.1.3, 6.5.3.1.4.1, 6.5.3.2.3, 6.5.3.2.4.1, 6.5.3.2.5, 6.5.3.3.4.1, 6.5.3.3.5</w:t>
            </w:r>
          </w:p>
        </w:tc>
        <w:tc>
          <w:tcPr>
            <w:tcW w:w="998" w:type="dxa"/>
          </w:tcPr>
          <w:p w14:paraId="2BC10914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5F078162" w14:textId="77777777" w:rsidTr="00585DDF">
        <w:tc>
          <w:tcPr>
            <w:tcW w:w="879" w:type="dxa"/>
          </w:tcPr>
          <w:p w14:paraId="5F466317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2A545CBF" w14:textId="77777777" w:rsidR="00005829" w:rsidRDefault="00005829" w:rsidP="00585DDF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0176DABD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B245D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2E70B9" w14:textId="77777777" w:rsidR="00005829" w:rsidRDefault="00005829" w:rsidP="00585DDF">
            <w:r>
              <w:rPr>
                <w:sz w:val="16"/>
                <w:szCs w:val="16"/>
              </w:rPr>
              <w:t>Corrections on 7.3.2 for Reference sensitivity power level</w:t>
            </w:r>
          </w:p>
        </w:tc>
        <w:tc>
          <w:tcPr>
            <w:tcW w:w="517" w:type="dxa"/>
          </w:tcPr>
          <w:p w14:paraId="19A734D0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A1CD9B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059761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313644F" w14:textId="77777777" w:rsidR="00005829" w:rsidRDefault="00005829" w:rsidP="00585DDF">
            <w:r>
              <w:rPr>
                <w:sz w:val="16"/>
                <w:szCs w:val="16"/>
              </w:rPr>
              <w:t>R5-241877</w:t>
            </w:r>
          </w:p>
        </w:tc>
        <w:tc>
          <w:tcPr>
            <w:tcW w:w="1597" w:type="dxa"/>
          </w:tcPr>
          <w:p w14:paraId="79FC0762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4B42EE4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F77B713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B70A00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627D114D" w14:textId="77777777" w:rsidTr="00585DDF">
        <w:tc>
          <w:tcPr>
            <w:tcW w:w="879" w:type="dxa"/>
          </w:tcPr>
          <w:p w14:paraId="3DFB6F35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71E61F97" w14:textId="77777777" w:rsidR="00005829" w:rsidRDefault="00005829" w:rsidP="00585DDF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2456CDCE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222BAF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F295DF" w14:textId="77777777" w:rsidR="00005829" w:rsidRDefault="00005829" w:rsidP="00585DDF">
            <w:r>
              <w:rPr>
                <w:sz w:val="16"/>
                <w:szCs w:val="16"/>
              </w:rPr>
              <w:t>Corrections on 7.4 for maximum input level</w:t>
            </w:r>
          </w:p>
        </w:tc>
        <w:tc>
          <w:tcPr>
            <w:tcW w:w="517" w:type="dxa"/>
          </w:tcPr>
          <w:p w14:paraId="236C2F74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654BC3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1182A6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72015A7" w14:textId="77777777" w:rsidR="00005829" w:rsidRDefault="00005829" w:rsidP="00585DDF">
            <w:r>
              <w:rPr>
                <w:sz w:val="16"/>
                <w:szCs w:val="16"/>
              </w:rPr>
              <w:t>R5-240850</w:t>
            </w:r>
          </w:p>
        </w:tc>
        <w:tc>
          <w:tcPr>
            <w:tcW w:w="1597" w:type="dxa"/>
          </w:tcPr>
          <w:p w14:paraId="74EB65C8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5AC99C1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9932A66" w14:textId="77777777" w:rsidR="00005829" w:rsidRDefault="00005829" w:rsidP="00585DDF">
            <w:r>
              <w:rPr>
                <w:sz w:val="16"/>
                <w:szCs w:val="16"/>
              </w:rPr>
              <w:t>7.4.3, 7.4.4.1, 7.4.5</w:t>
            </w:r>
          </w:p>
        </w:tc>
        <w:tc>
          <w:tcPr>
            <w:tcW w:w="998" w:type="dxa"/>
          </w:tcPr>
          <w:p w14:paraId="2DCE681E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63D70CE2" w14:textId="77777777" w:rsidTr="00585DDF">
        <w:tc>
          <w:tcPr>
            <w:tcW w:w="879" w:type="dxa"/>
          </w:tcPr>
          <w:p w14:paraId="730D9EF8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6C9894CA" w14:textId="77777777" w:rsidR="00005829" w:rsidRDefault="00005829" w:rsidP="00585DDF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3490FD99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5DA5EF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B38303" w14:textId="77777777" w:rsidR="00005829" w:rsidRDefault="00005829" w:rsidP="00585DDF">
            <w:r>
              <w:rPr>
                <w:sz w:val="16"/>
                <w:szCs w:val="16"/>
              </w:rPr>
              <w:t>Corrections on 7.5 for adjacent channel selectivity</w:t>
            </w:r>
          </w:p>
        </w:tc>
        <w:tc>
          <w:tcPr>
            <w:tcW w:w="517" w:type="dxa"/>
          </w:tcPr>
          <w:p w14:paraId="79B5E4FA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1E3152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B570335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230217" w14:textId="77777777" w:rsidR="00005829" w:rsidRDefault="00005829" w:rsidP="00585DDF">
            <w:r>
              <w:rPr>
                <w:sz w:val="16"/>
                <w:szCs w:val="16"/>
              </w:rPr>
              <w:t>R5-240851</w:t>
            </w:r>
          </w:p>
        </w:tc>
        <w:tc>
          <w:tcPr>
            <w:tcW w:w="1597" w:type="dxa"/>
          </w:tcPr>
          <w:p w14:paraId="4E13ED51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D8428C5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021D0070" w14:textId="77777777" w:rsidR="00005829" w:rsidRDefault="00005829" w:rsidP="00585DDF">
            <w:r>
              <w:rPr>
                <w:sz w:val="16"/>
                <w:szCs w:val="16"/>
              </w:rPr>
              <w:t>7.5.3, 7.5.4.1, 7.5.4.2, 7.5.4.3, 7.5.5</w:t>
            </w:r>
          </w:p>
        </w:tc>
        <w:tc>
          <w:tcPr>
            <w:tcW w:w="998" w:type="dxa"/>
          </w:tcPr>
          <w:p w14:paraId="2DA66756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518DF76C" w14:textId="77777777" w:rsidTr="00585DDF">
        <w:tc>
          <w:tcPr>
            <w:tcW w:w="879" w:type="dxa"/>
          </w:tcPr>
          <w:p w14:paraId="4C162540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089FD85A" w14:textId="77777777" w:rsidR="00005829" w:rsidRDefault="00005829" w:rsidP="00585DDF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773BAED6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AF4625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22E3C4" w14:textId="77777777" w:rsidR="00005829" w:rsidRDefault="00005829" w:rsidP="00585DDF">
            <w:r>
              <w:rPr>
                <w:sz w:val="16"/>
                <w:szCs w:val="16"/>
              </w:rPr>
              <w:t>Corrections on 7.6 for blocking characteristics</w:t>
            </w:r>
          </w:p>
        </w:tc>
        <w:tc>
          <w:tcPr>
            <w:tcW w:w="517" w:type="dxa"/>
          </w:tcPr>
          <w:p w14:paraId="1788A66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639859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7D8889E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FDD9A9" w14:textId="77777777" w:rsidR="00005829" w:rsidRDefault="00005829" w:rsidP="00585DDF">
            <w:r>
              <w:rPr>
                <w:sz w:val="16"/>
                <w:szCs w:val="16"/>
              </w:rPr>
              <w:t>R5-240852</w:t>
            </w:r>
          </w:p>
        </w:tc>
        <w:tc>
          <w:tcPr>
            <w:tcW w:w="1597" w:type="dxa"/>
          </w:tcPr>
          <w:p w14:paraId="0D93EE15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F214C41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B775565" w14:textId="77777777" w:rsidR="00005829" w:rsidRDefault="00005829" w:rsidP="00585DDF">
            <w:r>
              <w:rPr>
                <w:sz w:val="16"/>
                <w:szCs w:val="16"/>
              </w:rPr>
              <w:t>7.6.3.1, 7.6.3.3, 7.6.3.4.1</w:t>
            </w:r>
          </w:p>
        </w:tc>
        <w:tc>
          <w:tcPr>
            <w:tcW w:w="998" w:type="dxa"/>
          </w:tcPr>
          <w:p w14:paraId="6C13E03A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4607D0B9" w14:textId="77777777" w:rsidTr="00585DDF">
        <w:tc>
          <w:tcPr>
            <w:tcW w:w="879" w:type="dxa"/>
          </w:tcPr>
          <w:p w14:paraId="4E59C8DE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657BD64C" w14:textId="77777777" w:rsidR="00005829" w:rsidRDefault="00005829" w:rsidP="00585DDF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5AD8FFCB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D9F4F3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96DED4" w14:textId="77777777" w:rsidR="00005829" w:rsidRDefault="00005829" w:rsidP="00585DDF">
            <w:r>
              <w:rPr>
                <w:sz w:val="16"/>
                <w:szCs w:val="16"/>
              </w:rPr>
              <w:t>Corrections on A.3.2.1.1 for the reference channel for NTN PDSCH requirement</w:t>
            </w:r>
          </w:p>
        </w:tc>
        <w:tc>
          <w:tcPr>
            <w:tcW w:w="517" w:type="dxa"/>
          </w:tcPr>
          <w:p w14:paraId="03EF289C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F5A7FD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33A5B0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C38F70" w14:textId="77777777" w:rsidR="00005829" w:rsidRDefault="00005829" w:rsidP="00585DDF">
            <w:r>
              <w:rPr>
                <w:sz w:val="16"/>
                <w:szCs w:val="16"/>
              </w:rPr>
              <w:t>R5-240853</w:t>
            </w:r>
          </w:p>
        </w:tc>
        <w:tc>
          <w:tcPr>
            <w:tcW w:w="1597" w:type="dxa"/>
          </w:tcPr>
          <w:p w14:paraId="69627861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1B10007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E5AC2DD" w14:textId="77777777" w:rsidR="00005829" w:rsidRDefault="00005829" w:rsidP="00585DDF">
            <w:r>
              <w:rPr>
                <w:sz w:val="16"/>
                <w:szCs w:val="16"/>
              </w:rPr>
              <w:t>A.3.2.1.1, A.4.2</w:t>
            </w:r>
          </w:p>
        </w:tc>
        <w:tc>
          <w:tcPr>
            <w:tcW w:w="998" w:type="dxa"/>
          </w:tcPr>
          <w:p w14:paraId="7AF28C93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455615EE" w14:textId="77777777" w:rsidTr="00585DDF">
        <w:tc>
          <w:tcPr>
            <w:tcW w:w="879" w:type="dxa"/>
          </w:tcPr>
          <w:p w14:paraId="34DF23A6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6F6753FE" w14:textId="77777777" w:rsidR="00005829" w:rsidRDefault="00005829" w:rsidP="00585DDF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6A0E3C6B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30CC88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235A51" w14:textId="77777777" w:rsidR="00005829" w:rsidRDefault="00005829" w:rsidP="00585DDF">
            <w:r>
              <w:rPr>
                <w:sz w:val="16"/>
                <w:szCs w:val="16"/>
              </w:rPr>
              <w:t>Update of 6.2.1 for maximum output power</w:t>
            </w:r>
          </w:p>
        </w:tc>
        <w:tc>
          <w:tcPr>
            <w:tcW w:w="517" w:type="dxa"/>
          </w:tcPr>
          <w:p w14:paraId="3D4CB842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4585DB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D2D0024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6B6043" w14:textId="77777777" w:rsidR="00005829" w:rsidRDefault="00005829" w:rsidP="00585DDF">
            <w:r>
              <w:rPr>
                <w:sz w:val="16"/>
                <w:szCs w:val="16"/>
              </w:rPr>
              <w:t>R5-240854</w:t>
            </w:r>
          </w:p>
        </w:tc>
        <w:tc>
          <w:tcPr>
            <w:tcW w:w="1597" w:type="dxa"/>
          </w:tcPr>
          <w:p w14:paraId="0C58B57F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23783BB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6C5786B" w14:textId="77777777" w:rsidR="00005829" w:rsidRDefault="00005829" w:rsidP="00585DDF">
            <w:r>
              <w:rPr>
                <w:sz w:val="16"/>
                <w:szCs w:val="16"/>
              </w:rPr>
              <w:t>6.2.1.4.1, 6.2.1.5</w:t>
            </w:r>
          </w:p>
        </w:tc>
        <w:tc>
          <w:tcPr>
            <w:tcW w:w="998" w:type="dxa"/>
          </w:tcPr>
          <w:p w14:paraId="40A998C2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37FB43FD" w14:textId="77777777" w:rsidTr="00585DDF">
        <w:tc>
          <w:tcPr>
            <w:tcW w:w="879" w:type="dxa"/>
          </w:tcPr>
          <w:p w14:paraId="129421EE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57E67277" w14:textId="77777777" w:rsidR="00005829" w:rsidRDefault="00005829" w:rsidP="00585DDF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3EC21240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4304FB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22E1F5" w14:textId="77777777" w:rsidR="00005829" w:rsidRDefault="00005829" w:rsidP="00585DDF">
            <w:r>
              <w:rPr>
                <w:sz w:val="16"/>
                <w:szCs w:val="16"/>
              </w:rPr>
              <w:t>Update of chapter 4 for RF general description</w:t>
            </w:r>
          </w:p>
        </w:tc>
        <w:tc>
          <w:tcPr>
            <w:tcW w:w="517" w:type="dxa"/>
          </w:tcPr>
          <w:p w14:paraId="0943468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F475D0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1589A2E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1FCD06" w14:textId="77777777" w:rsidR="00005829" w:rsidRDefault="00005829" w:rsidP="00585DDF">
            <w:r>
              <w:rPr>
                <w:sz w:val="16"/>
                <w:szCs w:val="16"/>
              </w:rPr>
              <w:t>R5-241810</w:t>
            </w:r>
          </w:p>
        </w:tc>
        <w:tc>
          <w:tcPr>
            <w:tcW w:w="1597" w:type="dxa"/>
          </w:tcPr>
          <w:p w14:paraId="220931C1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5C67308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937E368" w14:textId="77777777" w:rsidR="00005829" w:rsidRDefault="00005829" w:rsidP="00585DD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301BDD08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41A5D846" w14:textId="77777777" w:rsidTr="00585DDF">
        <w:tc>
          <w:tcPr>
            <w:tcW w:w="879" w:type="dxa"/>
          </w:tcPr>
          <w:p w14:paraId="3D6C10B6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75C9DAC0" w14:textId="77777777" w:rsidR="00005829" w:rsidRDefault="00005829" w:rsidP="00585DDF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5BD9E046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7DC641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2B89E1" w14:textId="77777777" w:rsidR="00005829" w:rsidRDefault="00005829" w:rsidP="00585DDF">
            <w:r>
              <w:rPr>
                <w:sz w:val="16"/>
                <w:szCs w:val="16"/>
              </w:rPr>
              <w:t>Update to NTN Add Spurious Emission TC</w:t>
            </w:r>
          </w:p>
        </w:tc>
        <w:tc>
          <w:tcPr>
            <w:tcW w:w="517" w:type="dxa"/>
          </w:tcPr>
          <w:p w14:paraId="15551D2F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4D607F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C7BF2D5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1F913F" w14:textId="77777777" w:rsidR="00005829" w:rsidRDefault="00005829" w:rsidP="00585DDF">
            <w:r>
              <w:rPr>
                <w:sz w:val="16"/>
                <w:szCs w:val="16"/>
              </w:rPr>
              <w:t>R5-242008</w:t>
            </w:r>
          </w:p>
        </w:tc>
        <w:tc>
          <w:tcPr>
            <w:tcW w:w="1597" w:type="dxa"/>
          </w:tcPr>
          <w:p w14:paraId="0813FCC0" w14:textId="77777777" w:rsidR="00005829" w:rsidRDefault="00005829" w:rsidP="00585DD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01D40395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D9A1696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615FD2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721A98B6" w14:textId="77777777" w:rsidTr="00585DDF">
        <w:tc>
          <w:tcPr>
            <w:tcW w:w="879" w:type="dxa"/>
          </w:tcPr>
          <w:p w14:paraId="1266DF3B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0F8EA032" w14:textId="77777777" w:rsidR="00005829" w:rsidRDefault="00005829" w:rsidP="00585DDF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14:paraId="6DA455C2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7AEB23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9B7AB4" w14:textId="77777777" w:rsidR="00005829" w:rsidRDefault="00005829" w:rsidP="00585DDF">
            <w:r>
              <w:rPr>
                <w:sz w:val="16"/>
                <w:szCs w:val="16"/>
              </w:rPr>
              <w:t>Update to NTN General Spurious emission TC</w:t>
            </w:r>
          </w:p>
        </w:tc>
        <w:tc>
          <w:tcPr>
            <w:tcW w:w="517" w:type="dxa"/>
          </w:tcPr>
          <w:p w14:paraId="09BF0ED4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A8A0C7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D2CA9E4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7E6120" w14:textId="77777777" w:rsidR="00005829" w:rsidRDefault="00005829" w:rsidP="00585DDF">
            <w:r>
              <w:rPr>
                <w:sz w:val="16"/>
                <w:szCs w:val="16"/>
              </w:rPr>
              <w:t>R5-242009</w:t>
            </w:r>
          </w:p>
        </w:tc>
        <w:tc>
          <w:tcPr>
            <w:tcW w:w="1597" w:type="dxa"/>
          </w:tcPr>
          <w:p w14:paraId="0C60F101" w14:textId="77777777" w:rsidR="00005829" w:rsidRDefault="00005829" w:rsidP="00585DD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7E0A67E2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04055F7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2ED126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A0F6773" w14:textId="77777777" w:rsidTr="00585DDF">
        <w:tc>
          <w:tcPr>
            <w:tcW w:w="879" w:type="dxa"/>
          </w:tcPr>
          <w:p w14:paraId="01616C57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11860094" w14:textId="77777777" w:rsidR="00005829" w:rsidRDefault="00005829" w:rsidP="00585DDF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 w14:paraId="5CD0DF5E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1607EE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3B1178" w14:textId="77777777" w:rsidR="00005829" w:rsidRDefault="00005829" w:rsidP="00585DDF">
            <w:r>
              <w:rPr>
                <w:sz w:val="16"/>
                <w:szCs w:val="16"/>
              </w:rPr>
              <w:t>Updates to NTN Spur emission UE Coex</w:t>
            </w:r>
          </w:p>
        </w:tc>
        <w:tc>
          <w:tcPr>
            <w:tcW w:w="517" w:type="dxa"/>
          </w:tcPr>
          <w:p w14:paraId="311A2AE5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EC683C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F67A5D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6529727" w14:textId="77777777" w:rsidR="00005829" w:rsidRDefault="00005829" w:rsidP="00585DDF">
            <w:r>
              <w:rPr>
                <w:sz w:val="16"/>
                <w:szCs w:val="16"/>
              </w:rPr>
              <w:t>R5-242010</w:t>
            </w:r>
          </w:p>
        </w:tc>
        <w:tc>
          <w:tcPr>
            <w:tcW w:w="1597" w:type="dxa"/>
          </w:tcPr>
          <w:p w14:paraId="197D8FC8" w14:textId="77777777" w:rsidR="00005829" w:rsidRDefault="00005829" w:rsidP="00585DD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0101B29E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92E0B66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782425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562B774" w14:textId="77777777" w:rsidTr="00585DDF">
        <w:tc>
          <w:tcPr>
            <w:tcW w:w="879" w:type="dxa"/>
          </w:tcPr>
          <w:p w14:paraId="7C006F9B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37C67C6E" w14:textId="77777777" w:rsidR="00005829" w:rsidRDefault="00005829" w:rsidP="00585DDF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54A049D2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3CF088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E452D1" w14:textId="77777777" w:rsidR="00005829" w:rsidRDefault="00005829" w:rsidP="00585DDF">
            <w:r>
              <w:rPr>
                <w:sz w:val="16"/>
                <w:szCs w:val="16"/>
              </w:rPr>
              <w:t>Update to NTN Tx Intermod TC</w:t>
            </w:r>
          </w:p>
        </w:tc>
        <w:tc>
          <w:tcPr>
            <w:tcW w:w="517" w:type="dxa"/>
          </w:tcPr>
          <w:p w14:paraId="624A0BB8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B06BFB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42B69BC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83F3D8" w14:textId="77777777" w:rsidR="00005829" w:rsidRDefault="00005829" w:rsidP="00585DDF">
            <w:r>
              <w:rPr>
                <w:sz w:val="16"/>
                <w:szCs w:val="16"/>
              </w:rPr>
              <w:t>R5-242011</w:t>
            </w:r>
          </w:p>
        </w:tc>
        <w:tc>
          <w:tcPr>
            <w:tcW w:w="1597" w:type="dxa"/>
          </w:tcPr>
          <w:p w14:paraId="312E4ED5" w14:textId="77777777" w:rsidR="00005829" w:rsidRDefault="00005829" w:rsidP="00585DDF">
            <w:r>
              <w:rPr>
                <w:sz w:val="16"/>
                <w:szCs w:val="16"/>
              </w:rPr>
              <w:t>Qualcomm Technologies Ireland, ZTE</w:t>
            </w:r>
          </w:p>
        </w:tc>
        <w:tc>
          <w:tcPr>
            <w:tcW w:w="1122" w:type="dxa"/>
          </w:tcPr>
          <w:p w14:paraId="5892FF0B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A4F35A5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C9BCF3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2CD81F6" w14:textId="77777777" w:rsidTr="00585DDF">
        <w:tc>
          <w:tcPr>
            <w:tcW w:w="879" w:type="dxa"/>
          </w:tcPr>
          <w:p w14:paraId="2724BCAD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47670307" w14:textId="77777777" w:rsidR="00005829" w:rsidRDefault="00005829" w:rsidP="00585DDF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55EBF6A3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61B5E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8C9EA9" w14:textId="77777777" w:rsidR="00005829" w:rsidRDefault="00005829" w:rsidP="00585DDF">
            <w:r>
              <w:rPr>
                <w:sz w:val="16"/>
                <w:szCs w:val="16"/>
              </w:rPr>
              <w:t>Update to NTN Annex F MU TT</w:t>
            </w:r>
          </w:p>
        </w:tc>
        <w:tc>
          <w:tcPr>
            <w:tcW w:w="517" w:type="dxa"/>
          </w:tcPr>
          <w:p w14:paraId="28AF8C44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4E27E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D91FB26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45CD8EA" w14:textId="77777777" w:rsidR="00005829" w:rsidRDefault="00005829" w:rsidP="00585DDF">
            <w:r>
              <w:rPr>
                <w:sz w:val="16"/>
                <w:szCs w:val="16"/>
              </w:rPr>
              <w:t>R5-242012</w:t>
            </w:r>
          </w:p>
        </w:tc>
        <w:tc>
          <w:tcPr>
            <w:tcW w:w="1597" w:type="dxa"/>
          </w:tcPr>
          <w:p w14:paraId="38FA695E" w14:textId="77777777" w:rsidR="00005829" w:rsidRDefault="00005829" w:rsidP="00585DD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79A90540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43B5ABD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14F37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6BA692A0" w14:textId="77777777" w:rsidTr="00585DDF">
        <w:tc>
          <w:tcPr>
            <w:tcW w:w="879" w:type="dxa"/>
          </w:tcPr>
          <w:p w14:paraId="60FF90C2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47614CE0" w14:textId="77777777" w:rsidR="00005829" w:rsidRDefault="00005829" w:rsidP="00585DDF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7ACF0483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ED1F4E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D6EE26" w14:textId="77777777" w:rsidR="00005829" w:rsidRDefault="00005829" w:rsidP="00585DDF">
            <w:r>
              <w:rPr>
                <w:sz w:val="16"/>
                <w:szCs w:val="16"/>
              </w:rPr>
              <w:t>Update to PDSCH Mapping Type A test case for Satellite Access</w:t>
            </w:r>
          </w:p>
        </w:tc>
        <w:tc>
          <w:tcPr>
            <w:tcW w:w="517" w:type="dxa"/>
          </w:tcPr>
          <w:p w14:paraId="097AD032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91BDF8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D31A896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1D65FF" w14:textId="77777777" w:rsidR="00005829" w:rsidRDefault="00005829" w:rsidP="00585DDF">
            <w:r>
              <w:rPr>
                <w:sz w:val="16"/>
                <w:szCs w:val="16"/>
              </w:rPr>
              <w:t>R5-241148</w:t>
            </w:r>
          </w:p>
        </w:tc>
        <w:tc>
          <w:tcPr>
            <w:tcW w:w="1597" w:type="dxa"/>
          </w:tcPr>
          <w:p w14:paraId="43DEC9DE" w14:textId="77777777" w:rsidR="00005829" w:rsidRDefault="00005829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54F32882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0F65DB6C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9F69B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0B33E675" w14:textId="77777777" w:rsidTr="00585DDF">
        <w:tc>
          <w:tcPr>
            <w:tcW w:w="879" w:type="dxa"/>
          </w:tcPr>
          <w:p w14:paraId="7053F078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5F3D1E9B" w14:textId="77777777" w:rsidR="00005829" w:rsidRDefault="00005829" w:rsidP="00585DDF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46CC199E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FF9F2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89BCCA" w14:textId="77777777" w:rsidR="00005829" w:rsidRDefault="00005829" w:rsidP="00585DDF">
            <w:r>
              <w:rPr>
                <w:sz w:val="16"/>
                <w:szCs w:val="16"/>
              </w:rPr>
              <w:t>General updates to RF NTN clauses</w:t>
            </w:r>
          </w:p>
        </w:tc>
        <w:tc>
          <w:tcPr>
            <w:tcW w:w="517" w:type="dxa"/>
          </w:tcPr>
          <w:p w14:paraId="721C6380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2228B3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78036F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C976B2" w14:textId="77777777" w:rsidR="00005829" w:rsidRDefault="00005829" w:rsidP="00585DDF">
            <w:r>
              <w:rPr>
                <w:sz w:val="16"/>
                <w:szCs w:val="16"/>
              </w:rPr>
              <w:t>R5-241149</w:t>
            </w:r>
          </w:p>
        </w:tc>
        <w:tc>
          <w:tcPr>
            <w:tcW w:w="1597" w:type="dxa"/>
          </w:tcPr>
          <w:p w14:paraId="57DB8A1E" w14:textId="77777777" w:rsidR="00005829" w:rsidRDefault="00005829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1C4E79B1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099F3825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39A9CD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0DC34EB" w14:textId="77777777" w:rsidTr="00585DDF">
        <w:tc>
          <w:tcPr>
            <w:tcW w:w="879" w:type="dxa"/>
          </w:tcPr>
          <w:p w14:paraId="611CC6D5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2804B94A" w14:textId="77777777" w:rsidR="00005829" w:rsidRDefault="00005829" w:rsidP="00585DDF"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 w14:paraId="5845128A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E51CFC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95DC1F" w14:textId="77777777" w:rsidR="00005829" w:rsidRDefault="00005829" w:rsidP="00585DDF">
            <w:r>
              <w:rPr>
                <w:sz w:val="16"/>
                <w:szCs w:val="16"/>
              </w:rPr>
              <w:t>Splitting the NR NTN frequency error test case</w:t>
            </w:r>
          </w:p>
        </w:tc>
        <w:tc>
          <w:tcPr>
            <w:tcW w:w="517" w:type="dxa"/>
          </w:tcPr>
          <w:p w14:paraId="0C2A4C62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C10B24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1D53F1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E32FF9" w14:textId="77777777" w:rsidR="00005829" w:rsidRDefault="00005829" w:rsidP="00585DDF">
            <w:r>
              <w:rPr>
                <w:sz w:val="16"/>
                <w:szCs w:val="16"/>
              </w:rPr>
              <w:t>R5-242013</w:t>
            </w:r>
          </w:p>
        </w:tc>
        <w:tc>
          <w:tcPr>
            <w:tcW w:w="1597" w:type="dxa"/>
          </w:tcPr>
          <w:p w14:paraId="62B447A3" w14:textId="77777777" w:rsidR="00005829" w:rsidRDefault="00005829" w:rsidP="00585DDF">
            <w:r>
              <w:rPr>
                <w:sz w:val="16"/>
                <w:szCs w:val="16"/>
              </w:rPr>
              <w:t>ROHDE &amp; SCHWARZ, Keysight Technologies UK Ltd, ZTE Corporation</w:t>
            </w:r>
          </w:p>
        </w:tc>
        <w:tc>
          <w:tcPr>
            <w:tcW w:w="1122" w:type="dxa"/>
          </w:tcPr>
          <w:p w14:paraId="392D2370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3B556C2" w14:textId="77777777" w:rsidR="00005829" w:rsidRDefault="00005829" w:rsidP="00585DDF">
            <w:r>
              <w:rPr>
                <w:sz w:val="16"/>
                <w:szCs w:val="16"/>
              </w:rPr>
              <w:t>6.4.1, 6.4.1_1 (new), 6.4.1_2 (new)F.1.2, F.3.2</w:t>
            </w:r>
          </w:p>
        </w:tc>
        <w:tc>
          <w:tcPr>
            <w:tcW w:w="998" w:type="dxa"/>
          </w:tcPr>
          <w:p w14:paraId="2ECE0680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38.522 CR 0400 ; TS/TR ... CR ... </w:t>
            </w:r>
          </w:p>
        </w:tc>
      </w:tr>
      <w:tr w:rsidR="00005829" w14:paraId="2E1FCABE" w14:textId="77777777" w:rsidTr="00585DDF">
        <w:tc>
          <w:tcPr>
            <w:tcW w:w="879" w:type="dxa"/>
          </w:tcPr>
          <w:p w14:paraId="0AE6DBBD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55889642" w14:textId="77777777" w:rsidR="00005829" w:rsidRDefault="00005829" w:rsidP="00585DDF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73F94F72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69B0B7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AD3052" w14:textId="77777777" w:rsidR="00005829" w:rsidRDefault="00005829" w:rsidP="00585DDF">
            <w:r>
              <w:rPr>
                <w:sz w:val="16"/>
                <w:szCs w:val="16"/>
              </w:rPr>
              <w:t>UL RMCs updates for NR NTN</w:t>
            </w:r>
          </w:p>
        </w:tc>
        <w:tc>
          <w:tcPr>
            <w:tcW w:w="517" w:type="dxa"/>
          </w:tcPr>
          <w:p w14:paraId="4A23C3CF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1BA627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4C20ABA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222BE7" w14:textId="77777777" w:rsidR="00005829" w:rsidRDefault="00005829" w:rsidP="00585DDF">
            <w:r>
              <w:rPr>
                <w:sz w:val="16"/>
                <w:szCs w:val="16"/>
              </w:rPr>
              <w:t>R5-242018</w:t>
            </w:r>
          </w:p>
        </w:tc>
        <w:tc>
          <w:tcPr>
            <w:tcW w:w="1597" w:type="dxa"/>
          </w:tcPr>
          <w:p w14:paraId="00FB2ED0" w14:textId="77777777" w:rsidR="00005829" w:rsidRDefault="00005829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F3F98A3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05CF6C1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72D9F2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EEEA47C" w14:textId="77777777" w:rsidTr="00585DDF">
        <w:tc>
          <w:tcPr>
            <w:tcW w:w="879" w:type="dxa"/>
          </w:tcPr>
          <w:p w14:paraId="14B1ACD9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7F40CD4B" w14:textId="77777777" w:rsidR="00005829" w:rsidRDefault="00005829" w:rsidP="00585DDF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 w14:paraId="7410B13D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6C647A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5764C7" w14:textId="77777777" w:rsidR="00005829" w:rsidRDefault="00005829" w:rsidP="00585DDF">
            <w:r>
              <w:rPr>
                <w:sz w:val="16"/>
                <w:szCs w:val="16"/>
              </w:rPr>
              <w:t>Updates to NR NTN Minimum output power test</w:t>
            </w:r>
          </w:p>
        </w:tc>
        <w:tc>
          <w:tcPr>
            <w:tcW w:w="517" w:type="dxa"/>
          </w:tcPr>
          <w:p w14:paraId="7FC1F29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83A16E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AD4E370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425F76F" w14:textId="77777777" w:rsidR="00005829" w:rsidRDefault="00005829" w:rsidP="00585DDF">
            <w:r>
              <w:rPr>
                <w:sz w:val="16"/>
                <w:szCs w:val="16"/>
              </w:rPr>
              <w:t>R5-241396</w:t>
            </w:r>
          </w:p>
        </w:tc>
        <w:tc>
          <w:tcPr>
            <w:tcW w:w="1597" w:type="dxa"/>
          </w:tcPr>
          <w:p w14:paraId="7F923C8E" w14:textId="77777777" w:rsidR="00005829" w:rsidRDefault="00005829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82A0E9F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07FA720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3B6DC2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85224D3" w14:textId="77777777" w:rsidTr="00585DDF">
        <w:tc>
          <w:tcPr>
            <w:tcW w:w="879" w:type="dxa"/>
          </w:tcPr>
          <w:p w14:paraId="6429105F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1665F8DC" w14:textId="77777777" w:rsidR="00005829" w:rsidRDefault="00005829" w:rsidP="00585DDF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6108DC6C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FD068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F06D71" w14:textId="77777777" w:rsidR="00005829" w:rsidRDefault="00005829" w:rsidP="00585DDF">
            <w:r>
              <w:rPr>
                <w:sz w:val="16"/>
                <w:szCs w:val="16"/>
              </w:rPr>
              <w:t>Updates to NR NTN Transmit OFF power test</w:t>
            </w:r>
          </w:p>
        </w:tc>
        <w:tc>
          <w:tcPr>
            <w:tcW w:w="517" w:type="dxa"/>
          </w:tcPr>
          <w:p w14:paraId="36A3605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B2DC38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CB70D2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581B0CC" w14:textId="77777777" w:rsidR="00005829" w:rsidRDefault="00005829" w:rsidP="00585DDF">
            <w:r>
              <w:rPr>
                <w:sz w:val="16"/>
                <w:szCs w:val="16"/>
              </w:rPr>
              <w:t>R5-241397</w:t>
            </w:r>
          </w:p>
        </w:tc>
        <w:tc>
          <w:tcPr>
            <w:tcW w:w="1597" w:type="dxa"/>
          </w:tcPr>
          <w:p w14:paraId="7B684B16" w14:textId="77777777" w:rsidR="00005829" w:rsidRDefault="00005829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B15880C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4111458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4641AC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80CB641" w14:textId="77777777" w:rsidTr="00585DDF">
        <w:tc>
          <w:tcPr>
            <w:tcW w:w="879" w:type="dxa"/>
          </w:tcPr>
          <w:p w14:paraId="425B751D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49A8B7CB" w14:textId="77777777" w:rsidR="00005829" w:rsidRDefault="00005829" w:rsidP="00585DDF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689FD3EA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91AACC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523871" w14:textId="77777777" w:rsidR="00005829" w:rsidRDefault="00005829" w:rsidP="00585DDF">
            <w:r>
              <w:rPr>
                <w:sz w:val="16"/>
                <w:szCs w:val="16"/>
              </w:rPr>
              <w:t>Updates to NR NTN Maximum Input Level test</w:t>
            </w:r>
          </w:p>
        </w:tc>
        <w:tc>
          <w:tcPr>
            <w:tcW w:w="517" w:type="dxa"/>
          </w:tcPr>
          <w:p w14:paraId="464C02D8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15F05B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DB2D5B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BE5EBE" w14:textId="77777777" w:rsidR="00005829" w:rsidRDefault="00005829" w:rsidP="00585DDF">
            <w:r>
              <w:rPr>
                <w:sz w:val="16"/>
                <w:szCs w:val="16"/>
              </w:rPr>
              <w:t>R5-241398</w:t>
            </w:r>
          </w:p>
        </w:tc>
        <w:tc>
          <w:tcPr>
            <w:tcW w:w="1597" w:type="dxa"/>
          </w:tcPr>
          <w:p w14:paraId="324589F3" w14:textId="77777777" w:rsidR="00005829" w:rsidRDefault="00005829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0C9EA79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D34EA77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13AE27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8FD697D" w14:textId="77777777" w:rsidTr="00585DDF">
        <w:tc>
          <w:tcPr>
            <w:tcW w:w="879" w:type="dxa"/>
          </w:tcPr>
          <w:p w14:paraId="2AB8BC46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0C1BA00D" w14:textId="77777777" w:rsidR="00005829" w:rsidRDefault="00005829" w:rsidP="00585DDF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 w14:paraId="1AD7C54D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B8E5C0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52DB3A" w14:textId="77777777" w:rsidR="00005829" w:rsidRDefault="00005829" w:rsidP="00585DDF">
            <w:r>
              <w:rPr>
                <w:sz w:val="16"/>
                <w:szCs w:val="16"/>
              </w:rPr>
              <w:t>Updates to NTN TC 6.3.3 on Tx on-off time mask</w:t>
            </w:r>
          </w:p>
        </w:tc>
        <w:tc>
          <w:tcPr>
            <w:tcW w:w="517" w:type="dxa"/>
          </w:tcPr>
          <w:p w14:paraId="07B1302B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918AE8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18AC35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74D15F" w14:textId="77777777" w:rsidR="00005829" w:rsidRDefault="00005829" w:rsidP="00585DDF">
            <w:r>
              <w:rPr>
                <w:sz w:val="16"/>
                <w:szCs w:val="16"/>
              </w:rPr>
              <w:t>R5-241440</w:t>
            </w:r>
          </w:p>
        </w:tc>
        <w:tc>
          <w:tcPr>
            <w:tcW w:w="1597" w:type="dxa"/>
          </w:tcPr>
          <w:p w14:paraId="63911196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4F5C8CDF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2C9517A3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B88CC6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552F9E96" w14:textId="77777777" w:rsidTr="00585DDF">
        <w:tc>
          <w:tcPr>
            <w:tcW w:w="879" w:type="dxa"/>
          </w:tcPr>
          <w:p w14:paraId="6CC4A711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4F4A1C07" w14:textId="77777777" w:rsidR="00005829" w:rsidRDefault="00005829" w:rsidP="00585DDF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69222543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FC6AAF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959244" w14:textId="77777777" w:rsidR="00005829" w:rsidRDefault="00005829" w:rsidP="00585DDF">
            <w:r>
              <w:rPr>
                <w:sz w:val="16"/>
                <w:szCs w:val="16"/>
              </w:rPr>
              <w:t>Updates to NTN TC 6.5.2.2 on Spectrum emission mask</w:t>
            </w:r>
          </w:p>
        </w:tc>
        <w:tc>
          <w:tcPr>
            <w:tcW w:w="517" w:type="dxa"/>
          </w:tcPr>
          <w:p w14:paraId="00191A9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1EBFB1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CACCE2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6DA860" w14:textId="77777777" w:rsidR="00005829" w:rsidRDefault="00005829" w:rsidP="00585DDF">
            <w:r>
              <w:rPr>
                <w:sz w:val="16"/>
                <w:szCs w:val="16"/>
              </w:rPr>
              <w:t>R5-241441</w:t>
            </w:r>
          </w:p>
        </w:tc>
        <w:tc>
          <w:tcPr>
            <w:tcW w:w="1597" w:type="dxa"/>
          </w:tcPr>
          <w:p w14:paraId="45E14E88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6F8E815C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9058AF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B169A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09F7E1E3" w14:textId="77777777" w:rsidTr="00585DDF">
        <w:tc>
          <w:tcPr>
            <w:tcW w:w="879" w:type="dxa"/>
          </w:tcPr>
          <w:p w14:paraId="1EE3B5D6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20C3A850" w14:textId="77777777" w:rsidR="00005829" w:rsidRDefault="00005829" w:rsidP="00585DDF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14:paraId="0D1CC92D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5E7B1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A526F4" w14:textId="77777777" w:rsidR="00005829" w:rsidRDefault="00005829" w:rsidP="00585DDF">
            <w:r>
              <w:rPr>
                <w:sz w:val="16"/>
                <w:szCs w:val="16"/>
              </w:rPr>
              <w:t>Updates to NTN TC 6.5.2.4  on ACLR</w:t>
            </w:r>
          </w:p>
        </w:tc>
        <w:tc>
          <w:tcPr>
            <w:tcW w:w="517" w:type="dxa"/>
          </w:tcPr>
          <w:p w14:paraId="75D4334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C14147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8F22A1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44AFE1" w14:textId="77777777" w:rsidR="00005829" w:rsidRDefault="00005829" w:rsidP="00585DDF">
            <w:r>
              <w:rPr>
                <w:sz w:val="16"/>
                <w:szCs w:val="16"/>
              </w:rPr>
              <w:t>R5-241442</w:t>
            </w:r>
          </w:p>
        </w:tc>
        <w:tc>
          <w:tcPr>
            <w:tcW w:w="1597" w:type="dxa"/>
          </w:tcPr>
          <w:p w14:paraId="2F1C458C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6AA4DA88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516088F8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736BB4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739C784" w14:textId="77777777" w:rsidTr="00585DDF">
        <w:tc>
          <w:tcPr>
            <w:tcW w:w="879" w:type="dxa"/>
          </w:tcPr>
          <w:p w14:paraId="05A180EF" w14:textId="77777777" w:rsidR="00005829" w:rsidRDefault="00005829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FDBFE88" w14:textId="77777777" w:rsidR="00005829" w:rsidRDefault="00005829" w:rsidP="00585DDF">
            <w:r>
              <w:rPr>
                <w:sz w:val="16"/>
                <w:szCs w:val="16"/>
              </w:rPr>
              <w:t>0374</w:t>
            </w:r>
          </w:p>
        </w:tc>
        <w:tc>
          <w:tcPr>
            <w:tcW w:w="517" w:type="dxa"/>
          </w:tcPr>
          <w:p w14:paraId="55C0799A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05ECC0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58597F" w14:textId="77777777" w:rsidR="00005829" w:rsidRDefault="00005829" w:rsidP="00585DDF">
            <w:r>
              <w:rPr>
                <w:sz w:val="16"/>
                <w:szCs w:val="16"/>
              </w:rPr>
              <w:t>Update of Applicability and Additional Information of RF conformance test cases for Satellite Access</w:t>
            </w:r>
          </w:p>
        </w:tc>
        <w:tc>
          <w:tcPr>
            <w:tcW w:w="517" w:type="dxa"/>
          </w:tcPr>
          <w:p w14:paraId="126E0527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C85C80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914EE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8BBFF1" w14:textId="77777777" w:rsidR="00005829" w:rsidRDefault="00005829" w:rsidP="00585DDF">
            <w:r>
              <w:rPr>
                <w:sz w:val="16"/>
                <w:szCs w:val="16"/>
              </w:rPr>
              <w:t>R5-241910</w:t>
            </w:r>
          </w:p>
        </w:tc>
        <w:tc>
          <w:tcPr>
            <w:tcW w:w="1597" w:type="dxa"/>
          </w:tcPr>
          <w:p w14:paraId="574F4EDA" w14:textId="77777777" w:rsidR="00005829" w:rsidRDefault="00005829" w:rsidP="00585DDF">
            <w:r>
              <w:rPr>
                <w:sz w:val="16"/>
                <w:szCs w:val="16"/>
              </w:rPr>
              <w:t>CAICT, ROHDE &amp; SCHWARZ, Keysight Technologies UK Ltd, Apple Benelux B.V., QUALCOMM Europe Inc. - Italy</w:t>
            </w:r>
          </w:p>
        </w:tc>
        <w:tc>
          <w:tcPr>
            <w:tcW w:w="1122" w:type="dxa"/>
          </w:tcPr>
          <w:p w14:paraId="1890D3EB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071EA63B" w14:textId="77777777" w:rsidR="00005829" w:rsidRDefault="00005829" w:rsidP="00585DDF">
            <w:r>
              <w:rPr>
                <w:sz w:val="16"/>
                <w:szCs w:val="16"/>
              </w:rPr>
              <w:t>4.0, 4.3</w:t>
            </w:r>
          </w:p>
        </w:tc>
        <w:tc>
          <w:tcPr>
            <w:tcW w:w="998" w:type="dxa"/>
          </w:tcPr>
          <w:p w14:paraId="3DDBE054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 38.508-2 CR 0580; TS/TR ... CR ... </w:t>
            </w:r>
          </w:p>
        </w:tc>
      </w:tr>
      <w:tr w:rsidR="00005829" w14:paraId="7561B31E" w14:textId="77777777" w:rsidTr="00585DDF">
        <w:tc>
          <w:tcPr>
            <w:tcW w:w="879" w:type="dxa"/>
          </w:tcPr>
          <w:p w14:paraId="3EA7D3FE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77C843A" w14:textId="77777777" w:rsidR="00005829" w:rsidRDefault="00005829" w:rsidP="00585DDF">
            <w:r>
              <w:rPr>
                <w:sz w:val="16"/>
                <w:szCs w:val="16"/>
              </w:rPr>
              <w:t>4265</w:t>
            </w:r>
          </w:p>
        </w:tc>
        <w:tc>
          <w:tcPr>
            <w:tcW w:w="517" w:type="dxa"/>
          </w:tcPr>
          <w:p w14:paraId="0EE96D74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18C073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9BD64A" w14:textId="77777777" w:rsidR="00005829" w:rsidRDefault="00005829" w:rsidP="00585DDF">
            <w:r>
              <w:rPr>
                <w:sz w:val="16"/>
                <w:szCs w:val="16"/>
              </w:rPr>
              <w:t>Addition of NR-NTN / PLMN selection / Periodic reselection / MinimumPeriodicSearchTimer test case</w:t>
            </w:r>
          </w:p>
        </w:tc>
        <w:tc>
          <w:tcPr>
            <w:tcW w:w="517" w:type="dxa"/>
          </w:tcPr>
          <w:p w14:paraId="1178BEE9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40A4F1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B04A983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E7D902" w14:textId="77777777" w:rsidR="00005829" w:rsidRDefault="00005829" w:rsidP="00585DDF">
            <w:r>
              <w:rPr>
                <w:sz w:val="16"/>
                <w:szCs w:val="16"/>
              </w:rPr>
              <w:t>R5-241566</w:t>
            </w:r>
          </w:p>
        </w:tc>
        <w:tc>
          <w:tcPr>
            <w:tcW w:w="1597" w:type="dxa"/>
          </w:tcPr>
          <w:p w14:paraId="157D1A70" w14:textId="77777777" w:rsidR="00005829" w:rsidRDefault="00005829" w:rsidP="00585DD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7B6C0623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A34698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C1EB03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9F2EFB1" w14:textId="77777777" w:rsidTr="00585DDF">
        <w:tc>
          <w:tcPr>
            <w:tcW w:w="879" w:type="dxa"/>
          </w:tcPr>
          <w:p w14:paraId="40218EB8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26CF665" w14:textId="77777777" w:rsidR="00005829" w:rsidRDefault="00005829" w:rsidP="00585DDF">
            <w:r>
              <w:rPr>
                <w:sz w:val="16"/>
                <w:szCs w:val="16"/>
              </w:rPr>
              <w:t>4266</w:t>
            </w:r>
          </w:p>
        </w:tc>
        <w:tc>
          <w:tcPr>
            <w:tcW w:w="517" w:type="dxa"/>
          </w:tcPr>
          <w:p w14:paraId="09355A76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DC0535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C09FC4" w14:textId="77777777" w:rsidR="00005829" w:rsidRDefault="00005829" w:rsidP="00585DDF">
            <w:r>
              <w:rPr>
                <w:sz w:val="16"/>
                <w:szCs w:val="16"/>
              </w:rPr>
              <w:t>Updates to cell configuration for NTN / GNSS position reporting / reject cause #78 "PLMN not allowed to operate at the present UE location" test case</w:t>
            </w:r>
          </w:p>
        </w:tc>
        <w:tc>
          <w:tcPr>
            <w:tcW w:w="517" w:type="dxa"/>
          </w:tcPr>
          <w:p w14:paraId="2DBDF00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AF185C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A46620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2A9F5F" w14:textId="77777777" w:rsidR="00005829" w:rsidRDefault="00005829" w:rsidP="00585DDF">
            <w:r>
              <w:rPr>
                <w:sz w:val="16"/>
                <w:szCs w:val="16"/>
              </w:rPr>
              <w:t>R5-241567</w:t>
            </w:r>
          </w:p>
        </w:tc>
        <w:tc>
          <w:tcPr>
            <w:tcW w:w="1597" w:type="dxa"/>
          </w:tcPr>
          <w:p w14:paraId="5330E5A3" w14:textId="77777777" w:rsidR="00005829" w:rsidRDefault="00005829" w:rsidP="00585DD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15E68E29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8E87C9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012B9D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682331A4" w14:textId="77777777" w:rsidTr="00585DDF">
        <w:tc>
          <w:tcPr>
            <w:tcW w:w="879" w:type="dxa"/>
          </w:tcPr>
          <w:p w14:paraId="37E221FB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93E7B5D" w14:textId="77777777" w:rsidR="00005829" w:rsidRDefault="00005829" w:rsidP="00585DDF">
            <w:r>
              <w:rPr>
                <w:sz w:val="16"/>
                <w:szCs w:val="16"/>
              </w:rPr>
              <w:t>4268</w:t>
            </w:r>
          </w:p>
        </w:tc>
        <w:tc>
          <w:tcPr>
            <w:tcW w:w="517" w:type="dxa"/>
          </w:tcPr>
          <w:p w14:paraId="6D0F8F2D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F49CE0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32E3AA" w14:textId="77777777" w:rsidR="00005829" w:rsidRDefault="00005829" w:rsidP="00585DDF">
            <w:r>
              <w:rPr>
                <w:sz w:val="16"/>
                <w:szCs w:val="16"/>
              </w:rPr>
              <w:t>Addition of NTN / Mobility registration update / supported TACs not part of UE registration area</w:t>
            </w:r>
          </w:p>
        </w:tc>
        <w:tc>
          <w:tcPr>
            <w:tcW w:w="517" w:type="dxa"/>
          </w:tcPr>
          <w:p w14:paraId="5A54C3A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E1CD49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18D1C2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D7E95BB" w14:textId="77777777" w:rsidR="00005829" w:rsidRDefault="00005829" w:rsidP="00585DDF">
            <w:r>
              <w:rPr>
                <w:sz w:val="16"/>
                <w:szCs w:val="16"/>
              </w:rPr>
              <w:t>R5-241568</w:t>
            </w:r>
          </w:p>
        </w:tc>
        <w:tc>
          <w:tcPr>
            <w:tcW w:w="1597" w:type="dxa"/>
          </w:tcPr>
          <w:p w14:paraId="0C4312E9" w14:textId="77777777" w:rsidR="00005829" w:rsidRDefault="00005829" w:rsidP="00585DD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04391E4F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E4C6FE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6CC089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08044A37" w14:textId="77777777" w:rsidTr="00585DDF">
        <w:tc>
          <w:tcPr>
            <w:tcW w:w="879" w:type="dxa"/>
          </w:tcPr>
          <w:p w14:paraId="293453BF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77D80D4" w14:textId="77777777" w:rsidR="00005829" w:rsidRDefault="00005829" w:rsidP="00585DDF">
            <w:r>
              <w:rPr>
                <w:sz w:val="16"/>
                <w:szCs w:val="16"/>
              </w:rPr>
              <w:t>4272</w:t>
            </w:r>
          </w:p>
        </w:tc>
        <w:tc>
          <w:tcPr>
            <w:tcW w:w="517" w:type="dxa"/>
          </w:tcPr>
          <w:p w14:paraId="04C438EF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C8DC39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B567C7" w14:textId="77777777" w:rsidR="00005829" w:rsidRDefault="00005829" w:rsidP="00585DDF">
            <w:r>
              <w:rPr>
                <w:sz w:val="16"/>
                <w:szCs w:val="16"/>
              </w:rPr>
              <w:t>Introduction of new NR NTN RRC TC for Event D1</w:t>
            </w:r>
          </w:p>
        </w:tc>
        <w:tc>
          <w:tcPr>
            <w:tcW w:w="517" w:type="dxa"/>
          </w:tcPr>
          <w:p w14:paraId="545AF484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6340C6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AB8B715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548196" w14:textId="77777777" w:rsidR="00005829" w:rsidRDefault="00005829" w:rsidP="00585DDF">
            <w:r>
              <w:rPr>
                <w:sz w:val="16"/>
                <w:szCs w:val="16"/>
              </w:rPr>
              <w:t>R5-241569</w:t>
            </w:r>
          </w:p>
        </w:tc>
        <w:tc>
          <w:tcPr>
            <w:tcW w:w="1597" w:type="dxa"/>
          </w:tcPr>
          <w:p w14:paraId="53FC32FB" w14:textId="77777777" w:rsidR="00005829" w:rsidRDefault="00005829" w:rsidP="00585DDF">
            <w:r>
              <w:rPr>
                <w:sz w:val="16"/>
                <w:szCs w:val="16"/>
              </w:rPr>
              <w:t>Qualcomm CDMA Technologies,</w:t>
            </w:r>
          </w:p>
        </w:tc>
        <w:tc>
          <w:tcPr>
            <w:tcW w:w="1122" w:type="dxa"/>
          </w:tcPr>
          <w:p w14:paraId="0D3C98B6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8BB2334" w14:textId="77777777" w:rsidR="00005829" w:rsidRDefault="00005829" w:rsidP="00585DDF">
            <w:r>
              <w:rPr>
                <w:sz w:val="16"/>
                <w:szCs w:val="16"/>
              </w:rPr>
              <w:t>New</w:t>
            </w:r>
          </w:p>
        </w:tc>
        <w:tc>
          <w:tcPr>
            <w:tcW w:w="998" w:type="dxa"/>
          </w:tcPr>
          <w:p w14:paraId="6E427EB8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38.523-2 CR 0422; TS/TR ... CR ... </w:t>
            </w:r>
          </w:p>
        </w:tc>
      </w:tr>
      <w:tr w:rsidR="00005829" w14:paraId="69F73DC5" w14:textId="77777777" w:rsidTr="00585DDF">
        <w:tc>
          <w:tcPr>
            <w:tcW w:w="879" w:type="dxa"/>
          </w:tcPr>
          <w:p w14:paraId="279FCCB7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87D4CD1" w14:textId="77777777" w:rsidR="00005829" w:rsidRDefault="00005829" w:rsidP="00585DDF">
            <w:r>
              <w:rPr>
                <w:sz w:val="16"/>
                <w:szCs w:val="16"/>
              </w:rPr>
              <w:t>4280</w:t>
            </w:r>
          </w:p>
        </w:tc>
        <w:tc>
          <w:tcPr>
            <w:tcW w:w="517" w:type="dxa"/>
          </w:tcPr>
          <w:p w14:paraId="39F8BA94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1A92A4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784D03" w14:textId="77777777" w:rsidR="00005829" w:rsidRDefault="00005829" w:rsidP="00585DDF">
            <w:r>
              <w:rPr>
                <w:sz w:val="16"/>
                <w:szCs w:val="16"/>
              </w:rPr>
              <w:t>Addition of new NR NTN MAC TA reporting test case</w:t>
            </w:r>
          </w:p>
        </w:tc>
        <w:tc>
          <w:tcPr>
            <w:tcW w:w="517" w:type="dxa"/>
          </w:tcPr>
          <w:p w14:paraId="662F1EBD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BB30C5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04AD5EE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1FDAF33" w14:textId="77777777" w:rsidR="00005829" w:rsidRDefault="00005829" w:rsidP="00585DDF">
            <w:r>
              <w:rPr>
                <w:sz w:val="16"/>
                <w:szCs w:val="16"/>
              </w:rPr>
              <w:t>R5-240985</w:t>
            </w:r>
          </w:p>
        </w:tc>
        <w:tc>
          <w:tcPr>
            <w:tcW w:w="1597" w:type="dxa"/>
          </w:tcPr>
          <w:p w14:paraId="0C372A06" w14:textId="77777777" w:rsidR="00005829" w:rsidRDefault="00005829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B53D8A9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AAB92E1" w14:textId="77777777" w:rsidR="00005829" w:rsidRDefault="00005829" w:rsidP="00585DDF">
            <w:r>
              <w:rPr>
                <w:sz w:val="16"/>
                <w:szCs w:val="16"/>
              </w:rPr>
              <w:t>7.1.1.10.4 (New)</w:t>
            </w:r>
          </w:p>
        </w:tc>
        <w:tc>
          <w:tcPr>
            <w:tcW w:w="998" w:type="dxa"/>
          </w:tcPr>
          <w:p w14:paraId="432E8027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38.523-2 CR 0445 TS 38.508-2 CR 0597; TS/TR ... CR ... </w:t>
            </w:r>
          </w:p>
        </w:tc>
      </w:tr>
      <w:tr w:rsidR="00005829" w14:paraId="4E75A85B" w14:textId="77777777" w:rsidTr="00585DDF">
        <w:tc>
          <w:tcPr>
            <w:tcW w:w="879" w:type="dxa"/>
          </w:tcPr>
          <w:p w14:paraId="4D099418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3833B48" w14:textId="77777777" w:rsidR="00005829" w:rsidRDefault="00005829" w:rsidP="00585DDF">
            <w:r>
              <w:rPr>
                <w:sz w:val="16"/>
                <w:szCs w:val="16"/>
              </w:rPr>
              <w:t>4281</w:t>
            </w:r>
          </w:p>
        </w:tc>
        <w:tc>
          <w:tcPr>
            <w:tcW w:w="517" w:type="dxa"/>
          </w:tcPr>
          <w:p w14:paraId="5C85F57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270544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01C12A" w14:textId="77777777" w:rsidR="00005829" w:rsidRDefault="00005829" w:rsidP="00585DDF">
            <w:r>
              <w:rPr>
                <w:sz w:val="16"/>
                <w:szCs w:val="16"/>
              </w:rPr>
              <w:t>Addition of new NR NTN RLC t-reassembly timer test case</w:t>
            </w:r>
          </w:p>
        </w:tc>
        <w:tc>
          <w:tcPr>
            <w:tcW w:w="517" w:type="dxa"/>
          </w:tcPr>
          <w:p w14:paraId="6C5C62B0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42F280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65DD604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E8362A" w14:textId="77777777" w:rsidR="00005829" w:rsidRDefault="00005829" w:rsidP="00585DDF">
            <w:r>
              <w:rPr>
                <w:sz w:val="16"/>
                <w:szCs w:val="16"/>
              </w:rPr>
              <w:t>R5-241570</w:t>
            </w:r>
          </w:p>
        </w:tc>
        <w:tc>
          <w:tcPr>
            <w:tcW w:w="1597" w:type="dxa"/>
          </w:tcPr>
          <w:p w14:paraId="0F72B384" w14:textId="77777777" w:rsidR="00005829" w:rsidRDefault="00005829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E5D82A7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246A273F" w14:textId="77777777" w:rsidR="00005829" w:rsidRDefault="00005829" w:rsidP="00585DDF">
            <w:r>
              <w:rPr>
                <w:sz w:val="16"/>
                <w:szCs w:val="16"/>
              </w:rPr>
              <w:t>7.1.2.2.5a (New)</w:t>
            </w:r>
          </w:p>
        </w:tc>
        <w:tc>
          <w:tcPr>
            <w:tcW w:w="998" w:type="dxa"/>
          </w:tcPr>
          <w:p w14:paraId="177068EA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38.523-2 CR 0445; TS/TR ... CR ... </w:t>
            </w:r>
          </w:p>
        </w:tc>
      </w:tr>
      <w:tr w:rsidR="00005829" w14:paraId="75B512F8" w14:textId="77777777" w:rsidTr="00585DDF">
        <w:tc>
          <w:tcPr>
            <w:tcW w:w="879" w:type="dxa"/>
          </w:tcPr>
          <w:p w14:paraId="12C8929D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3AD4590" w14:textId="77777777" w:rsidR="00005829" w:rsidRDefault="00005829" w:rsidP="00585DDF">
            <w:r>
              <w:rPr>
                <w:sz w:val="16"/>
                <w:szCs w:val="16"/>
              </w:rPr>
              <w:t>4282</w:t>
            </w:r>
          </w:p>
        </w:tc>
        <w:tc>
          <w:tcPr>
            <w:tcW w:w="517" w:type="dxa"/>
          </w:tcPr>
          <w:p w14:paraId="19526574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0AD934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3B4D00" w14:textId="77777777" w:rsidR="00005829" w:rsidRDefault="00005829" w:rsidP="00585DDF">
            <w:r>
              <w:rPr>
                <w:sz w:val="16"/>
                <w:szCs w:val="16"/>
              </w:rPr>
              <w:t>Addition of NR NTN PDCP discard timer test case</w:t>
            </w:r>
          </w:p>
        </w:tc>
        <w:tc>
          <w:tcPr>
            <w:tcW w:w="517" w:type="dxa"/>
          </w:tcPr>
          <w:p w14:paraId="7E05B9CF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B63EF9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69AB99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CE953E" w14:textId="77777777" w:rsidR="00005829" w:rsidRDefault="00005829" w:rsidP="00585DDF">
            <w:r>
              <w:rPr>
                <w:sz w:val="16"/>
                <w:szCs w:val="16"/>
              </w:rPr>
              <w:t>R5-241571</w:t>
            </w:r>
          </w:p>
        </w:tc>
        <w:tc>
          <w:tcPr>
            <w:tcW w:w="1597" w:type="dxa"/>
          </w:tcPr>
          <w:p w14:paraId="58405EFD" w14:textId="77777777" w:rsidR="00005829" w:rsidRDefault="00005829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888E63A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6F5227F" w14:textId="77777777" w:rsidR="00005829" w:rsidRDefault="00005829" w:rsidP="00585DDF">
            <w:r>
              <w:rPr>
                <w:sz w:val="16"/>
                <w:szCs w:val="16"/>
              </w:rPr>
              <w:t>7.1.3.5.1a (New)</w:t>
            </w:r>
          </w:p>
        </w:tc>
        <w:tc>
          <w:tcPr>
            <w:tcW w:w="998" w:type="dxa"/>
          </w:tcPr>
          <w:p w14:paraId="353963C3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38.523-2 CR 0445; TS/TR ... CR ... </w:t>
            </w:r>
          </w:p>
        </w:tc>
      </w:tr>
      <w:tr w:rsidR="00005829" w14:paraId="794003B5" w14:textId="77777777" w:rsidTr="00585DDF">
        <w:tc>
          <w:tcPr>
            <w:tcW w:w="879" w:type="dxa"/>
          </w:tcPr>
          <w:p w14:paraId="3EA599D9" w14:textId="77777777" w:rsidR="00005829" w:rsidRDefault="00005829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720BE715" w14:textId="77777777" w:rsidR="00005829" w:rsidRDefault="00005829" w:rsidP="00585DDF">
            <w:r>
              <w:rPr>
                <w:sz w:val="16"/>
                <w:szCs w:val="16"/>
              </w:rPr>
              <w:t>0442</w:t>
            </w:r>
          </w:p>
        </w:tc>
        <w:tc>
          <w:tcPr>
            <w:tcW w:w="517" w:type="dxa"/>
          </w:tcPr>
          <w:p w14:paraId="4DACF4E2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3B5D70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7C7BA3" w14:textId="77777777" w:rsidR="00005829" w:rsidRDefault="00005829" w:rsidP="00585DDF">
            <w:r>
              <w:rPr>
                <w:sz w:val="16"/>
                <w:szCs w:val="16"/>
              </w:rPr>
              <w:t>Applicability of New NR NTN TC for Event D1</w:t>
            </w:r>
          </w:p>
        </w:tc>
        <w:tc>
          <w:tcPr>
            <w:tcW w:w="517" w:type="dxa"/>
          </w:tcPr>
          <w:p w14:paraId="799FF00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C9531C" w14:textId="77777777" w:rsidR="00005829" w:rsidRDefault="00005829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185FCC3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3EA965" w14:textId="77777777" w:rsidR="00005829" w:rsidRDefault="00005829" w:rsidP="00585DDF">
            <w:r>
              <w:rPr>
                <w:sz w:val="16"/>
                <w:szCs w:val="16"/>
              </w:rPr>
              <w:t>R5-241652</w:t>
            </w:r>
          </w:p>
        </w:tc>
        <w:tc>
          <w:tcPr>
            <w:tcW w:w="1597" w:type="dxa"/>
          </w:tcPr>
          <w:p w14:paraId="2AF55864" w14:textId="77777777" w:rsidR="00005829" w:rsidRDefault="00005829" w:rsidP="00585DD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214CBFDC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86911FF" w14:textId="77777777" w:rsidR="00005829" w:rsidRDefault="00005829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11E42A86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TS 38.523-1 CR 4272; TS/TR ... CR ... </w:t>
            </w:r>
          </w:p>
        </w:tc>
      </w:tr>
      <w:tr w:rsidR="00005829" w14:paraId="57F8BA82" w14:textId="77777777" w:rsidTr="00585DDF">
        <w:tc>
          <w:tcPr>
            <w:tcW w:w="879" w:type="dxa"/>
          </w:tcPr>
          <w:p w14:paraId="27DB3D54" w14:textId="77777777" w:rsidR="00005829" w:rsidRDefault="00005829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0CC7BAF" w14:textId="77777777" w:rsidR="00005829" w:rsidRDefault="00005829" w:rsidP="00585DDF">
            <w:r>
              <w:rPr>
                <w:sz w:val="16"/>
                <w:szCs w:val="16"/>
              </w:rPr>
              <w:t>0445</w:t>
            </w:r>
          </w:p>
        </w:tc>
        <w:tc>
          <w:tcPr>
            <w:tcW w:w="517" w:type="dxa"/>
          </w:tcPr>
          <w:p w14:paraId="5FB1BCF1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AA579F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F04215" w14:textId="77777777" w:rsidR="00005829" w:rsidRDefault="00005829" w:rsidP="00585DDF">
            <w:r>
              <w:rPr>
                <w:sz w:val="16"/>
                <w:szCs w:val="16"/>
              </w:rPr>
              <w:t>Applicability updates to NR NTN test cases</w:t>
            </w:r>
          </w:p>
        </w:tc>
        <w:tc>
          <w:tcPr>
            <w:tcW w:w="517" w:type="dxa"/>
          </w:tcPr>
          <w:p w14:paraId="5923F8D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0F434D" w14:textId="77777777" w:rsidR="00005829" w:rsidRDefault="00005829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895B4F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24C5952" w14:textId="77777777" w:rsidR="00005829" w:rsidRDefault="00005829" w:rsidP="00585DDF">
            <w:r>
              <w:rPr>
                <w:sz w:val="16"/>
                <w:szCs w:val="16"/>
              </w:rPr>
              <w:t>R5-241650</w:t>
            </w:r>
          </w:p>
        </w:tc>
        <w:tc>
          <w:tcPr>
            <w:tcW w:w="1597" w:type="dxa"/>
          </w:tcPr>
          <w:p w14:paraId="560B86B7" w14:textId="77777777" w:rsidR="00005829" w:rsidRDefault="00005829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33BF1DA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DB9E3BA" w14:textId="77777777" w:rsidR="00005829" w:rsidRDefault="00005829" w:rsidP="00585DD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5F6244DD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38.523-1 CR 4280 CR 4281 CR 4282 TS 38.508-2 CR 0597; TS/TR ... CR ... </w:t>
            </w:r>
          </w:p>
        </w:tc>
      </w:tr>
      <w:tr w:rsidR="00005829" w14:paraId="3D5CC725" w14:textId="77777777" w:rsidTr="00585DDF">
        <w:tc>
          <w:tcPr>
            <w:tcW w:w="879" w:type="dxa"/>
          </w:tcPr>
          <w:p w14:paraId="7C180077" w14:textId="77777777" w:rsidR="00005829" w:rsidRDefault="00005829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3FD6BD02" w14:textId="77777777" w:rsidR="00005829" w:rsidRDefault="00005829" w:rsidP="00585DDF">
            <w:r>
              <w:rPr>
                <w:sz w:val="16"/>
                <w:szCs w:val="16"/>
              </w:rPr>
              <w:t>0450</w:t>
            </w:r>
          </w:p>
        </w:tc>
        <w:tc>
          <w:tcPr>
            <w:tcW w:w="517" w:type="dxa"/>
          </w:tcPr>
          <w:p w14:paraId="2C1DBF3C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3E1B8B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B3668F" w14:textId="77777777" w:rsidR="00005829" w:rsidRDefault="00005829" w:rsidP="00585DDF">
            <w:r>
              <w:rPr>
                <w:sz w:val="16"/>
                <w:szCs w:val="16"/>
              </w:rPr>
              <w:t>Applicability updates for new NTN Idle mode and NAS test cases</w:t>
            </w:r>
          </w:p>
        </w:tc>
        <w:tc>
          <w:tcPr>
            <w:tcW w:w="517" w:type="dxa"/>
          </w:tcPr>
          <w:p w14:paraId="0E72453C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D6B4A3" w14:textId="77777777" w:rsidR="00005829" w:rsidRDefault="00005829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7DCA0A3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0B7BBC" w14:textId="77777777" w:rsidR="00005829" w:rsidRDefault="00005829" w:rsidP="00585DDF">
            <w:r>
              <w:rPr>
                <w:sz w:val="16"/>
                <w:szCs w:val="16"/>
              </w:rPr>
              <w:t>R5-241651</w:t>
            </w:r>
          </w:p>
        </w:tc>
        <w:tc>
          <w:tcPr>
            <w:tcW w:w="1597" w:type="dxa"/>
          </w:tcPr>
          <w:p w14:paraId="4196B210" w14:textId="77777777" w:rsidR="00005829" w:rsidRDefault="00005829" w:rsidP="00585DD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4D39F6B0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3B9A6D6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4244F8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3A3C548" w14:textId="77777777" w:rsidTr="00585DDF">
        <w:tc>
          <w:tcPr>
            <w:tcW w:w="879" w:type="dxa"/>
          </w:tcPr>
          <w:p w14:paraId="2B50A33F" w14:textId="77777777" w:rsidR="00005829" w:rsidRDefault="00005829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F936255" w14:textId="77777777" w:rsidR="00005829" w:rsidRDefault="00005829" w:rsidP="00585DDF">
            <w:r>
              <w:rPr>
                <w:sz w:val="16"/>
                <w:szCs w:val="16"/>
              </w:rPr>
              <w:t>3036</w:t>
            </w:r>
          </w:p>
        </w:tc>
        <w:tc>
          <w:tcPr>
            <w:tcW w:w="517" w:type="dxa"/>
          </w:tcPr>
          <w:p w14:paraId="6430246E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F269BA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CECF46" w14:textId="77777777" w:rsidR="00005829" w:rsidRDefault="00005829" w:rsidP="00585DDF">
            <w:r>
              <w:rPr>
                <w:sz w:val="16"/>
                <w:szCs w:val="16"/>
              </w:rPr>
              <w:t>General update to NTN tests</w:t>
            </w:r>
          </w:p>
        </w:tc>
        <w:tc>
          <w:tcPr>
            <w:tcW w:w="517" w:type="dxa"/>
          </w:tcPr>
          <w:p w14:paraId="1BF28DF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3C2467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4D52B0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6A30E2" w14:textId="77777777" w:rsidR="00005829" w:rsidRDefault="00005829" w:rsidP="00585DDF">
            <w:r>
              <w:rPr>
                <w:sz w:val="16"/>
                <w:szCs w:val="16"/>
              </w:rPr>
              <w:t>R5-241265</w:t>
            </w:r>
          </w:p>
        </w:tc>
        <w:tc>
          <w:tcPr>
            <w:tcW w:w="1597" w:type="dxa"/>
          </w:tcPr>
          <w:p w14:paraId="2EE22D30" w14:textId="77777777" w:rsidR="00005829" w:rsidRDefault="00005829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35EC512C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5F2CA7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4D398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F759B3A" w14:textId="77777777" w:rsidTr="00585DDF">
        <w:tc>
          <w:tcPr>
            <w:tcW w:w="879" w:type="dxa"/>
          </w:tcPr>
          <w:p w14:paraId="7CD43691" w14:textId="77777777" w:rsidR="00005829" w:rsidRDefault="00005829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43E4997" w14:textId="77777777" w:rsidR="00005829" w:rsidRDefault="00005829" w:rsidP="00585DDF">
            <w:r>
              <w:rPr>
                <w:sz w:val="16"/>
                <w:szCs w:val="16"/>
              </w:rPr>
              <w:t>3037</w:t>
            </w:r>
          </w:p>
        </w:tc>
        <w:tc>
          <w:tcPr>
            <w:tcW w:w="517" w:type="dxa"/>
          </w:tcPr>
          <w:p w14:paraId="149A1BDF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2BF0C8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C12064" w14:textId="77777777" w:rsidR="00005829" w:rsidRDefault="00005829" w:rsidP="00585DDF">
            <w:r>
              <w:rPr>
                <w:sz w:val="16"/>
                <w:szCs w:val="16"/>
              </w:rPr>
              <w:t>Addition of NTN timing accuracy test 14.3.1.1</w:t>
            </w:r>
          </w:p>
        </w:tc>
        <w:tc>
          <w:tcPr>
            <w:tcW w:w="517" w:type="dxa"/>
          </w:tcPr>
          <w:p w14:paraId="6B04805B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BD0FC8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1334B6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1DA07C8" w14:textId="77777777" w:rsidR="00005829" w:rsidRDefault="00005829" w:rsidP="00585DDF">
            <w:r>
              <w:rPr>
                <w:sz w:val="16"/>
                <w:szCs w:val="16"/>
              </w:rPr>
              <w:t>R5-241266</w:t>
            </w:r>
          </w:p>
        </w:tc>
        <w:tc>
          <w:tcPr>
            <w:tcW w:w="1597" w:type="dxa"/>
          </w:tcPr>
          <w:p w14:paraId="24693915" w14:textId="77777777" w:rsidR="00005829" w:rsidRDefault="00005829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73BFA1A9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9A9C8B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867CFC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B51611C" w14:textId="77777777" w:rsidTr="00585DDF">
        <w:tc>
          <w:tcPr>
            <w:tcW w:w="879" w:type="dxa"/>
          </w:tcPr>
          <w:p w14:paraId="1DD0C515" w14:textId="77777777" w:rsidR="00005829" w:rsidRDefault="00005829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257544" w14:textId="77777777" w:rsidR="00005829" w:rsidRDefault="00005829" w:rsidP="00585DDF">
            <w:r>
              <w:rPr>
                <w:sz w:val="16"/>
                <w:szCs w:val="16"/>
              </w:rPr>
              <w:t>3038</w:t>
            </w:r>
          </w:p>
        </w:tc>
        <w:tc>
          <w:tcPr>
            <w:tcW w:w="517" w:type="dxa"/>
          </w:tcPr>
          <w:p w14:paraId="5110AC36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AB6CDC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7BF436" w14:textId="77777777" w:rsidR="00005829" w:rsidRDefault="00005829" w:rsidP="00585DDF">
            <w:r>
              <w:rPr>
                <w:sz w:val="16"/>
                <w:szCs w:val="16"/>
              </w:rPr>
              <w:t>Addition of NTN time-based CHO tests 14.2.1.x</w:t>
            </w:r>
          </w:p>
        </w:tc>
        <w:tc>
          <w:tcPr>
            <w:tcW w:w="517" w:type="dxa"/>
          </w:tcPr>
          <w:p w14:paraId="6C548F9C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164544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86C0345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C61F13" w14:textId="77777777" w:rsidR="00005829" w:rsidRDefault="00005829" w:rsidP="00585DDF">
            <w:r>
              <w:rPr>
                <w:sz w:val="16"/>
                <w:szCs w:val="16"/>
              </w:rPr>
              <w:t>R5-241267</w:t>
            </w:r>
          </w:p>
        </w:tc>
        <w:tc>
          <w:tcPr>
            <w:tcW w:w="1597" w:type="dxa"/>
          </w:tcPr>
          <w:p w14:paraId="75A2DE6D" w14:textId="77777777" w:rsidR="00005829" w:rsidRDefault="00005829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043BF7F2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0BA3AFD9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9DBC66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9BD93DA" w14:textId="77777777" w:rsidTr="00585DDF">
        <w:tc>
          <w:tcPr>
            <w:tcW w:w="879" w:type="dxa"/>
          </w:tcPr>
          <w:p w14:paraId="3C0730A9" w14:textId="77777777" w:rsidR="00005829" w:rsidRDefault="00005829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AE293CA" w14:textId="77777777" w:rsidR="00005829" w:rsidRDefault="00005829" w:rsidP="00585DDF">
            <w:r>
              <w:rPr>
                <w:sz w:val="16"/>
                <w:szCs w:val="16"/>
              </w:rPr>
              <w:t>3039</w:t>
            </w:r>
          </w:p>
        </w:tc>
        <w:tc>
          <w:tcPr>
            <w:tcW w:w="517" w:type="dxa"/>
          </w:tcPr>
          <w:p w14:paraId="614CA8C3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F32EC2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55B43A" w14:textId="77777777" w:rsidR="00005829" w:rsidRDefault="00005829" w:rsidP="00585DDF">
            <w:r>
              <w:rPr>
                <w:sz w:val="16"/>
                <w:szCs w:val="16"/>
              </w:rPr>
              <w:t>Addition of NTN intra-frequency cell reselection tests 14.1.x</w:t>
            </w:r>
          </w:p>
        </w:tc>
        <w:tc>
          <w:tcPr>
            <w:tcW w:w="517" w:type="dxa"/>
          </w:tcPr>
          <w:p w14:paraId="42EFD030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12A758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AA8FA5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5557B05" w14:textId="77777777" w:rsidR="00005829" w:rsidRDefault="00005829" w:rsidP="00585DDF">
            <w:r>
              <w:rPr>
                <w:sz w:val="16"/>
                <w:szCs w:val="16"/>
              </w:rPr>
              <w:t>R5-241268</w:t>
            </w:r>
          </w:p>
        </w:tc>
        <w:tc>
          <w:tcPr>
            <w:tcW w:w="1597" w:type="dxa"/>
          </w:tcPr>
          <w:p w14:paraId="5B5D2CA2" w14:textId="77777777" w:rsidR="00005829" w:rsidRDefault="00005829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20861713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532FEDAC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BDBB0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724572C4" w14:textId="77777777" w:rsidTr="00585DDF">
        <w:tc>
          <w:tcPr>
            <w:tcW w:w="879" w:type="dxa"/>
          </w:tcPr>
          <w:p w14:paraId="38DDD99A" w14:textId="77777777" w:rsidR="00005829" w:rsidRDefault="00005829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1F1C6C2" w14:textId="77777777" w:rsidR="00005829" w:rsidRDefault="00005829" w:rsidP="00585DDF">
            <w:r>
              <w:rPr>
                <w:sz w:val="16"/>
                <w:szCs w:val="16"/>
              </w:rPr>
              <w:t>3040</w:t>
            </w:r>
          </w:p>
        </w:tc>
        <w:tc>
          <w:tcPr>
            <w:tcW w:w="517" w:type="dxa"/>
          </w:tcPr>
          <w:p w14:paraId="2362C3D7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FFCDE6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8AAC46" w14:textId="77777777" w:rsidR="00005829" w:rsidRDefault="00005829" w:rsidP="00585DDF">
            <w:r>
              <w:rPr>
                <w:sz w:val="16"/>
                <w:szCs w:val="16"/>
              </w:rPr>
              <w:t>Addition of NTN SS-SINR measurement accuracy tests 14.6.3.x</w:t>
            </w:r>
          </w:p>
        </w:tc>
        <w:tc>
          <w:tcPr>
            <w:tcW w:w="517" w:type="dxa"/>
          </w:tcPr>
          <w:p w14:paraId="20FFCA5B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02BF22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6B260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9FFBD2" w14:textId="77777777" w:rsidR="00005829" w:rsidRDefault="00005829" w:rsidP="00585DDF">
            <w:r>
              <w:rPr>
                <w:sz w:val="16"/>
                <w:szCs w:val="16"/>
              </w:rPr>
              <w:t>R5-241269</w:t>
            </w:r>
          </w:p>
        </w:tc>
        <w:tc>
          <w:tcPr>
            <w:tcW w:w="1597" w:type="dxa"/>
          </w:tcPr>
          <w:p w14:paraId="6D8C701E" w14:textId="77777777" w:rsidR="00005829" w:rsidRDefault="00005829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3FB61E04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8AA67AE" w14:textId="77777777" w:rsidR="00005829" w:rsidRDefault="00005829" w:rsidP="00585DDF">
            <w:r>
              <w:rPr>
                <w:sz w:val="16"/>
                <w:szCs w:val="16"/>
              </w:rPr>
              <w:t>14.6.3.0, 14.6.3.1, 14.6.3.2</w:t>
            </w:r>
          </w:p>
        </w:tc>
        <w:tc>
          <w:tcPr>
            <w:tcW w:w="998" w:type="dxa"/>
          </w:tcPr>
          <w:p w14:paraId="4C584B16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05829" w14:paraId="4A9C87F2" w14:textId="77777777" w:rsidTr="00585DDF">
        <w:tc>
          <w:tcPr>
            <w:tcW w:w="879" w:type="dxa"/>
          </w:tcPr>
          <w:p w14:paraId="6D50B8FE" w14:textId="77777777" w:rsidR="00005829" w:rsidRDefault="00005829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4CD5E8C6" w14:textId="77777777" w:rsidR="00005829" w:rsidRDefault="00005829" w:rsidP="00585DDF">
            <w:r>
              <w:rPr>
                <w:sz w:val="16"/>
                <w:szCs w:val="16"/>
              </w:rPr>
              <w:t>0879</w:t>
            </w:r>
          </w:p>
        </w:tc>
        <w:tc>
          <w:tcPr>
            <w:tcW w:w="517" w:type="dxa"/>
          </w:tcPr>
          <w:p w14:paraId="454FE18D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8CAE1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FFC0AF" w14:textId="77777777" w:rsidR="00005829" w:rsidRDefault="00005829" w:rsidP="00585DDF">
            <w:r>
              <w:rPr>
                <w:sz w:val="16"/>
                <w:szCs w:val="16"/>
              </w:rPr>
              <w:t>Description of ephemeris calculation process</w:t>
            </w:r>
          </w:p>
        </w:tc>
        <w:tc>
          <w:tcPr>
            <w:tcW w:w="517" w:type="dxa"/>
          </w:tcPr>
          <w:p w14:paraId="458FDDFA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43A8F2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DB51FA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8D5943" w14:textId="77777777" w:rsidR="00005829" w:rsidRDefault="00005829" w:rsidP="00585DDF">
            <w:r>
              <w:rPr>
                <w:sz w:val="16"/>
                <w:szCs w:val="16"/>
              </w:rPr>
              <w:t>R5-242014</w:t>
            </w:r>
          </w:p>
        </w:tc>
        <w:tc>
          <w:tcPr>
            <w:tcW w:w="1597" w:type="dxa"/>
          </w:tcPr>
          <w:p w14:paraId="01A62D45" w14:textId="77777777" w:rsidR="00005829" w:rsidRDefault="00005829" w:rsidP="00585DDF">
            <w:r>
              <w:rPr>
                <w:sz w:val="16"/>
                <w:szCs w:val="16"/>
              </w:rPr>
              <w:t>Keysight Technologies UK Ltd, Thales</w:t>
            </w:r>
          </w:p>
        </w:tc>
        <w:tc>
          <w:tcPr>
            <w:tcW w:w="1122" w:type="dxa"/>
          </w:tcPr>
          <w:p w14:paraId="5F235FF2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B24A360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9C84B8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</w:tbl>
    <w:p w14:paraId="7218278D" w14:textId="77777777" w:rsidR="00005829" w:rsidRDefault="00005829" w:rsidP="00005829"/>
    <w:p w14:paraId="23B247DB" w14:textId="77777777" w:rsidR="00005829" w:rsidRDefault="00005829" w:rsidP="00005829"/>
    <w:p w14:paraId="0315E489" w14:textId="77777777" w:rsidR="00E71C84" w:rsidRPr="00917427" w:rsidRDefault="00E71C84" w:rsidP="00E71C8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RP-240195</w:t>
      </w:r>
      <w:r>
        <w:rPr>
          <w:b/>
          <w:i/>
          <w:noProof/>
          <w:sz w:val="28"/>
        </w:rPr>
        <w:fldChar w:fldCharType="end"/>
      </w:r>
    </w:p>
    <w:p w14:paraId="79ED08CC" w14:textId="77777777" w:rsidR="00E71C84" w:rsidRPr="00784730" w:rsidRDefault="00E71C84" w:rsidP="00E71C84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157780B0" w14:textId="77777777" w:rsidR="00E71C84" w:rsidRPr="00050554" w:rsidRDefault="00E71C84" w:rsidP="00E71C84">
      <w:pPr>
        <w:rPr>
          <w:rFonts w:ascii="Arial" w:hAnsi="Arial" w:cs="Arial"/>
          <w:b/>
          <w:bCs/>
          <w:lang w:val="en-US"/>
        </w:rPr>
      </w:pPr>
    </w:p>
    <w:p w14:paraId="24908CD2" w14:textId="77777777" w:rsidR="00E71C84" w:rsidRDefault="00E71C84" w:rsidP="00E71C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877268F" w14:textId="77777777" w:rsidR="00E71C84" w:rsidRPr="00E145B1" w:rsidRDefault="00E71C84" w:rsidP="00E71C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NB-IoT/eMTC support for Non-Terrestrial Networks (NTN) including EPS aspects (LTE_NBIOT_eMTC_NTN_plus_EPS-UEConTest)</w:t>
      </w:r>
      <w:r>
        <w:rPr>
          <w:rFonts w:ascii="Arial" w:hAnsi="Arial" w:cs="Arial"/>
          <w:b/>
          <w:bCs/>
        </w:rPr>
        <w:fldChar w:fldCharType="end"/>
      </w:r>
    </w:p>
    <w:p w14:paraId="6E0F26B8" w14:textId="77777777" w:rsidR="00E71C84" w:rsidRDefault="00E71C84" w:rsidP="00E71C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13.3.14</w:t>
      </w:r>
      <w:r>
        <w:rPr>
          <w:rFonts w:ascii="Arial" w:hAnsi="Arial" w:cs="Arial"/>
          <w:b/>
          <w:bCs/>
        </w:rPr>
        <w:fldChar w:fldCharType="end"/>
      </w:r>
    </w:p>
    <w:p w14:paraId="564D5AD3" w14:textId="77777777" w:rsidR="00E71C84" w:rsidRDefault="00E71C84" w:rsidP="00E71C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A245C3" w14:textId="77777777" w:rsidR="00E71C84" w:rsidRDefault="00E71C84" w:rsidP="00E71C8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C5B4660" w14:textId="77777777" w:rsidR="00E71C84" w:rsidRPr="004E535C" w:rsidRDefault="00E71C84" w:rsidP="00E71C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71C84" w:rsidRPr="004E535C" w14:paraId="6D28E880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A78027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EC499C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D0BFCF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5B55BF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4F54971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0F51B6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BE8EE8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07D2150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B73DB65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6B489A8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711D550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2312B64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5A602F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71C84" w14:paraId="0D2B111A" w14:textId="77777777" w:rsidTr="00585DDF">
        <w:tc>
          <w:tcPr>
            <w:tcW w:w="879" w:type="dxa"/>
          </w:tcPr>
          <w:p w14:paraId="556C7966" w14:textId="77777777" w:rsidR="00E71C84" w:rsidRDefault="00E71C84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3D7A247B" w14:textId="77777777" w:rsidR="00E71C84" w:rsidRDefault="00E71C84" w:rsidP="00585DDF">
            <w:r>
              <w:rPr>
                <w:sz w:val="16"/>
                <w:szCs w:val="16"/>
              </w:rPr>
              <w:t>1455</w:t>
            </w:r>
          </w:p>
        </w:tc>
        <w:tc>
          <w:tcPr>
            <w:tcW w:w="517" w:type="dxa"/>
          </w:tcPr>
          <w:p w14:paraId="11D66824" w14:textId="77777777" w:rsidR="00E71C84" w:rsidRDefault="00E71C84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65DE4E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0E3D24" w14:textId="77777777" w:rsidR="00E71C84" w:rsidRDefault="00E71C84" w:rsidP="00585DDF">
            <w:r>
              <w:rPr>
                <w:sz w:val="16"/>
                <w:szCs w:val="16"/>
              </w:rPr>
              <w:t>Correction to NGSO abbreviation</w:t>
            </w:r>
          </w:p>
        </w:tc>
        <w:tc>
          <w:tcPr>
            <w:tcW w:w="517" w:type="dxa"/>
          </w:tcPr>
          <w:p w14:paraId="314C49A6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B2284A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BC08790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41D4945" w14:textId="77777777" w:rsidR="00E71C84" w:rsidRDefault="00E71C84" w:rsidP="00585DDF">
            <w:r>
              <w:rPr>
                <w:sz w:val="16"/>
                <w:szCs w:val="16"/>
              </w:rPr>
              <w:t>R5-240157</w:t>
            </w:r>
          </w:p>
        </w:tc>
        <w:tc>
          <w:tcPr>
            <w:tcW w:w="1597" w:type="dxa"/>
          </w:tcPr>
          <w:p w14:paraId="2290D17B" w14:textId="77777777" w:rsidR="00E71C84" w:rsidRDefault="00E71C84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8C12770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512BFAB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4FBDA5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</w:tr>
      <w:tr w:rsidR="00E71C84" w14:paraId="2E080922" w14:textId="77777777" w:rsidTr="00585DDF">
        <w:tc>
          <w:tcPr>
            <w:tcW w:w="879" w:type="dxa"/>
          </w:tcPr>
          <w:p w14:paraId="483BC1BA" w14:textId="77777777" w:rsidR="00E71C84" w:rsidRDefault="00E71C84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3783C7A6" w14:textId="77777777" w:rsidR="00E71C84" w:rsidRDefault="00E71C84" w:rsidP="00585DDF">
            <w:r>
              <w:rPr>
                <w:sz w:val="16"/>
                <w:szCs w:val="16"/>
              </w:rPr>
              <w:t>1456</w:t>
            </w:r>
          </w:p>
        </w:tc>
        <w:tc>
          <w:tcPr>
            <w:tcW w:w="517" w:type="dxa"/>
          </w:tcPr>
          <w:p w14:paraId="558F054B" w14:textId="77777777" w:rsidR="00E71C84" w:rsidRDefault="00E71C84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CAEDDA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13BBB6" w14:textId="77777777" w:rsidR="00E71C84" w:rsidRDefault="00E71C84" w:rsidP="00585DDF">
            <w:r>
              <w:rPr>
                <w:sz w:val="16"/>
                <w:szCs w:val="16"/>
              </w:rPr>
              <w:t>Update ephemeris information for NGSO signalling test environment</w:t>
            </w:r>
          </w:p>
        </w:tc>
        <w:tc>
          <w:tcPr>
            <w:tcW w:w="517" w:type="dxa"/>
          </w:tcPr>
          <w:p w14:paraId="3E14DDCE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8DF384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DC3D3F5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CA7695E" w14:textId="77777777" w:rsidR="00E71C84" w:rsidRDefault="00E71C84" w:rsidP="00585DDF">
            <w:r>
              <w:rPr>
                <w:sz w:val="16"/>
                <w:szCs w:val="16"/>
              </w:rPr>
              <w:t>R5-241556</w:t>
            </w:r>
          </w:p>
        </w:tc>
        <w:tc>
          <w:tcPr>
            <w:tcW w:w="1597" w:type="dxa"/>
          </w:tcPr>
          <w:p w14:paraId="1D8235A9" w14:textId="77777777" w:rsidR="00E71C84" w:rsidRDefault="00E71C84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7514733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742528D8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9CE4F2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</w:tr>
      <w:tr w:rsidR="00E71C84" w14:paraId="4E1B1969" w14:textId="77777777" w:rsidTr="00585DDF">
        <w:tc>
          <w:tcPr>
            <w:tcW w:w="879" w:type="dxa"/>
          </w:tcPr>
          <w:p w14:paraId="05532270" w14:textId="77777777" w:rsidR="00E71C84" w:rsidRDefault="00E71C84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615CE84B" w14:textId="77777777" w:rsidR="00E71C84" w:rsidRDefault="00E71C84" w:rsidP="00585DDF">
            <w:r>
              <w:rPr>
                <w:sz w:val="16"/>
                <w:szCs w:val="16"/>
              </w:rPr>
              <w:t>1459</w:t>
            </w:r>
          </w:p>
        </w:tc>
        <w:tc>
          <w:tcPr>
            <w:tcW w:w="517" w:type="dxa"/>
          </w:tcPr>
          <w:p w14:paraId="44487BA2" w14:textId="77777777" w:rsidR="00E71C84" w:rsidRDefault="00E71C84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BBCF64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100B7D" w14:textId="77777777" w:rsidR="00E71C84" w:rsidRDefault="00E71C84" w:rsidP="00585DDF">
            <w:r>
              <w:rPr>
                <w:sz w:val="16"/>
                <w:szCs w:val="16"/>
              </w:rPr>
              <w:t>Correction to System information for NTN</w:t>
            </w:r>
          </w:p>
        </w:tc>
        <w:tc>
          <w:tcPr>
            <w:tcW w:w="517" w:type="dxa"/>
          </w:tcPr>
          <w:p w14:paraId="0595A44A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CC513F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155B7BA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762C3E" w14:textId="77777777" w:rsidR="00E71C84" w:rsidRDefault="00E71C84" w:rsidP="00585DDF">
            <w:r>
              <w:rPr>
                <w:sz w:val="16"/>
                <w:szCs w:val="16"/>
              </w:rPr>
              <w:t>R5-241558</w:t>
            </w:r>
          </w:p>
        </w:tc>
        <w:tc>
          <w:tcPr>
            <w:tcW w:w="1597" w:type="dxa"/>
          </w:tcPr>
          <w:p w14:paraId="108C1FEB" w14:textId="77777777" w:rsidR="00E71C84" w:rsidRDefault="00E71C84" w:rsidP="00585DDF">
            <w:r>
              <w:rPr>
                <w:sz w:val="16"/>
                <w:szCs w:val="16"/>
              </w:rPr>
              <w:t>MediaTek  Inc.</w:t>
            </w:r>
          </w:p>
        </w:tc>
        <w:tc>
          <w:tcPr>
            <w:tcW w:w="1122" w:type="dxa"/>
          </w:tcPr>
          <w:p w14:paraId="6AB1223B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287B238D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0FA434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</w:tr>
      <w:tr w:rsidR="00E71C84" w14:paraId="1B392A5B" w14:textId="77777777" w:rsidTr="00585DDF">
        <w:tc>
          <w:tcPr>
            <w:tcW w:w="879" w:type="dxa"/>
          </w:tcPr>
          <w:p w14:paraId="00AAA5AB" w14:textId="77777777" w:rsidR="00E71C84" w:rsidRDefault="00E71C84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2DA24067" w14:textId="77777777" w:rsidR="00E71C84" w:rsidRDefault="00E71C84" w:rsidP="00585DDF">
            <w:r>
              <w:rPr>
                <w:sz w:val="16"/>
                <w:szCs w:val="16"/>
              </w:rPr>
              <w:t>1468</w:t>
            </w:r>
          </w:p>
        </w:tc>
        <w:tc>
          <w:tcPr>
            <w:tcW w:w="517" w:type="dxa"/>
          </w:tcPr>
          <w:p w14:paraId="448D7A7F" w14:textId="77777777" w:rsidR="00E71C84" w:rsidRDefault="00E71C84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A13FA2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12CB6A" w14:textId="77777777" w:rsidR="00E71C84" w:rsidRDefault="00E71C84" w:rsidP="00585DDF">
            <w:r>
              <w:rPr>
                <w:sz w:val="16"/>
                <w:szCs w:val="16"/>
              </w:rPr>
              <w:t>Updates to the NTN test environment</w:t>
            </w:r>
          </w:p>
        </w:tc>
        <w:tc>
          <w:tcPr>
            <w:tcW w:w="517" w:type="dxa"/>
          </w:tcPr>
          <w:p w14:paraId="0F12B01A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FA92F6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9E4C613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8FB785" w14:textId="77777777" w:rsidR="00E71C84" w:rsidRDefault="00E71C84" w:rsidP="00585DDF">
            <w:r>
              <w:rPr>
                <w:sz w:val="16"/>
                <w:szCs w:val="16"/>
              </w:rPr>
              <w:t>R5-241560</w:t>
            </w:r>
          </w:p>
        </w:tc>
        <w:tc>
          <w:tcPr>
            <w:tcW w:w="1597" w:type="dxa"/>
          </w:tcPr>
          <w:p w14:paraId="7C804360" w14:textId="77777777" w:rsidR="00E71C84" w:rsidRDefault="00E71C84" w:rsidP="00585DDF">
            <w:r>
              <w:rPr>
                <w:sz w:val="16"/>
                <w:szCs w:val="16"/>
              </w:rPr>
              <w:t>MCC TF160, MediaTek</w:t>
            </w:r>
          </w:p>
        </w:tc>
        <w:tc>
          <w:tcPr>
            <w:tcW w:w="1122" w:type="dxa"/>
          </w:tcPr>
          <w:p w14:paraId="5FA5C6D0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75C90D06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059BDC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</w:tr>
      <w:tr w:rsidR="00E71C84" w14:paraId="2F49A142" w14:textId="77777777" w:rsidTr="00585DDF">
        <w:tc>
          <w:tcPr>
            <w:tcW w:w="879" w:type="dxa"/>
          </w:tcPr>
          <w:p w14:paraId="7B1A99F4" w14:textId="77777777" w:rsidR="00E71C84" w:rsidRDefault="00E71C84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46912EFC" w14:textId="77777777" w:rsidR="00E71C84" w:rsidRDefault="00E71C84" w:rsidP="00585DDF">
            <w:r>
              <w:rPr>
                <w:sz w:val="16"/>
                <w:szCs w:val="16"/>
              </w:rPr>
              <w:t>5273</w:t>
            </w:r>
          </w:p>
        </w:tc>
        <w:tc>
          <w:tcPr>
            <w:tcW w:w="517" w:type="dxa"/>
          </w:tcPr>
          <w:p w14:paraId="4AC45170" w14:textId="77777777" w:rsidR="00E71C84" w:rsidRDefault="00E71C84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7511FF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405B72" w14:textId="77777777" w:rsidR="00E71C84" w:rsidRDefault="00E71C84" w:rsidP="00585DDF">
            <w:r>
              <w:rPr>
                <w:sz w:val="16"/>
                <w:szCs w:val="16"/>
              </w:rPr>
              <w:t>Correction to NB-IoT NTN TC 22.4.13a</w:t>
            </w:r>
          </w:p>
        </w:tc>
        <w:tc>
          <w:tcPr>
            <w:tcW w:w="517" w:type="dxa"/>
          </w:tcPr>
          <w:p w14:paraId="36010F43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B35814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846CFD5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9FECAF" w14:textId="77777777" w:rsidR="00E71C84" w:rsidRDefault="00E71C84" w:rsidP="00585DDF">
            <w:r>
              <w:rPr>
                <w:sz w:val="16"/>
                <w:szCs w:val="16"/>
              </w:rPr>
              <w:t>R5-240159</w:t>
            </w:r>
          </w:p>
        </w:tc>
        <w:tc>
          <w:tcPr>
            <w:tcW w:w="1597" w:type="dxa"/>
          </w:tcPr>
          <w:p w14:paraId="0547A1F0" w14:textId="77777777" w:rsidR="00E71C84" w:rsidRDefault="00E71C84" w:rsidP="00585DDF">
            <w:r>
              <w:rPr>
                <w:sz w:val="16"/>
                <w:szCs w:val="16"/>
              </w:rPr>
              <w:t>MediaTek Inc., ROHDE &amp; SCHWARZ, Qualcomm</w:t>
            </w:r>
          </w:p>
        </w:tc>
        <w:tc>
          <w:tcPr>
            <w:tcW w:w="1122" w:type="dxa"/>
          </w:tcPr>
          <w:p w14:paraId="281C15AF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58789577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0AED98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</w:tr>
      <w:tr w:rsidR="00E71C84" w14:paraId="1321FBC5" w14:textId="77777777" w:rsidTr="00585DDF">
        <w:tc>
          <w:tcPr>
            <w:tcW w:w="879" w:type="dxa"/>
          </w:tcPr>
          <w:p w14:paraId="36BC2DEE" w14:textId="77777777" w:rsidR="00E71C84" w:rsidRDefault="00E71C84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C3ACBD7" w14:textId="77777777" w:rsidR="00E71C84" w:rsidRDefault="00E71C84" w:rsidP="00585DDF">
            <w:r>
              <w:rPr>
                <w:sz w:val="16"/>
                <w:szCs w:val="16"/>
              </w:rPr>
              <w:t>5288</w:t>
            </w:r>
          </w:p>
        </w:tc>
        <w:tc>
          <w:tcPr>
            <w:tcW w:w="517" w:type="dxa"/>
          </w:tcPr>
          <w:p w14:paraId="26AAE2C8" w14:textId="77777777" w:rsidR="00E71C84" w:rsidRDefault="00E71C84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CAC6E3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3C96BA" w14:textId="77777777" w:rsidR="00E71C84" w:rsidRDefault="00E71C84" w:rsidP="00585DDF">
            <w:r>
              <w:rPr>
                <w:sz w:val="16"/>
                <w:szCs w:val="16"/>
              </w:rPr>
              <w:t>Correction to NTN TA report test case 22.3.1.13</w:t>
            </w:r>
          </w:p>
        </w:tc>
        <w:tc>
          <w:tcPr>
            <w:tcW w:w="517" w:type="dxa"/>
          </w:tcPr>
          <w:p w14:paraId="196F5A7A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EECC5D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7230804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5F76170" w14:textId="77777777" w:rsidR="00E71C84" w:rsidRDefault="00E71C84" w:rsidP="00585DDF">
            <w:r>
              <w:rPr>
                <w:sz w:val="16"/>
                <w:szCs w:val="16"/>
              </w:rPr>
              <w:t>R5-241563</w:t>
            </w:r>
          </w:p>
        </w:tc>
        <w:tc>
          <w:tcPr>
            <w:tcW w:w="1597" w:type="dxa"/>
          </w:tcPr>
          <w:p w14:paraId="3E61D350" w14:textId="77777777" w:rsidR="00E71C84" w:rsidRDefault="00E71C84" w:rsidP="00585DDF">
            <w:r>
              <w:rPr>
                <w:sz w:val="16"/>
                <w:szCs w:val="16"/>
              </w:rPr>
              <w:t>Qualcomm Incorporated, Rohde &amp; Schwarz</w:t>
            </w:r>
          </w:p>
        </w:tc>
        <w:tc>
          <w:tcPr>
            <w:tcW w:w="1122" w:type="dxa"/>
          </w:tcPr>
          <w:p w14:paraId="49F484CB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44974CB1" w14:textId="77777777" w:rsidR="00E71C84" w:rsidRDefault="00E71C84" w:rsidP="00585DDF">
            <w:r>
              <w:rPr>
                <w:sz w:val="16"/>
                <w:szCs w:val="16"/>
              </w:rPr>
              <w:t>22.3.1.13</w:t>
            </w:r>
          </w:p>
        </w:tc>
        <w:tc>
          <w:tcPr>
            <w:tcW w:w="998" w:type="dxa"/>
          </w:tcPr>
          <w:p w14:paraId="7B66002F" w14:textId="77777777" w:rsidR="00E71C84" w:rsidRDefault="00E71C84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71C84" w14:paraId="4DF19AAD" w14:textId="77777777" w:rsidTr="00585DDF">
        <w:tc>
          <w:tcPr>
            <w:tcW w:w="879" w:type="dxa"/>
          </w:tcPr>
          <w:p w14:paraId="19C46F3D" w14:textId="77777777" w:rsidR="00E71C84" w:rsidRDefault="00E71C84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FEC3341" w14:textId="77777777" w:rsidR="00E71C84" w:rsidRDefault="00E71C84" w:rsidP="00585DDF">
            <w:r>
              <w:rPr>
                <w:sz w:val="16"/>
                <w:szCs w:val="16"/>
              </w:rPr>
              <w:t>5289</w:t>
            </w:r>
          </w:p>
        </w:tc>
        <w:tc>
          <w:tcPr>
            <w:tcW w:w="517" w:type="dxa"/>
          </w:tcPr>
          <w:p w14:paraId="43771204" w14:textId="77777777" w:rsidR="00E71C84" w:rsidRDefault="00E71C84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FAEF48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BA701A" w14:textId="77777777" w:rsidR="00E71C84" w:rsidRDefault="00E71C84" w:rsidP="00585DDF">
            <w:r>
              <w:rPr>
                <w:sz w:val="16"/>
                <w:szCs w:val="16"/>
              </w:rPr>
              <w:t>Correction to MAC test cases for NTN UEs</w:t>
            </w:r>
          </w:p>
        </w:tc>
        <w:tc>
          <w:tcPr>
            <w:tcW w:w="517" w:type="dxa"/>
          </w:tcPr>
          <w:p w14:paraId="1D6B7235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093026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188F3EE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E02A7EE" w14:textId="77777777" w:rsidR="00E71C84" w:rsidRDefault="00E71C84" w:rsidP="00585DDF">
            <w:r>
              <w:rPr>
                <w:sz w:val="16"/>
                <w:szCs w:val="16"/>
              </w:rPr>
              <w:t>R5-241564</w:t>
            </w:r>
          </w:p>
        </w:tc>
        <w:tc>
          <w:tcPr>
            <w:tcW w:w="1597" w:type="dxa"/>
          </w:tcPr>
          <w:p w14:paraId="46F157B0" w14:textId="77777777" w:rsidR="00E71C84" w:rsidRDefault="00E71C84" w:rsidP="00585DDF">
            <w:r>
              <w:rPr>
                <w:sz w:val="16"/>
                <w:szCs w:val="16"/>
              </w:rPr>
              <w:t>Qualcomm Incorporated, Rohde &amp; Schwarz, MediaTek</w:t>
            </w:r>
          </w:p>
        </w:tc>
        <w:tc>
          <w:tcPr>
            <w:tcW w:w="1122" w:type="dxa"/>
          </w:tcPr>
          <w:p w14:paraId="33BDD47A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48D287C" w14:textId="77777777" w:rsidR="00E71C84" w:rsidRDefault="00E71C84" w:rsidP="00585DDF">
            <w:r>
              <w:rPr>
                <w:sz w:val="16"/>
                <w:szCs w:val="16"/>
              </w:rPr>
              <w:t>22.3.1.2, 22.3.1.3, 22.3.1.4, 22.3.1.6, 22.3.1.6a</w:t>
            </w:r>
          </w:p>
        </w:tc>
        <w:tc>
          <w:tcPr>
            <w:tcW w:w="998" w:type="dxa"/>
          </w:tcPr>
          <w:p w14:paraId="0656E090" w14:textId="77777777" w:rsidR="00E71C84" w:rsidRDefault="00E71C84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71C84" w14:paraId="74640D87" w14:textId="77777777" w:rsidTr="00585DDF">
        <w:tc>
          <w:tcPr>
            <w:tcW w:w="879" w:type="dxa"/>
          </w:tcPr>
          <w:p w14:paraId="48C7B8B0" w14:textId="77777777" w:rsidR="00E71C84" w:rsidRDefault="00E71C84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3105099C" w14:textId="77777777" w:rsidR="00E71C84" w:rsidRDefault="00E71C84" w:rsidP="00585DDF">
            <w:r>
              <w:rPr>
                <w:sz w:val="16"/>
                <w:szCs w:val="16"/>
              </w:rPr>
              <w:t>5290</w:t>
            </w:r>
          </w:p>
        </w:tc>
        <w:tc>
          <w:tcPr>
            <w:tcW w:w="517" w:type="dxa"/>
          </w:tcPr>
          <w:p w14:paraId="294E7F10" w14:textId="77777777" w:rsidR="00E71C84" w:rsidRDefault="00E71C84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6D570A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B0E662" w14:textId="77777777" w:rsidR="00E71C84" w:rsidRDefault="00E71C84" w:rsidP="00585DDF">
            <w:r>
              <w:rPr>
                <w:sz w:val="16"/>
                <w:szCs w:val="16"/>
              </w:rPr>
              <w:t>Correction to RLC test cases for NTN UEs</w:t>
            </w:r>
          </w:p>
        </w:tc>
        <w:tc>
          <w:tcPr>
            <w:tcW w:w="517" w:type="dxa"/>
          </w:tcPr>
          <w:p w14:paraId="21832FF2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D3116F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C50A3D7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CAA6B1D" w14:textId="77777777" w:rsidR="00E71C84" w:rsidRDefault="00E71C84" w:rsidP="00585DDF">
            <w:r>
              <w:rPr>
                <w:sz w:val="16"/>
                <w:szCs w:val="16"/>
              </w:rPr>
              <w:t>R5-241647</w:t>
            </w:r>
          </w:p>
        </w:tc>
        <w:tc>
          <w:tcPr>
            <w:tcW w:w="1597" w:type="dxa"/>
          </w:tcPr>
          <w:p w14:paraId="70DC02B0" w14:textId="77777777" w:rsidR="00E71C84" w:rsidRDefault="00E71C84" w:rsidP="00585DDF">
            <w:r>
              <w:rPr>
                <w:sz w:val="16"/>
                <w:szCs w:val="16"/>
              </w:rPr>
              <w:t>Qualcomm Incorporated, Rohde &amp; Schwarz, MediaTek</w:t>
            </w:r>
          </w:p>
        </w:tc>
        <w:tc>
          <w:tcPr>
            <w:tcW w:w="1122" w:type="dxa"/>
          </w:tcPr>
          <w:p w14:paraId="435FFAE5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5428FED4" w14:textId="77777777" w:rsidR="00E71C84" w:rsidRDefault="00E71C84" w:rsidP="00585DDF">
            <w:r>
              <w:rPr>
                <w:sz w:val="16"/>
                <w:szCs w:val="16"/>
              </w:rPr>
              <w:t>22.3.2.1, 22.3.2.7a</w:t>
            </w:r>
          </w:p>
        </w:tc>
        <w:tc>
          <w:tcPr>
            <w:tcW w:w="998" w:type="dxa"/>
          </w:tcPr>
          <w:p w14:paraId="43C4EA79" w14:textId="77777777" w:rsidR="00E71C84" w:rsidRDefault="00E71C84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71C84" w14:paraId="4FFBBB27" w14:textId="77777777" w:rsidTr="00585DDF">
        <w:tc>
          <w:tcPr>
            <w:tcW w:w="879" w:type="dxa"/>
          </w:tcPr>
          <w:p w14:paraId="3D67F1A0" w14:textId="77777777" w:rsidR="00E71C84" w:rsidRDefault="00E71C84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57AD4B15" w14:textId="77777777" w:rsidR="00E71C84" w:rsidRDefault="00E71C84" w:rsidP="00585DDF">
            <w:r>
              <w:rPr>
                <w:sz w:val="16"/>
                <w:szCs w:val="16"/>
              </w:rPr>
              <w:t>1436</w:t>
            </w:r>
          </w:p>
        </w:tc>
        <w:tc>
          <w:tcPr>
            <w:tcW w:w="517" w:type="dxa"/>
          </w:tcPr>
          <w:p w14:paraId="2E265B2B" w14:textId="77777777" w:rsidR="00E71C84" w:rsidRDefault="00E71C84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8441BD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DA9D38" w14:textId="77777777" w:rsidR="00E71C84" w:rsidRDefault="00E71C84" w:rsidP="00585DDF">
            <w:r>
              <w:rPr>
                <w:sz w:val="16"/>
                <w:szCs w:val="16"/>
              </w:rPr>
              <w:t>Update of test cases applicability for NB-IoT NTN only UE</w:t>
            </w:r>
          </w:p>
        </w:tc>
        <w:tc>
          <w:tcPr>
            <w:tcW w:w="517" w:type="dxa"/>
          </w:tcPr>
          <w:p w14:paraId="29CE319B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51CCFD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B320343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B41D1E" w14:textId="77777777" w:rsidR="00E71C84" w:rsidRDefault="00E71C84" w:rsidP="00585DDF">
            <w:r>
              <w:rPr>
                <w:sz w:val="16"/>
                <w:szCs w:val="16"/>
              </w:rPr>
              <w:t>R5-241562</w:t>
            </w:r>
          </w:p>
        </w:tc>
        <w:tc>
          <w:tcPr>
            <w:tcW w:w="1597" w:type="dxa"/>
          </w:tcPr>
          <w:p w14:paraId="30CE0ACD" w14:textId="77777777" w:rsidR="00E71C84" w:rsidRDefault="00E71C84" w:rsidP="00585DDF">
            <w:r>
              <w:rPr>
                <w:sz w:val="16"/>
                <w:szCs w:val="16"/>
              </w:rPr>
              <w:t>MediaTek Inc., ROHDE &amp; SCHWARZ, Qualcomm Incorporated</w:t>
            </w:r>
          </w:p>
        </w:tc>
        <w:tc>
          <w:tcPr>
            <w:tcW w:w="1122" w:type="dxa"/>
          </w:tcPr>
          <w:p w14:paraId="6B811A89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52E3DF39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F76574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</w:tr>
      <w:tr w:rsidR="00E71C84" w14:paraId="39E82294" w14:textId="77777777" w:rsidTr="00585DDF">
        <w:tc>
          <w:tcPr>
            <w:tcW w:w="879" w:type="dxa"/>
          </w:tcPr>
          <w:p w14:paraId="0747A0DC" w14:textId="77777777" w:rsidR="00E71C84" w:rsidRDefault="00E71C84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61F2DBA8" w14:textId="77777777" w:rsidR="00E71C84" w:rsidRDefault="00E71C84" w:rsidP="00585DDF">
            <w:r>
              <w:rPr>
                <w:sz w:val="16"/>
                <w:szCs w:val="16"/>
              </w:rPr>
              <w:t>1438</w:t>
            </w:r>
          </w:p>
        </w:tc>
        <w:tc>
          <w:tcPr>
            <w:tcW w:w="517" w:type="dxa"/>
          </w:tcPr>
          <w:p w14:paraId="3CE19DAA" w14:textId="77777777" w:rsidR="00E71C84" w:rsidRDefault="00E71C84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6A503C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94E098" w14:textId="77777777" w:rsidR="00E71C84" w:rsidRDefault="00E71C84" w:rsidP="00585DDF">
            <w:r>
              <w:rPr>
                <w:sz w:val="16"/>
                <w:szCs w:val="16"/>
              </w:rPr>
              <w:t>Correction to applicability of NB-IoT TC 22.3.2.7a</w:t>
            </w:r>
          </w:p>
        </w:tc>
        <w:tc>
          <w:tcPr>
            <w:tcW w:w="517" w:type="dxa"/>
          </w:tcPr>
          <w:p w14:paraId="1578F60C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83E121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A60A6B9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E8EB15" w14:textId="77777777" w:rsidR="00E71C84" w:rsidRDefault="00E71C84" w:rsidP="00585DDF">
            <w:r>
              <w:rPr>
                <w:sz w:val="16"/>
                <w:szCs w:val="16"/>
              </w:rPr>
              <w:t>R5-240587</w:t>
            </w:r>
          </w:p>
        </w:tc>
        <w:tc>
          <w:tcPr>
            <w:tcW w:w="1597" w:type="dxa"/>
          </w:tcPr>
          <w:p w14:paraId="1A8F89B4" w14:textId="77777777" w:rsidR="00E71C84" w:rsidRDefault="00E71C84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FA288A6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6960FC01" w14:textId="77777777" w:rsidR="00E71C84" w:rsidRDefault="00E71C84" w:rsidP="00585DDF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48B098F1" w14:textId="77777777" w:rsidR="00E71C84" w:rsidRDefault="00E71C84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71C84" w14:paraId="36D7D178" w14:textId="77777777" w:rsidTr="00585DDF">
        <w:tc>
          <w:tcPr>
            <w:tcW w:w="879" w:type="dxa"/>
          </w:tcPr>
          <w:p w14:paraId="1983571E" w14:textId="77777777" w:rsidR="00E71C84" w:rsidRDefault="00E71C84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5EB1DB16" w14:textId="77777777" w:rsidR="00E71C84" w:rsidRDefault="00E71C84" w:rsidP="00585DDF">
            <w:r>
              <w:rPr>
                <w:sz w:val="16"/>
                <w:szCs w:val="16"/>
              </w:rPr>
              <w:t>1442</w:t>
            </w:r>
          </w:p>
        </w:tc>
        <w:tc>
          <w:tcPr>
            <w:tcW w:w="517" w:type="dxa"/>
          </w:tcPr>
          <w:p w14:paraId="682EB5E1" w14:textId="77777777" w:rsidR="00E71C84" w:rsidRDefault="00E71C84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045F3D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C69395" w14:textId="77777777" w:rsidR="00E71C84" w:rsidRDefault="00E71C84" w:rsidP="00585DDF">
            <w:r>
              <w:rPr>
                <w:sz w:val="16"/>
                <w:szCs w:val="16"/>
              </w:rPr>
              <w:t>PICS clarification and applicability updates for NTN test cases</w:t>
            </w:r>
          </w:p>
        </w:tc>
        <w:tc>
          <w:tcPr>
            <w:tcW w:w="517" w:type="dxa"/>
          </w:tcPr>
          <w:p w14:paraId="12188E9A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236AC2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0C372E4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1B4336" w14:textId="77777777" w:rsidR="00E71C84" w:rsidRDefault="00E71C84" w:rsidP="00585DDF">
            <w:r>
              <w:rPr>
                <w:sz w:val="16"/>
                <w:szCs w:val="16"/>
              </w:rPr>
              <w:t>R5-241648</w:t>
            </w:r>
          </w:p>
        </w:tc>
        <w:tc>
          <w:tcPr>
            <w:tcW w:w="1597" w:type="dxa"/>
          </w:tcPr>
          <w:p w14:paraId="71EE32CD" w14:textId="77777777" w:rsidR="00E71C84" w:rsidRDefault="00E71C84" w:rsidP="00585DDF">
            <w:r>
              <w:rPr>
                <w:sz w:val="16"/>
                <w:szCs w:val="16"/>
              </w:rPr>
              <w:t>Qualcomm Incorporated, Rohde &amp; Schwarz</w:t>
            </w:r>
          </w:p>
        </w:tc>
        <w:tc>
          <w:tcPr>
            <w:tcW w:w="1122" w:type="dxa"/>
          </w:tcPr>
          <w:p w14:paraId="5A1FC78D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037476A" w14:textId="77777777" w:rsidR="00E71C84" w:rsidRDefault="00E71C84" w:rsidP="00585DDF">
            <w:r>
              <w:rPr>
                <w:sz w:val="16"/>
                <w:szCs w:val="16"/>
              </w:rPr>
              <w:t>4, A.4.4</w:t>
            </w:r>
          </w:p>
        </w:tc>
        <w:tc>
          <w:tcPr>
            <w:tcW w:w="998" w:type="dxa"/>
          </w:tcPr>
          <w:p w14:paraId="33BB6328" w14:textId="77777777" w:rsidR="00E71C84" w:rsidRDefault="00E71C84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108BBD91" w14:textId="77777777" w:rsidR="00E71C84" w:rsidRDefault="00E71C84" w:rsidP="00E71C84"/>
    <w:p w14:paraId="5BF41667" w14:textId="77777777" w:rsidR="00E71C84" w:rsidRDefault="00E71C84" w:rsidP="00E71C84"/>
    <w:p w14:paraId="4153BE5B" w14:textId="77777777" w:rsidR="00E71C84" w:rsidRPr="00917427" w:rsidRDefault="00E71C84" w:rsidP="00E71C8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RP-240196</w:t>
      </w:r>
      <w:r>
        <w:rPr>
          <w:b/>
          <w:i/>
          <w:noProof/>
          <w:sz w:val="28"/>
        </w:rPr>
        <w:fldChar w:fldCharType="end"/>
      </w:r>
    </w:p>
    <w:p w14:paraId="44BA7C01" w14:textId="77777777" w:rsidR="00E71C84" w:rsidRPr="00784730" w:rsidRDefault="00E71C84" w:rsidP="00E71C84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1340F20" w14:textId="77777777" w:rsidR="00E71C84" w:rsidRPr="00050554" w:rsidRDefault="00E71C84" w:rsidP="00E71C84">
      <w:pPr>
        <w:rPr>
          <w:rFonts w:ascii="Arial" w:hAnsi="Arial" w:cs="Arial"/>
          <w:b/>
          <w:bCs/>
          <w:lang w:val="en-US"/>
        </w:rPr>
      </w:pPr>
    </w:p>
    <w:p w14:paraId="05351386" w14:textId="77777777" w:rsidR="00E71C84" w:rsidRDefault="00E71C84" w:rsidP="00E71C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03AA770" w14:textId="77777777" w:rsidR="00E71C84" w:rsidRPr="00E145B1" w:rsidRDefault="00E71C84" w:rsidP="00E71C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support for high speed train scenario in frequency range 2 (FR2) (NR_HST_FR2-UEConTest)</w:t>
      </w:r>
      <w:r>
        <w:rPr>
          <w:rFonts w:ascii="Arial" w:hAnsi="Arial" w:cs="Arial"/>
          <w:b/>
          <w:bCs/>
        </w:rPr>
        <w:fldChar w:fldCharType="end"/>
      </w:r>
    </w:p>
    <w:p w14:paraId="45365086" w14:textId="77777777" w:rsidR="00E71C84" w:rsidRDefault="00E71C84" w:rsidP="00E71C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13.3.15</w:t>
      </w:r>
      <w:r>
        <w:rPr>
          <w:rFonts w:ascii="Arial" w:hAnsi="Arial" w:cs="Arial"/>
          <w:b/>
          <w:bCs/>
        </w:rPr>
        <w:fldChar w:fldCharType="end"/>
      </w:r>
    </w:p>
    <w:p w14:paraId="4FBC008B" w14:textId="77777777" w:rsidR="00E71C84" w:rsidRDefault="00E71C84" w:rsidP="00E71C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A6DA27E" w14:textId="77777777" w:rsidR="00E71C84" w:rsidRDefault="00E71C84" w:rsidP="00E71C8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FFBF59" w14:textId="77777777" w:rsidR="00E71C84" w:rsidRPr="004E535C" w:rsidRDefault="00E71C84" w:rsidP="00E71C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71C84" w:rsidRPr="004E535C" w14:paraId="7E9B2B67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05C91AD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4D533F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7F509C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443767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0E563D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0F4A9C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AE2473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7B9518D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7A7F23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56C57A7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6B77E9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DE4021B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31A532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71C84" w14:paraId="521D8B16" w14:textId="77777777" w:rsidTr="00585DDF">
        <w:tc>
          <w:tcPr>
            <w:tcW w:w="879" w:type="dxa"/>
          </w:tcPr>
          <w:p w14:paraId="21DD101F" w14:textId="77777777" w:rsidR="00E71C84" w:rsidRDefault="00E71C84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8C038EC" w14:textId="77777777" w:rsidR="00E71C84" w:rsidRDefault="00E71C84" w:rsidP="00585DDF">
            <w:r>
              <w:rPr>
                <w:sz w:val="16"/>
                <w:szCs w:val="16"/>
              </w:rPr>
              <w:t>0376</w:t>
            </w:r>
          </w:p>
        </w:tc>
        <w:tc>
          <w:tcPr>
            <w:tcW w:w="517" w:type="dxa"/>
          </w:tcPr>
          <w:p w14:paraId="41549066" w14:textId="77777777" w:rsidR="00E71C84" w:rsidRDefault="00E71C84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346AA6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EC5B17" w14:textId="77777777" w:rsidR="00E71C84" w:rsidRDefault="00E71C84" w:rsidP="00585DDF">
            <w:r>
              <w:rPr>
                <w:sz w:val="16"/>
                <w:szCs w:val="16"/>
              </w:rPr>
              <w:t>Addition of applicability for HST FR2 test cases</w:t>
            </w:r>
          </w:p>
        </w:tc>
        <w:tc>
          <w:tcPr>
            <w:tcW w:w="517" w:type="dxa"/>
          </w:tcPr>
          <w:p w14:paraId="0B6F53B5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EAEBC5" w14:textId="77777777" w:rsidR="00E71C84" w:rsidRDefault="00E71C84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763B410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FFBF4D" w14:textId="77777777" w:rsidR="00E71C84" w:rsidRDefault="00E71C84" w:rsidP="00585DDF">
            <w:r>
              <w:rPr>
                <w:sz w:val="16"/>
                <w:szCs w:val="16"/>
              </w:rPr>
              <w:t>R5-240508</w:t>
            </w:r>
          </w:p>
        </w:tc>
        <w:tc>
          <w:tcPr>
            <w:tcW w:w="1597" w:type="dxa"/>
          </w:tcPr>
          <w:p w14:paraId="5C5ABF9E" w14:textId="77777777" w:rsidR="00E71C84" w:rsidRDefault="00E71C84" w:rsidP="00585DD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075F7A7" w14:textId="77777777" w:rsidR="00E71C84" w:rsidRDefault="00E71C84" w:rsidP="00585DDF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68AA80AE" w14:textId="77777777" w:rsidR="00E71C84" w:rsidRDefault="00E71C84" w:rsidP="00585DDF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70178A32" w14:textId="77777777" w:rsidR="00E71C84" w:rsidRDefault="00E71C84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26DAC9F" w14:textId="77777777" w:rsidR="00E71C84" w:rsidRDefault="00E71C84" w:rsidP="00E71C84"/>
    <w:p w14:paraId="5484439A" w14:textId="77777777" w:rsidR="00E71C84" w:rsidRDefault="00E71C84" w:rsidP="00E71C84"/>
    <w:p w14:paraId="6C0345C9" w14:textId="77777777" w:rsidR="00BA6FA4" w:rsidRDefault="00BA6FA4" w:rsidP="00E71C84"/>
    <w:p w14:paraId="0F1BE316" w14:textId="77777777" w:rsidR="00BA6FA4" w:rsidRDefault="00BA6FA4" w:rsidP="00E71C84"/>
    <w:p w14:paraId="4D0C27E5" w14:textId="3BE386E1" w:rsidR="00BA6FA4" w:rsidRPr="00917427" w:rsidRDefault="00BA6FA4" w:rsidP="00BA6FA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 xml:space="preserve"> </w:t>
      </w:r>
      <w:r w:rsidRPr="00BA6FA4">
        <w:rPr>
          <w:b/>
          <w:i/>
          <w:noProof/>
          <w:color w:val="FF0000"/>
          <w:sz w:val="28"/>
          <w:highlight w:val="yellow"/>
        </w:rPr>
        <w:t>withdrawn!</w:t>
      </w:r>
    </w:p>
    <w:p w14:paraId="3A09719A" w14:textId="77777777" w:rsidR="00C4185F" w:rsidRDefault="00C4185F" w:rsidP="0028593B"/>
    <w:p w14:paraId="757807A8" w14:textId="77777777" w:rsidR="00BA6FA4" w:rsidRDefault="00BA6FA4" w:rsidP="0028593B"/>
    <w:p w14:paraId="341906D3" w14:textId="77777777" w:rsidR="00BA6FA4" w:rsidRDefault="00BA6FA4" w:rsidP="0028593B"/>
    <w:p w14:paraId="5AD64B00" w14:textId="77777777" w:rsidR="00C4185F" w:rsidRPr="00917427" w:rsidRDefault="00C4185F" w:rsidP="00C4185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RP-240198</w:t>
      </w:r>
      <w:r>
        <w:rPr>
          <w:b/>
          <w:i/>
          <w:noProof/>
          <w:sz w:val="28"/>
        </w:rPr>
        <w:fldChar w:fldCharType="end"/>
      </w:r>
    </w:p>
    <w:p w14:paraId="6A08195C" w14:textId="77777777" w:rsidR="00C4185F" w:rsidRPr="00784730" w:rsidRDefault="00C4185F" w:rsidP="00C4185F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3C1E0DF" w14:textId="77777777" w:rsidR="00C4185F" w:rsidRPr="00050554" w:rsidRDefault="00C4185F" w:rsidP="00C4185F">
      <w:pPr>
        <w:rPr>
          <w:rFonts w:ascii="Arial" w:hAnsi="Arial" w:cs="Arial"/>
          <w:b/>
          <w:bCs/>
          <w:lang w:val="en-US"/>
        </w:rPr>
      </w:pPr>
    </w:p>
    <w:p w14:paraId="4FDCADEB" w14:textId="77777777" w:rsidR="00C4185F" w:rsidRDefault="00C4185F" w:rsidP="00C418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008E138" w14:textId="77777777" w:rsidR="00C4185F" w:rsidRPr="00E145B1" w:rsidRDefault="00C4185F" w:rsidP="00C418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Sidelink Relay (NR_SL_relay-UEConTest)</w:t>
      </w:r>
      <w:r>
        <w:rPr>
          <w:rFonts w:ascii="Arial" w:hAnsi="Arial" w:cs="Arial"/>
          <w:b/>
          <w:bCs/>
        </w:rPr>
        <w:fldChar w:fldCharType="end"/>
      </w:r>
    </w:p>
    <w:p w14:paraId="4FB4FACF" w14:textId="77777777" w:rsidR="00C4185F" w:rsidRDefault="00C4185F" w:rsidP="00C418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13.3.17</w:t>
      </w:r>
      <w:r>
        <w:rPr>
          <w:rFonts w:ascii="Arial" w:hAnsi="Arial" w:cs="Arial"/>
          <w:b/>
          <w:bCs/>
        </w:rPr>
        <w:fldChar w:fldCharType="end"/>
      </w:r>
    </w:p>
    <w:p w14:paraId="6D06AC64" w14:textId="77777777" w:rsidR="00C4185F" w:rsidRDefault="00C4185F" w:rsidP="00C418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4106653" w14:textId="77777777" w:rsidR="00C4185F" w:rsidRDefault="00C4185F" w:rsidP="00C4185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4324A80" w14:textId="77777777" w:rsidR="00C4185F" w:rsidRPr="004E535C" w:rsidRDefault="00C4185F" w:rsidP="00C4185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185F" w:rsidRPr="004E535C" w14:paraId="452E450B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8611439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51B522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9EBECF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0ABC6D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3EB8866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DC92FD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FFB6E5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A1857DE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2EFAFFA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3EB282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052F0E8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F0D04B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973A92F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4185F" w14:paraId="20EF0C79" w14:textId="77777777" w:rsidTr="00585DDF">
        <w:tc>
          <w:tcPr>
            <w:tcW w:w="879" w:type="dxa"/>
          </w:tcPr>
          <w:p w14:paraId="1B1B9017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B7374B6" w14:textId="77777777" w:rsidR="00C4185F" w:rsidRDefault="00C4185F" w:rsidP="00585DDF">
            <w:r>
              <w:rPr>
                <w:sz w:val="16"/>
                <w:szCs w:val="16"/>
              </w:rPr>
              <w:t>3003</w:t>
            </w:r>
          </w:p>
        </w:tc>
        <w:tc>
          <w:tcPr>
            <w:tcW w:w="517" w:type="dxa"/>
          </w:tcPr>
          <w:p w14:paraId="67511FFD" w14:textId="77777777" w:rsidR="00C4185F" w:rsidRDefault="00C4185F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451DC1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933DB8" w14:textId="77777777" w:rsidR="00C4185F" w:rsidRDefault="00C4185F" w:rsidP="00585DDF">
            <w:r>
              <w:rPr>
                <w:sz w:val="16"/>
                <w:szCs w:val="16"/>
              </w:rPr>
              <w:t>Correction to RRCReestablishment message</w:t>
            </w:r>
          </w:p>
        </w:tc>
        <w:tc>
          <w:tcPr>
            <w:tcW w:w="517" w:type="dxa"/>
          </w:tcPr>
          <w:p w14:paraId="27B3960F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908B9A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74857BA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D5A7109" w14:textId="77777777" w:rsidR="00C4185F" w:rsidRDefault="00C4185F" w:rsidP="00585DDF">
            <w:r>
              <w:rPr>
                <w:sz w:val="16"/>
                <w:szCs w:val="16"/>
              </w:rPr>
              <w:t>R5-240153</w:t>
            </w:r>
          </w:p>
        </w:tc>
        <w:tc>
          <w:tcPr>
            <w:tcW w:w="1597" w:type="dxa"/>
          </w:tcPr>
          <w:p w14:paraId="61AF206A" w14:textId="77777777" w:rsidR="00C4185F" w:rsidRDefault="00C4185F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67B5A8D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154D971C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AAD660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</w:tr>
      <w:tr w:rsidR="00C4185F" w14:paraId="1F0D682A" w14:textId="77777777" w:rsidTr="00585DDF">
        <w:tc>
          <w:tcPr>
            <w:tcW w:w="879" w:type="dxa"/>
          </w:tcPr>
          <w:p w14:paraId="0DBE5181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94989A5" w14:textId="77777777" w:rsidR="00C4185F" w:rsidRDefault="00C4185F" w:rsidP="00585DDF">
            <w:r>
              <w:rPr>
                <w:sz w:val="16"/>
                <w:szCs w:val="16"/>
              </w:rPr>
              <w:t>3025</w:t>
            </w:r>
          </w:p>
        </w:tc>
        <w:tc>
          <w:tcPr>
            <w:tcW w:w="517" w:type="dxa"/>
          </w:tcPr>
          <w:p w14:paraId="7532593A" w14:textId="77777777" w:rsidR="00C4185F" w:rsidRDefault="00C4185F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96018E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C66540" w14:textId="77777777" w:rsidR="00C4185F" w:rsidRDefault="00C4185F" w:rsidP="00585DDF">
            <w:r>
              <w:rPr>
                <w:sz w:val="16"/>
                <w:szCs w:val="16"/>
              </w:rPr>
              <w:t>Update of RRC message RRCReconfigurationComplete, RRCSetupComplete and SecurityModeComplete for SL relay</w:t>
            </w:r>
          </w:p>
        </w:tc>
        <w:tc>
          <w:tcPr>
            <w:tcW w:w="517" w:type="dxa"/>
          </w:tcPr>
          <w:p w14:paraId="162718BA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EC4E31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80979A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44B4B4" w14:textId="77777777" w:rsidR="00C4185F" w:rsidRDefault="00C4185F" w:rsidP="00585DDF">
            <w:r>
              <w:rPr>
                <w:sz w:val="16"/>
                <w:szCs w:val="16"/>
              </w:rPr>
              <w:t>R5-241722</w:t>
            </w:r>
          </w:p>
        </w:tc>
        <w:tc>
          <w:tcPr>
            <w:tcW w:w="1597" w:type="dxa"/>
          </w:tcPr>
          <w:p w14:paraId="2ED53B5A" w14:textId="77777777" w:rsidR="00C4185F" w:rsidRDefault="00C4185F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4552BCFE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12293930" w14:textId="77777777" w:rsidR="00C4185F" w:rsidRDefault="00C4185F" w:rsidP="00585DDF">
            <w:r>
              <w:rPr>
                <w:sz w:val="16"/>
                <w:szCs w:val="16"/>
              </w:rPr>
              <w:t>4.6</w:t>
            </w:r>
          </w:p>
        </w:tc>
        <w:tc>
          <w:tcPr>
            <w:tcW w:w="998" w:type="dxa"/>
          </w:tcPr>
          <w:p w14:paraId="5283A2E7" w14:textId="77777777" w:rsidR="00C4185F" w:rsidRDefault="00C4185F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4185F" w14:paraId="60F6422E" w14:textId="77777777" w:rsidTr="00585DDF">
        <w:tc>
          <w:tcPr>
            <w:tcW w:w="879" w:type="dxa"/>
          </w:tcPr>
          <w:p w14:paraId="6061CA7A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2A1A581" w14:textId="77777777" w:rsidR="00C4185F" w:rsidRDefault="00C4185F" w:rsidP="00585DDF">
            <w:r>
              <w:rPr>
                <w:sz w:val="16"/>
                <w:szCs w:val="16"/>
              </w:rPr>
              <w:t>3026</w:t>
            </w:r>
          </w:p>
        </w:tc>
        <w:tc>
          <w:tcPr>
            <w:tcW w:w="517" w:type="dxa"/>
          </w:tcPr>
          <w:p w14:paraId="2E571105" w14:textId="77777777" w:rsidR="00C4185F" w:rsidRDefault="00C4185F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34A769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0742A2" w14:textId="77777777" w:rsidR="00C4185F" w:rsidRDefault="00C4185F" w:rsidP="00585DDF">
            <w:r>
              <w:rPr>
                <w:sz w:val="16"/>
                <w:szCs w:val="16"/>
              </w:rPr>
              <w:t>Update of Test procedure for establishing unicast mode ProSe Direct communication</w:t>
            </w:r>
          </w:p>
        </w:tc>
        <w:tc>
          <w:tcPr>
            <w:tcW w:w="517" w:type="dxa"/>
          </w:tcPr>
          <w:p w14:paraId="5994125F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91B854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15944FC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B8428D" w14:textId="77777777" w:rsidR="00C4185F" w:rsidRDefault="00C4185F" w:rsidP="00585DDF">
            <w:r>
              <w:rPr>
                <w:sz w:val="16"/>
                <w:szCs w:val="16"/>
              </w:rPr>
              <w:t>R5-241723</w:t>
            </w:r>
          </w:p>
        </w:tc>
        <w:tc>
          <w:tcPr>
            <w:tcW w:w="1597" w:type="dxa"/>
          </w:tcPr>
          <w:p w14:paraId="3FDDEE3E" w14:textId="77777777" w:rsidR="00C4185F" w:rsidRDefault="00C4185F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4009A441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4CEF2263" w14:textId="77777777" w:rsidR="00C4185F" w:rsidRDefault="00C4185F" w:rsidP="00585DDF">
            <w:r>
              <w:rPr>
                <w:sz w:val="16"/>
                <w:szCs w:val="16"/>
              </w:rPr>
              <w:t>4.9.39, 4.9.40, 4.9.41</w:t>
            </w:r>
          </w:p>
        </w:tc>
        <w:tc>
          <w:tcPr>
            <w:tcW w:w="998" w:type="dxa"/>
          </w:tcPr>
          <w:p w14:paraId="0D070277" w14:textId="77777777" w:rsidR="00C4185F" w:rsidRDefault="00C4185F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4185F" w14:paraId="000B39D2" w14:textId="77777777" w:rsidTr="00585DDF">
        <w:tc>
          <w:tcPr>
            <w:tcW w:w="879" w:type="dxa"/>
          </w:tcPr>
          <w:p w14:paraId="6255CC54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08CA8C1" w14:textId="77777777" w:rsidR="00C4185F" w:rsidRDefault="00C4185F" w:rsidP="00585DDF">
            <w:r>
              <w:rPr>
                <w:sz w:val="16"/>
                <w:szCs w:val="16"/>
              </w:rPr>
              <w:t>3038</w:t>
            </w:r>
          </w:p>
        </w:tc>
        <w:tc>
          <w:tcPr>
            <w:tcW w:w="517" w:type="dxa"/>
          </w:tcPr>
          <w:p w14:paraId="7F32BFB6" w14:textId="77777777" w:rsidR="00C4185F" w:rsidRDefault="00C4185F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F1B3E2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8ECE3A" w14:textId="77777777" w:rsidR="00C4185F" w:rsidRDefault="00C4185F" w:rsidP="00585DDF">
            <w:r>
              <w:rPr>
                <w:sz w:val="16"/>
                <w:szCs w:val="16"/>
              </w:rPr>
              <w:t>Addition of test procedure for 5G ProSe U2N Relay Discovery</w:t>
            </w:r>
          </w:p>
        </w:tc>
        <w:tc>
          <w:tcPr>
            <w:tcW w:w="517" w:type="dxa"/>
          </w:tcPr>
          <w:p w14:paraId="408A5AD7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CBC6CB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9627AC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7CC7B9" w14:textId="77777777" w:rsidR="00C4185F" w:rsidRDefault="00C4185F" w:rsidP="00585DDF">
            <w:r>
              <w:rPr>
                <w:sz w:val="16"/>
                <w:szCs w:val="16"/>
              </w:rPr>
              <w:t>R5-241597</w:t>
            </w:r>
          </w:p>
        </w:tc>
        <w:tc>
          <w:tcPr>
            <w:tcW w:w="1597" w:type="dxa"/>
          </w:tcPr>
          <w:p w14:paraId="4F070708" w14:textId="77777777" w:rsidR="00C4185F" w:rsidRDefault="00C4185F" w:rsidP="00585DD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5BA59D70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7B95C23A" w14:textId="77777777" w:rsidR="00C4185F" w:rsidRDefault="00C4185F" w:rsidP="00585DDF">
            <w:r>
              <w:rPr>
                <w:sz w:val="16"/>
                <w:szCs w:val="16"/>
              </w:rPr>
              <w:t>4.9.43(new)</w:t>
            </w:r>
          </w:p>
        </w:tc>
        <w:tc>
          <w:tcPr>
            <w:tcW w:w="998" w:type="dxa"/>
          </w:tcPr>
          <w:p w14:paraId="3B492488" w14:textId="77777777" w:rsidR="00C4185F" w:rsidRDefault="00C4185F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4185F" w14:paraId="535CCA38" w14:textId="77777777" w:rsidTr="00585DDF">
        <w:tc>
          <w:tcPr>
            <w:tcW w:w="879" w:type="dxa"/>
          </w:tcPr>
          <w:p w14:paraId="49B5DA8C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08DFB9C" w14:textId="77777777" w:rsidR="00C4185F" w:rsidRDefault="00C4185F" w:rsidP="00585DDF">
            <w:r>
              <w:rPr>
                <w:sz w:val="16"/>
                <w:szCs w:val="16"/>
              </w:rPr>
              <w:t>3039</w:t>
            </w:r>
          </w:p>
        </w:tc>
        <w:tc>
          <w:tcPr>
            <w:tcW w:w="517" w:type="dxa"/>
          </w:tcPr>
          <w:p w14:paraId="41FA737A" w14:textId="77777777" w:rsidR="00C4185F" w:rsidRDefault="00C4185F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2CE710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A91F31" w14:textId="77777777" w:rsidR="00C4185F" w:rsidRDefault="00C4185F" w:rsidP="00585DDF">
            <w:r>
              <w:rPr>
                <w:sz w:val="16"/>
                <w:szCs w:val="16"/>
              </w:rPr>
              <w:t>Addition of test procedure for remote Initial Access procedure under NR sidelink U2N Relay / Remote UE side</w:t>
            </w:r>
          </w:p>
        </w:tc>
        <w:tc>
          <w:tcPr>
            <w:tcW w:w="517" w:type="dxa"/>
          </w:tcPr>
          <w:p w14:paraId="141E4E21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A80BB9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D699D6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9D89A95" w14:textId="77777777" w:rsidR="00C4185F" w:rsidRDefault="00C4185F" w:rsidP="00585DDF">
            <w:r>
              <w:rPr>
                <w:sz w:val="16"/>
                <w:szCs w:val="16"/>
              </w:rPr>
              <w:t>R5-241598</w:t>
            </w:r>
          </w:p>
        </w:tc>
        <w:tc>
          <w:tcPr>
            <w:tcW w:w="1597" w:type="dxa"/>
          </w:tcPr>
          <w:p w14:paraId="45AF1913" w14:textId="77777777" w:rsidR="00C4185F" w:rsidRDefault="00C4185F" w:rsidP="00585DD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</w:tcPr>
          <w:p w14:paraId="6961CAA9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67A8B0A6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8DC8CA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</w:tr>
      <w:tr w:rsidR="00C4185F" w14:paraId="106E2766" w14:textId="77777777" w:rsidTr="00585DDF">
        <w:tc>
          <w:tcPr>
            <w:tcW w:w="879" w:type="dxa"/>
          </w:tcPr>
          <w:p w14:paraId="29C6A235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4499941" w14:textId="77777777" w:rsidR="00C4185F" w:rsidRDefault="00C4185F" w:rsidP="00585DDF">
            <w:r>
              <w:rPr>
                <w:sz w:val="16"/>
                <w:szCs w:val="16"/>
              </w:rPr>
              <w:t>3040</w:t>
            </w:r>
          </w:p>
        </w:tc>
        <w:tc>
          <w:tcPr>
            <w:tcW w:w="517" w:type="dxa"/>
          </w:tcPr>
          <w:p w14:paraId="56892FD3" w14:textId="77777777" w:rsidR="00C4185F" w:rsidRDefault="00C4185F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FC89FE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46B508" w14:textId="77777777" w:rsidR="00C4185F" w:rsidRDefault="00C4185F" w:rsidP="00585DDF">
            <w:r>
              <w:rPr>
                <w:sz w:val="16"/>
                <w:szCs w:val="16"/>
              </w:rPr>
              <w:t>Removal of test procedure for Out_of_Coverage_with_Relay</w:t>
            </w:r>
          </w:p>
        </w:tc>
        <w:tc>
          <w:tcPr>
            <w:tcW w:w="517" w:type="dxa"/>
          </w:tcPr>
          <w:p w14:paraId="599BD2FD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FA2101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D10F30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E406686" w14:textId="77777777" w:rsidR="00C4185F" w:rsidRDefault="00C4185F" w:rsidP="00585DDF">
            <w:r>
              <w:rPr>
                <w:sz w:val="16"/>
                <w:szCs w:val="16"/>
              </w:rPr>
              <w:t>R5-240480</w:t>
            </w:r>
          </w:p>
        </w:tc>
        <w:tc>
          <w:tcPr>
            <w:tcW w:w="1597" w:type="dxa"/>
          </w:tcPr>
          <w:p w14:paraId="47AA0476" w14:textId="77777777" w:rsidR="00C4185F" w:rsidRDefault="00C4185F" w:rsidP="00585DD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</w:tcPr>
          <w:p w14:paraId="6079FE47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431CDAB6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FF47B1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</w:tr>
      <w:tr w:rsidR="00C4185F" w14:paraId="46A5971D" w14:textId="77777777" w:rsidTr="00585DDF">
        <w:tc>
          <w:tcPr>
            <w:tcW w:w="879" w:type="dxa"/>
          </w:tcPr>
          <w:p w14:paraId="6CEA1C37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C49519B" w14:textId="77777777" w:rsidR="00C4185F" w:rsidRDefault="00C4185F" w:rsidP="00585DDF">
            <w:r>
              <w:rPr>
                <w:sz w:val="16"/>
                <w:szCs w:val="16"/>
              </w:rPr>
              <w:t>3041</w:t>
            </w:r>
          </w:p>
        </w:tc>
        <w:tc>
          <w:tcPr>
            <w:tcW w:w="517" w:type="dxa"/>
          </w:tcPr>
          <w:p w14:paraId="53CC893D" w14:textId="77777777" w:rsidR="00C4185F" w:rsidRDefault="00C4185F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B9D295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D08DC6" w14:textId="77777777" w:rsidR="00C4185F" w:rsidRDefault="00C4185F" w:rsidP="00585DDF">
            <w:r>
              <w:rPr>
                <w:sz w:val="16"/>
                <w:szCs w:val="16"/>
              </w:rPr>
              <w:t>Update test procedure for registration of NR sidelink U2N Relay / Relay UE side</w:t>
            </w:r>
          </w:p>
        </w:tc>
        <w:tc>
          <w:tcPr>
            <w:tcW w:w="517" w:type="dxa"/>
          </w:tcPr>
          <w:p w14:paraId="4ADBB122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2734C6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207E74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9FD88C" w14:textId="77777777" w:rsidR="00C4185F" w:rsidRDefault="00C4185F" w:rsidP="00585DDF">
            <w:r>
              <w:rPr>
                <w:sz w:val="16"/>
                <w:szCs w:val="16"/>
              </w:rPr>
              <w:t>R5-241599</w:t>
            </w:r>
          </w:p>
        </w:tc>
        <w:tc>
          <w:tcPr>
            <w:tcW w:w="1597" w:type="dxa"/>
          </w:tcPr>
          <w:p w14:paraId="24433360" w14:textId="77777777" w:rsidR="00C4185F" w:rsidRDefault="00C4185F" w:rsidP="00585DD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4116AC69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1DE11D60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30AE8F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</w:tr>
      <w:tr w:rsidR="00C4185F" w14:paraId="39118D28" w14:textId="77777777" w:rsidTr="00585DDF">
        <w:tc>
          <w:tcPr>
            <w:tcW w:w="879" w:type="dxa"/>
          </w:tcPr>
          <w:p w14:paraId="59A31457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0504185" w14:textId="77777777" w:rsidR="00C4185F" w:rsidRDefault="00C4185F" w:rsidP="00585DDF">
            <w:r>
              <w:rPr>
                <w:sz w:val="16"/>
                <w:szCs w:val="16"/>
              </w:rPr>
              <w:t>3042</w:t>
            </w:r>
          </w:p>
        </w:tc>
        <w:tc>
          <w:tcPr>
            <w:tcW w:w="517" w:type="dxa"/>
          </w:tcPr>
          <w:p w14:paraId="01EE6516" w14:textId="77777777" w:rsidR="00C4185F" w:rsidRDefault="00C4185F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A8A155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421765" w14:textId="77777777" w:rsidR="00C4185F" w:rsidRDefault="00C4185F" w:rsidP="00585DDF">
            <w:r>
              <w:rPr>
                <w:sz w:val="16"/>
                <w:szCs w:val="16"/>
              </w:rPr>
              <w:t>Update of 5G ProSe information elements of UE policies for 5G ProSe usage information reporting</w:t>
            </w:r>
          </w:p>
        </w:tc>
        <w:tc>
          <w:tcPr>
            <w:tcW w:w="517" w:type="dxa"/>
          </w:tcPr>
          <w:p w14:paraId="5B883C2E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799D49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893B491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82D73E" w14:textId="77777777" w:rsidR="00C4185F" w:rsidRDefault="00C4185F" w:rsidP="00585DDF">
            <w:r>
              <w:rPr>
                <w:sz w:val="16"/>
                <w:szCs w:val="16"/>
              </w:rPr>
              <w:t>R5-240482</w:t>
            </w:r>
          </w:p>
        </w:tc>
        <w:tc>
          <w:tcPr>
            <w:tcW w:w="1597" w:type="dxa"/>
          </w:tcPr>
          <w:p w14:paraId="37886B0C" w14:textId="77777777" w:rsidR="00C4185F" w:rsidRDefault="00C4185F" w:rsidP="00585DD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077F7937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4059DBE4" w14:textId="77777777" w:rsidR="00C4185F" w:rsidRDefault="00C4185F" w:rsidP="00585DDF">
            <w:r>
              <w:rPr>
                <w:sz w:val="16"/>
                <w:szCs w:val="16"/>
              </w:rPr>
              <w:t>4.7C.1.6</w:t>
            </w:r>
          </w:p>
        </w:tc>
        <w:tc>
          <w:tcPr>
            <w:tcW w:w="998" w:type="dxa"/>
          </w:tcPr>
          <w:p w14:paraId="52559A69" w14:textId="77777777" w:rsidR="00C4185F" w:rsidRDefault="00C4185F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4185F" w14:paraId="1F38BFC7" w14:textId="77777777" w:rsidTr="00585DDF">
        <w:tc>
          <w:tcPr>
            <w:tcW w:w="879" w:type="dxa"/>
          </w:tcPr>
          <w:p w14:paraId="7160F74B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FFBE831" w14:textId="77777777" w:rsidR="00C4185F" w:rsidRDefault="00C4185F" w:rsidP="00585DDF">
            <w:r>
              <w:rPr>
                <w:sz w:val="16"/>
                <w:szCs w:val="16"/>
              </w:rPr>
              <w:t>3043</w:t>
            </w:r>
          </w:p>
        </w:tc>
        <w:tc>
          <w:tcPr>
            <w:tcW w:w="517" w:type="dxa"/>
          </w:tcPr>
          <w:p w14:paraId="6E0761A9" w14:textId="77777777" w:rsidR="00C4185F" w:rsidRDefault="00C4185F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3A83A3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D8C5C7" w14:textId="77777777" w:rsidR="00C4185F" w:rsidRDefault="00C4185F" w:rsidP="00585DDF">
            <w:r>
              <w:rPr>
                <w:sz w:val="16"/>
                <w:szCs w:val="16"/>
              </w:rPr>
              <w:t>Update of 5G ProSe information elements of UE policies for 5G ProSe remote</w:t>
            </w:r>
          </w:p>
        </w:tc>
        <w:tc>
          <w:tcPr>
            <w:tcW w:w="517" w:type="dxa"/>
          </w:tcPr>
          <w:p w14:paraId="26283AA9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5F374A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FD9002E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2E8A693" w14:textId="77777777" w:rsidR="00C4185F" w:rsidRDefault="00C4185F" w:rsidP="00585DDF">
            <w:r>
              <w:rPr>
                <w:sz w:val="16"/>
                <w:szCs w:val="16"/>
              </w:rPr>
              <w:t>R5-240483</w:t>
            </w:r>
          </w:p>
        </w:tc>
        <w:tc>
          <w:tcPr>
            <w:tcW w:w="1597" w:type="dxa"/>
          </w:tcPr>
          <w:p w14:paraId="024B2248" w14:textId="77777777" w:rsidR="00C4185F" w:rsidRDefault="00C4185F" w:rsidP="00585DD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176EE592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1469DB79" w14:textId="77777777" w:rsidR="00C4185F" w:rsidRDefault="00C4185F" w:rsidP="00585DDF">
            <w:r>
              <w:rPr>
                <w:sz w:val="16"/>
                <w:szCs w:val="16"/>
              </w:rPr>
              <w:t>4.7C.1.5</w:t>
            </w:r>
          </w:p>
        </w:tc>
        <w:tc>
          <w:tcPr>
            <w:tcW w:w="998" w:type="dxa"/>
          </w:tcPr>
          <w:p w14:paraId="3C157BBC" w14:textId="77777777" w:rsidR="00C4185F" w:rsidRDefault="00C4185F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4185F" w14:paraId="3ECF9AA5" w14:textId="77777777" w:rsidTr="00585DDF">
        <w:tc>
          <w:tcPr>
            <w:tcW w:w="879" w:type="dxa"/>
          </w:tcPr>
          <w:p w14:paraId="5F21FF05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64158D4" w14:textId="77777777" w:rsidR="00C4185F" w:rsidRDefault="00C4185F" w:rsidP="00585DDF">
            <w:r>
              <w:rPr>
                <w:sz w:val="16"/>
                <w:szCs w:val="16"/>
              </w:rPr>
              <w:t>3044</w:t>
            </w:r>
          </w:p>
        </w:tc>
        <w:tc>
          <w:tcPr>
            <w:tcW w:w="517" w:type="dxa"/>
          </w:tcPr>
          <w:p w14:paraId="03F99A15" w14:textId="77777777" w:rsidR="00C4185F" w:rsidRDefault="00C4185F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98BBAC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647720" w14:textId="77777777" w:rsidR="00C4185F" w:rsidRDefault="00C4185F" w:rsidP="00585DDF">
            <w:r>
              <w:rPr>
                <w:sz w:val="16"/>
                <w:szCs w:val="16"/>
              </w:rPr>
              <w:t>Addition of PROSE PC5 DISCOVERY</w:t>
            </w:r>
          </w:p>
        </w:tc>
        <w:tc>
          <w:tcPr>
            <w:tcW w:w="517" w:type="dxa"/>
          </w:tcPr>
          <w:p w14:paraId="103ABE9A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AEC15C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33CAEBB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A07FA46" w14:textId="77777777" w:rsidR="00C4185F" w:rsidRDefault="00C4185F" w:rsidP="00585DDF">
            <w:r>
              <w:rPr>
                <w:sz w:val="16"/>
                <w:szCs w:val="16"/>
              </w:rPr>
              <w:t>R5-240484</w:t>
            </w:r>
          </w:p>
        </w:tc>
        <w:tc>
          <w:tcPr>
            <w:tcW w:w="1597" w:type="dxa"/>
          </w:tcPr>
          <w:p w14:paraId="4F192E10" w14:textId="77777777" w:rsidR="00C4185F" w:rsidRDefault="00C4185F" w:rsidP="00585DD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14090577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39235E0E" w14:textId="77777777" w:rsidR="00C4185F" w:rsidRDefault="00C4185F" w:rsidP="00585DDF">
            <w:r>
              <w:rPr>
                <w:sz w:val="16"/>
                <w:szCs w:val="16"/>
              </w:rPr>
              <w:t>4.7C.2</w:t>
            </w:r>
          </w:p>
        </w:tc>
        <w:tc>
          <w:tcPr>
            <w:tcW w:w="998" w:type="dxa"/>
          </w:tcPr>
          <w:p w14:paraId="1CDBFEED" w14:textId="77777777" w:rsidR="00C4185F" w:rsidRDefault="00C4185F" w:rsidP="00585DDF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C4185F" w14:paraId="11BA236C" w14:textId="77777777" w:rsidTr="00585DDF">
        <w:tc>
          <w:tcPr>
            <w:tcW w:w="879" w:type="dxa"/>
          </w:tcPr>
          <w:p w14:paraId="3D6C8FE5" w14:textId="77777777" w:rsidR="00C4185F" w:rsidRDefault="00C4185F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8D929DF" w14:textId="77777777" w:rsidR="00C4185F" w:rsidRDefault="00C4185F" w:rsidP="00585DDF">
            <w:r>
              <w:rPr>
                <w:sz w:val="16"/>
                <w:szCs w:val="16"/>
              </w:rPr>
              <w:t>0577</w:t>
            </w:r>
          </w:p>
        </w:tc>
        <w:tc>
          <w:tcPr>
            <w:tcW w:w="517" w:type="dxa"/>
          </w:tcPr>
          <w:p w14:paraId="0E281626" w14:textId="77777777" w:rsidR="00C4185F" w:rsidRDefault="00C4185F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E663E2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9291CB" w14:textId="77777777" w:rsidR="00C4185F" w:rsidRDefault="00C4185F" w:rsidP="00585DDF">
            <w:r>
              <w:rPr>
                <w:sz w:val="16"/>
                <w:szCs w:val="16"/>
              </w:rPr>
              <w:t>Addition of Sidelink Capabilities to support direct to indirect path switch for NR sidelink U2N Relay</w:t>
            </w:r>
          </w:p>
        </w:tc>
        <w:tc>
          <w:tcPr>
            <w:tcW w:w="517" w:type="dxa"/>
          </w:tcPr>
          <w:p w14:paraId="50EFF788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F7EDA1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2640F6E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3B0D5EA" w14:textId="77777777" w:rsidR="00C4185F" w:rsidRDefault="00C4185F" w:rsidP="00585DDF">
            <w:r>
              <w:rPr>
                <w:sz w:val="16"/>
                <w:szCs w:val="16"/>
              </w:rPr>
              <w:t>R5-241724</w:t>
            </w:r>
          </w:p>
        </w:tc>
        <w:tc>
          <w:tcPr>
            <w:tcW w:w="1597" w:type="dxa"/>
          </w:tcPr>
          <w:p w14:paraId="220B3B84" w14:textId="77777777" w:rsidR="00C4185F" w:rsidRDefault="00C4185F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23F6F1B3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53A32316" w14:textId="77777777" w:rsidR="00C4185F" w:rsidRDefault="00C4185F" w:rsidP="00585DDF">
            <w:r>
              <w:rPr>
                <w:sz w:val="16"/>
                <w:szCs w:val="16"/>
              </w:rPr>
              <w:t>A.4.3.10</w:t>
            </w:r>
          </w:p>
        </w:tc>
        <w:tc>
          <w:tcPr>
            <w:tcW w:w="998" w:type="dxa"/>
          </w:tcPr>
          <w:p w14:paraId="3485F2A3" w14:textId="77777777" w:rsidR="00C4185F" w:rsidRDefault="00C4185F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4185F" w14:paraId="05B7979A" w14:textId="77777777" w:rsidTr="00585DDF">
        <w:tc>
          <w:tcPr>
            <w:tcW w:w="879" w:type="dxa"/>
          </w:tcPr>
          <w:p w14:paraId="2CED8F4C" w14:textId="77777777" w:rsidR="00C4185F" w:rsidRDefault="00C4185F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09F1EC4" w14:textId="77777777" w:rsidR="00C4185F" w:rsidRDefault="00C4185F" w:rsidP="00585DDF">
            <w:r>
              <w:rPr>
                <w:sz w:val="16"/>
                <w:szCs w:val="16"/>
              </w:rPr>
              <w:t>0584</w:t>
            </w:r>
          </w:p>
        </w:tc>
        <w:tc>
          <w:tcPr>
            <w:tcW w:w="517" w:type="dxa"/>
          </w:tcPr>
          <w:p w14:paraId="636C1BF8" w14:textId="77777777" w:rsidR="00C4185F" w:rsidRDefault="00C4185F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79DFF8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9215FE" w14:textId="77777777" w:rsidR="00C4185F" w:rsidRDefault="00C4185F" w:rsidP="00585DDF">
            <w:r>
              <w:rPr>
                <w:sz w:val="16"/>
                <w:szCs w:val="16"/>
              </w:rPr>
              <w:t>Addition of new pics for NR sidelink U2N Relay PDU session establishment</w:t>
            </w:r>
          </w:p>
        </w:tc>
        <w:tc>
          <w:tcPr>
            <w:tcW w:w="517" w:type="dxa"/>
          </w:tcPr>
          <w:p w14:paraId="52629680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3495A0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5CEEE6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45A3E0" w14:textId="77777777" w:rsidR="00C4185F" w:rsidRDefault="00C4185F" w:rsidP="00585DDF">
            <w:r>
              <w:rPr>
                <w:sz w:val="16"/>
                <w:szCs w:val="16"/>
              </w:rPr>
              <w:t>R5-241600</w:t>
            </w:r>
          </w:p>
        </w:tc>
        <w:tc>
          <w:tcPr>
            <w:tcW w:w="1597" w:type="dxa"/>
          </w:tcPr>
          <w:p w14:paraId="25ACBCAA" w14:textId="77777777" w:rsidR="00C4185F" w:rsidRDefault="00C4185F" w:rsidP="00585DD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6ECE9BFF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07438877" w14:textId="77777777" w:rsidR="00C4185F" w:rsidRDefault="00C4185F" w:rsidP="00585DDF">
            <w:r>
              <w:rPr>
                <w:sz w:val="16"/>
                <w:szCs w:val="16"/>
              </w:rPr>
              <w:t>Table A.4.4-2</w:t>
            </w:r>
          </w:p>
        </w:tc>
        <w:tc>
          <w:tcPr>
            <w:tcW w:w="998" w:type="dxa"/>
          </w:tcPr>
          <w:p w14:paraId="44D6F667" w14:textId="77777777" w:rsidR="00C4185F" w:rsidRDefault="00C4185F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6F3F9BAD" w14:textId="77777777" w:rsidR="00C4185F" w:rsidRDefault="00C4185F" w:rsidP="00C4185F"/>
    <w:p w14:paraId="7644268B" w14:textId="77777777" w:rsidR="00C4185F" w:rsidRDefault="00C4185F" w:rsidP="00C4185F"/>
    <w:p w14:paraId="6AFB8FCA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RP-240199</w:t>
      </w:r>
      <w:r>
        <w:rPr>
          <w:b/>
          <w:i/>
          <w:noProof/>
          <w:sz w:val="28"/>
        </w:rPr>
        <w:fldChar w:fldCharType="end"/>
      </w:r>
    </w:p>
    <w:p w14:paraId="4FC8160B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A027FEF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5CF2C8CB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90DECD5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power saving enhancements for NR (NR_UE_pow_sav_enh_plus_CT-UEConTest)</w:t>
      </w:r>
      <w:r>
        <w:rPr>
          <w:rFonts w:ascii="Arial" w:hAnsi="Arial" w:cs="Arial"/>
          <w:b/>
          <w:bCs/>
        </w:rPr>
        <w:fldChar w:fldCharType="end"/>
      </w:r>
    </w:p>
    <w:p w14:paraId="5643A675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13.3.18</w:t>
      </w:r>
      <w:r>
        <w:rPr>
          <w:rFonts w:ascii="Arial" w:hAnsi="Arial" w:cs="Arial"/>
          <w:b/>
          <w:bCs/>
        </w:rPr>
        <w:fldChar w:fldCharType="end"/>
      </w:r>
    </w:p>
    <w:p w14:paraId="7C55B2BD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EB6ED80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AC2369E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5DD2D76F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B633A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E74E0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A83DC7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56C4B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BC5C759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7D688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1F58DC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0A0BFA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E500F9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96316BD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6C390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7D4E91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DFEAA29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1AF40965" w14:textId="77777777" w:rsidTr="00585DDF">
        <w:tc>
          <w:tcPr>
            <w:tcW w:w="879" w:type="dxa"/>
          </w:tcPr>
          <w:p w14:paraId="7C9FB6EE" w14:textId="77777777" w:rsidR="006A0900" w:rsidRDefault="006A0900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639C119" w14:textId="77777777" w:rsidR="006A0900" w:rsidRDefault="006A0900" w:rsidP="00585DDF">
            <w:r>
              <w:rPr>
                <w:sz w:val="16"/>
                <w:szCs w:val="16"/>
              </w:rPr>
              <w:t>3004</w:t>
            </w:r>
          </w:p>
        </w:tc>
        <w:tc>
          <w:tcPr>
            <w:tcW w:w="517" w:type="dxa"/>
          </w:tcPr>
          <w:p w14:paraId="40B1A0A4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6C9522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A22639" w14:textId="77777777" w:rsidR="006A0900" w:rsidRDefault="006A0900" w:rsidP="00585DDF">
            <w:r>
              <w:rPr>
                <w:sz w:val="16"/>
                <w:szCs w:val="16"/>
              </w:rPr>
              <w:t>Correction to PEIPS in REGISTRATION ACCEPT message</w:t>
            </w:r>
          </w:p>
        </w:tc>
        <w:tc>
          <w:tcPr>
            <w:tcW w:w="517" w:type="dxa"/>
          </w:tcPr>
          <w:p w14:paraId="48A12FB3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AFBB71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2B6E0F3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E0B0A1" w14:textId="77777777" w:rsidR="006A0900" w:rsidRDefault="006A0900" w:rsidP="00585DDF">
            <w:r>
              <w:rPr>
                <w:sz w:val="16"/>
                <w:szCs w:val="16"/>
              </w:rPr>
              <w:t>R5-240154</w:t>
            </w:r>
          </w:p>
        </w:tc>
        <w:tc>
          <w:tcPr>
            <w:tcW w:w="1597" w:type="dxa"/>
          </w:tcPr>
          <w:p w14:paraId="02E4EF20" w14:textId="77777777" w:rsidR="006A0900" w:rsidRDefault="006A0900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3B661FD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26D9E5B4" w14:textId="77777777" w:rsidR="006A0900" w:rsidRDefault="006A0900" w:rsidP="00585DDF">
            <w:r>
              <w:rPr>
                <w:sz w:val="16"/>
                <w:szCs w:val="16"/>
              </w:rPr>
              <w:t>4.7.1</w:t>
            </w:r>
          </w:p>
        </w:tc>
        <w:tc>
          <w:tcPr>
            <w:tcW w:w="998" w:type="dxa"/>
          </w:tcPr>
          <w:p w14:paraId="104DFD1D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50F898E5" w14:textId="77777777" w:rsidTr="00585DDF">
        <w:tc>
          <w:tcPr>
            <w:tcW w:w="879" w:type="dxa"/>
          </w:tcPr>
          <w:p w14:paraId="1F192296" w14:textId="77777777" w:rsidR="006A0900" w:rsidRDefault="006A0900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250A57E" w14:textId="77777777" w:rsidR="006A0900" w:rsidRDefault="006A0900" w:rsidP="00585DDF"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</w:tcPr>
          <w:p w14:paraId="0AE993D1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D85F84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D51356" w14:textId="77777777" w:rsidR="006A0900" w:rsidRDefault="006A0900" w:rsidP="00585DDF">
            <w:r>
              <w:rPr>
                <w:sz w:val="16"/>
                <w:szCs w:val="16"/>
              </w:rPr>
              <w:t>Add PICS for PEIPS</w:t>
            </w:r>
          </w:p>
        </w:tc>
        <w:tc>
          <w:tcPr>
            <w:tcW w:w="517" w:type="dxa"/>
          </w:tcPr>
          <w:p w14:paraId="79538F8C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B6EEBD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F18C53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EA10074" w14:textId="77777777" w:rsidR="006A0900" w:rsidRDefault="006A0900" w:rsidP="00585DDF">
            <w:r>
              <w:rPr>
                <w:sz w:val="16"/>
                <w:szCs w:val="16"/>
              </w:rPr>
              <w:t>R5-240425</w:t>
            </w:r>
          </w:p>
        </w:tc>
        <w:tc>
          <w:tcPr>
            <w:tcW w:w="1597" w:type="dxa"/>
          </w:tcPr>
          <w:p w14:paraId="419B33BD" w14:textId="77777777" w:rsidR="006A0900" w:rsidRDefault="006A090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1CAC14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390273FA" w14:textId="77777777" w:rsidR="006A0900" w:rsidRDefault="006A0900" w:rsidP="00585DDF">
            <w:r>
              <w:rPr>
                <w:sz w:val="16"/>
                <w:szCs w:val="16"/>
              </w:rPr>
              <w:t>A.4.3.7</w:t>
            </w:r>
          </w:p>
        </w:tc>
        <w:tc>
          <w:tcPr>
            <w:tcW w:w="998" w:type="dxa"/>
          </w:tcPr>
          <w:p w14:paraId="2E280946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06F2C1E0" w14:textId="77777777" w:rsidTr="00585DDF">
        <w:tc>
          <w:tcPr>
            <w:tcW w:w="879" w:type="dxa"/>
          </w:tcPr>
          <w:p w14:paraId="6C0E7A8E" w14:textId="77777777" w:rsidR="006A0900" w:rsidRDefault="006A0900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028092F9" w14:textId="77777777" w:rsidR="006A0900" w:rsidRDefault="006A0900" w:rsidP="00585DDF">
            <w:r>
              <w:rPr>
                <w:sz w:val="16"/>
                <w:szCs w:val="16"/>
              </w:rPr>
              <w:t>0384</w:t>
            </w:r>
          </w:p>
        </w:tc>
        <w:tc>
          <w:tcPr>
            <w:tcW w:w="517" w:type="dxa"/>
          </w:tcPr>
          <w:p w14:paraId="199317D3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05CA6E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33A118" w14:textId="77777777" w:rsidR="006A0900" w:rsidRDefault="006A0900" w:rsidP="00585DDF">
            <w:r>
              <w:rPr>
                <w:sz w:val="16"/>
                <w:szCs w:val="16"/>
              </w:rPr>
              <w:t>Update to RRM Power saving enhancement 5.5.5.9 test case applicability</w:t>
            </w:r>
          </w:p>
        </w:tc>
        <w:tc>
          <w:tcPr>
            <w:tcW w:w="517" w:type="dxa"/>
          </w:tcPr>
          <w:p w14:paraId="1FB80C55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BDE0F5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96C0D2A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41EF55" w14:textId="77777777" w:rsidR="006A0900" w:rsidRDefault="006A0900" w:rsidP="00585DDF">
            <w:r>
              <w:rPr>
                <w:sz w:val="16"/>
                <w:szCs w:val="16"/>
              </w:rPr>
              <w:t>R5-241850</w:t>
            </w:r>
          </w:p>
        </w:tc>
        <w:tc>
          <w:tcPr>
            <w:tcW w:w="1597" w:type="dxa"/>
          </w:tcPr>
          <w:p w14:paraId="19875916" w14:textId="77777777" w:rsidR="006A0900" w:rsidRDefault="006A0900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8716639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316B929E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E47F42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  <w:tr w:rsidR="006A0900" w14:paraId="0A0E9A7B" w14:textId="77777777" w:rsidTr="00585DDF">
        <w:tc>
          <w:tcPr>
            <w:tcW w:w="879" w:type="dxa"/>
          </w:tcPr>
          <w:p w14:paraId="2A045903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3D78922" w14:textId="77777777" w:rsidR="006A0900" w:rsidRDefault="006A0900" w:rsidP="00585DDF">
            <w:r>
              <w:rPr>
                <w:sz w:val="16"/>
                <w:szCs w:val="16"/>
              </w:rPr>
              <w:t>4167</w:t>
            </w:r>
          </w:p>
        </w:tc>
        <w:tc>
          <w:tcPr>
            <w:tcW w:w="517" w:type="dxa"/>
          </w:tcPr>
          <w:p w14:paraId="7EB483F0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367CEE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63A249" w14:textId="77777777" w:rsidR="006A0900" w:rsidRDefault="006A0900" w:rsidP="00585DDF">
            <w:r>
              <w:rPr>
                <w:sz w:val="16"/>
                <w:szCs w:val="16"/>
              </w:rPr>
              <w:t>Correction to TC 9.1.14.1</w:t>
            </w:r>
          </w:p>
        </w:tc>
        <w:tc>
          <w:tcPr>
            <w:tcW w:w="517" w:type="dxa"/>
          </w:tcPr>
          <w:p w14:paraId="78558CAE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02D7F7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923CFC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DE81110" w14:textId="77777777" w:rsidR="006A0900" w:rsidRDefault="006A0900" w:rsidP="00585DDF">
            <w:r>
              <w:rPr>
                <w:sz w:val="16"/>
                <w:szCs w:val="16"/>
              </w:rPr>
              <w:t>R5-240155</w:t>
            </w:r>
          </w:p>
        </w:tc>
        <w:tc>
          <w:tcPr>
            <w:tcW w:w="1597" w:type="dxa"/>
          </w:tcPr>
          <w:p w14:paraId="5AE37CFC" w14:textId="77777777" w:rsidR="006A0900" w:rsidRDefault="006A0900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43EB825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552B5329" w14:textId="77777777" w:rsidR="006A0900" w:rsidRDefault="006A0900" w:rsidP="00585DDF">
            <w:r>
              <w:rPr>
                <w:sz w:val="16"/>
                <w:szCs w:val="16"/>
              </w:rPr>
              <w:t>9.1.14.1.3.3</w:t>
            </w:r>
          </w:p>
        </w:tc>
        <w:tc>
          <w:tcPr>
            <w:tcW w:w="998" w:type="dxa"/>
          </w:tcPr>
          <w:p w14:paraId="7A221F10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65871FC7" w14:textId="77777777" w:rsidTr="00585DDF">
        <w:tc>
          <w:tcPr>
            <w:tcW w:w="879" w:type="dxa"/>
          </w:tcPr>
          <w:p w14:paraId="6D492949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AC1D619" w14:textId="77777777" w:rsidR="006A0900" w:rsidRDefault="006A0900" w:rsidP="00585DDF">
            <w:r>
              <w:rPr>
                <w:sz w:val="16"/>
                <w:szCs w:val="16"/>
              </w:rPr>
              <w:t>4168</w:t>
            </w:r>
          </w:p>
        </w:tc>
        <w:tc>
          <w:tcPr>
            <w:tcW w:w="517" w:type="dxa"/>
          </w:tcPr>
          <w:p w14:paraId="693F4B3B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360195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E78139" w14:textId="77777777" w:rsidR="006A0900" w:rsidRDefault="006A0900" w:rsidP="00585DDF">
            <w:r>
              <w:rPr>
                <w:sz w:val="16"/>
                <w:szCs w:val="16"/>
              </w:rPr>
              <w:t>Correction to TC 11.4.1a</w:t>
            </w:r>
          </w:p>
        </w:tc>
        <w:tc>
          <w:tcPr>
            <w:tcW w:w="517" w:type="dxa"/>
          </w:tcPr>
          <w:p w14:paraId="12556E95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7FFBCE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2EBF816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992D59" w14:textId="77777777" w:rsidR="006A0900" w:rsidRDefault="006A0900" w:rsidP="00585DDF">
            <w:r>
              <w:rPr>
                <w:sz w:val="16"/>
                <w:szCs w:val="16"/>
              </w:rPr>
              <w:t>R5-241653</w:t>
            </w:r>
          </w:p>
        </w:tc>
        <w:tc>
          <w:tcPr>
            <w:tcW w:w="1597" w:type="dxa"/>
          </w:tcPr>
          <w:p w14:paraId="0C6D8282" w14:textId="77777777" w:rsidR="006A0900" w:rsidRDefault="006A0900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0345A2A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5373EC27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37676A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  <w:tr w:rsidR="006A0900" w14:paraId="1E1C8B86" w14:textId="77777777" w:rsidTr="00585DDF">
        <w:tc>
          <w:tcPr>
            <w:tcW w:w="879" w:type="dxa"/>
          </w:tcPr>
          <w:p w14:paraId="0BDB0012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B9E5FCB" w14:textId="77777777" w:rsidR="006A0900" w:rsidRDefault="006A0900" w:rsidP="00585DDF">
            <w:r>
              <w:rPr>
                <w:sz w:val="16"/>
                <w:szCs w:val="16"/>
              </w:rPr>
              <w:t>4224</w:t>
            </w:r>
          </w:p>
        </w:tc>
        <w:tc>
          <w:tcPr>
            <w:tcW w:w="517" w:type="dxa"/>
          </w:tcPr>
          <w:p w14:paraId="35CDE3DC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AB452A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8938B8" w14:textId="77777777" w:rsidR="006A0900" w:rsidRDefault="006A0900" w:rsidP="00585DDF">
            <w:r>
              <w:rPr>
                <w:sz w:val="16"/>
                <w:szCs w:val="16"/>
              </w:rPr>
              <w:t>Correction the title of PEIPS TC 9.1.14.1</w:t>
            </w:r>
          </w:p>
        </w:tc>
        <w:tc>
          <w:tcPr>
            <w:tcW w:w="517" w:type="dxa"/>
          </w:tcPr>
          <w:p w14:paraId="2251CA3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C7F5AD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028C930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BAFA06" w14:textId="77777777" w:rsidR="006A0900" w:rsidRDefault="006A0900" w:rsidP="00585DDF">
            <w:r>
              <w:rPr>
                <w:sz w:val="16"/>
                <w:szCs w:val="16"/>
              </w:rPr>
              <w:t>R5-240426</w:t>
            </w:r>
          </w:p>
        </w:tc>
        <w:tc>
          <w:tcPr>
            <w:tcW w:w="1597" w:type="dxa"/>
          </w:tcPr>
          <w:p w14:paraId="4B168BE0" w14:textId="77777777" w:rsidR="006A0900" w:rsidRDefault="006A090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00E618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2C87F8C4" w14:textId="77777777" w:rsidR="006A0900" w:rsidRDefault="006A0900" w:rsidP="00585DDF">
            <w:r>
              <w:rPr>
                <w:sz w:val="16"/>
                <w:szCs w:val="16"/>
              </w:rPr>
              <w:t>9.1.14.1</w:t>
            </w:r>
          </w:p>
        </w:tc>
        <w:tc>
          <w:tcPr>
            <w:tcW w:w="998" w:type="dxa"/>
          </w:tcPr>
          <w:p w14:paraId="775F4D11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51D0C28F" w14:textId="77777777" w:rsidTr="00585DDF">
        <w:tc>
          <w:tcPr>
            <w:tcW w:w="879" w:type="dxa"/>
          </w:tcPr>
          <w:p w14:paraId="48216161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3A1ADF0" w14:textId="77777777" w:rsidR="006A0900" w:rsidRDefault="006A0900" w:rsidP="00585DDF">
            <w:r>
              <w:rPr>
                <w:sz w:val="16"/>
                <w:szCs w:val="16"/>
              </w:rPr>
              <w:t>4277</w:t>
            </w:r>
          </w:p>
        </w:tc>
        <w:tc>
          <w:tcPr>
            <w:tcW w:w="517" w:type="dxa"/>
          </w:tcPr>
          <w:p w14:paraId="2C9AB904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B88659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06F181" w14:textId="77777777" w:rsidR="006A0900" w:rsidRDefault="006A0900" w:rsidP="00585DDF">
            <w:r>
              <w:rPr>
                <w:sz w:val="16"/>
                <w:szCs w:val="16"/>
              </w:rPr>
              <w:t>Resubmission of Editorial update test case 8.1.1.1a.3</w:t>
            </w:r>
          </w:p>
        </w:tc>
        <w:tc>
          <w:tcPr>
            <w:tcW w:w="517" w:type="dxa"/>
          </w:tcPr>
          <w:p w14:paraId="156BAE4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0A3136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50EC6C6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2EC71D2" w14:textId="77777777" w:rsidR="006A0900" w:rsidRDefault="006A0900" w:rsidP="00585DDF">
            <w:r>
              <w:rPr>
                <w:sz w:val="16"/>
                <w:szCs w:val="16"/>
              </w:rPr>
              <w:t>R5-240918</w:t>
            </w:r>
          </w:p>
        </w:tc>
        <w:tc>
          <w:tcPr>
            <w:tcW w:w="1597" w:type="dxa"/>
          </w:tcPr>
          <w:p w14:paraId="03D7619B" w14:textId="77777777" w:rsidR="006A0900" w:rsidRDefault="006A0900" w:rsidP="00585DDF">
            <w:r>
              <w:rPr>
                <w:sz w:val="16"/>
                <w:szCs w:val="16"/>
              </w:rPr>
              <w:t>ETSI MCC (Ericsson)</w:t>
            </w:r>
          </w:p>
        </w:tc>
        <w:tc>
          <w:tcPr>
            <w:tcW w:w="1122" w:type="dxa"/>
          </w:tcPr>
          <w:p w14:paraId="78C82264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30DC412D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BD3617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  <w:tr w:rsidR="006A0900" w14:paraId="1D932F31" w14:textId="77777777" w:rsidTr="00585DDF">
        <w:tc>
          <w:tcPr>
            <w:tcW w:w="879" w:type="dxa"/>
          </w:tcPr>
          <w:p w14:paraId="50C4B640" w14:textId="77777777" w:rsidR="006A0900" w:rsidRDefault="006A0900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59087F9" w14:textId="77777777" w:rsidR="006A0900" w:rsidRDefault="006A0900" w:rsidP="00585DDF">
            <w:r>
              <w:rPr>
                <w:sz w:val="16"/>
                <w:szCs w:val="16"/>
              </w:rPr>
              <w:t>0436</w:t>
            </w:r>
          </w:p>
        </w:tc>
        <w:tc>
          <w:tcPr>
            <w:tcW w:w="517" w:type="dxa"/>
          </w:tcPr>
          <w:p w14:paraId="34BD2350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009551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6D3BC9" w14:textId="77777777" w:rsidR="006A0900" w:rsidRDefault="006A0900" w:rsidP="00585DDF">
            <w:r>
              <w:rPr>
                <w:sz w:val="16"/>
                <w:szCs w:val="16"/>
              </w:rPr>
              <w:t>Update the applicability of PEIPS TC 9.1.14.1 and 11.4.1a</w:t>
            </w:r>
          </w:p>
        </w:tc>
        <w:tc>
          <w:tcPr>
            <w:tcW w:w="517" w:type="dxa"/>
          </w:tcPr>
          <w:p w14:paraId="159B756C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F47D31" w14:textId="77777777" w:rsidR="006A0900" w:rsidRDefault="006A0900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97362D1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AA2D798" w14:textId="77777777" w:rsidR="006A0900" w:rsidRDefault="006A0900" w:rsidP="00585DDF">
            <w:r>
              <w:rPr>
                <w:sz w:val="16"/>
                <w:szCs w:val="16"/>
              </w:rPr>
              <w:t>R5-241547</w:t>
            </w:r>
          </w:p>
        </w:tc>
        <w:tc>
          <w:tcPr>
            <w:tcW w:w="1597" w:type="dxa"/>
          </w:tcPr>
          <w:p w14:paraId="0435E319" w14:textId="77777777" w:rsidR="006A0900" w:rsidRDefault="006A090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55F9BF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575AC8B0" w14:textId="77777777" w:rsidR="006A0900" w:rsidRDefault="006A0900" w:rsidP="00585DDF">
            <w:r>
              <w:rPr>
                <w:sz w:val="16"/>
                <w:szCs w:val="16"/>
              </w:rPr>
              <w:t>4.1,4.2</w:t>
            </w:r>
          </w:p>
        </w:tc>
        <w:tc>
          <w:tcPr>
            <w:tcW w:w="998" w:type="dxa"/>
          </w:tcPr>
          <w:p w14:paraId="50D1D989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38.508-2 CR 0582; TS/TR ... CR ... </w:t>
            </w:r>
          </w:p>
        </w:tc>
      </w:tr>
      <w:tr w:rsidR="006A0900" w14:paraId="63B90FAF" w14:textId="77777777" w:rsidTr="00585DDF">
        <w:tc>
          <w:tcPr>
            <w:tcW w:w="879" w:type="dxa"/>
          </w:tcPr>
          <w:p w14:paraId="32863D26" w14:textId="77777777" w:rsidR="006A0900" w:rsidRDefault="006A090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2E4A62E" w14:textId="77777777" w:rsidR="006A0900" w:rsidRDefault="006A0900" w:rsidP="00585DDF">
            <w:r>
              <w:rPr>
                <w:sz w:val="16"/>
                <w:szCs w:val="16"/>
              </w:rPr>
              <w:t>2985</w:t>
            </w:r>
          </w:p>
        </w:tc>
        <w:tc>
          <w:tcPr>
            <w:tcW w:w="517" w:type="dxa"/>
          </w:tcPr>
          <w:p w14:paraId="78C82892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C95E87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3C33B1" w14:textId="77777777" w:rsidR="006A0900" w:rsidRDefault="006A0900" w:rsidP="00585DDF">
            <w:r>
              <w:rPr>
                <w:sz w:val="16"/>
                <w:szCs w:val="16"/>
              </w:rPr>
              <w:t>Removal of Editor Note affecting to TC 5.5.5.9</w:t>
            </w:r>
          </w:p>
        </w:tc>
        <w:tc>
          <w:tcPr>
            <w:tcW w:w="517" w:type="dxa"/>
          </w:tcPr>
          <w:p w14:paraId="4197CE30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CDECD0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202DE8D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3208BC8" w14:textId="77777777" w:rsidR="006A0900" w:rsidRDefault="006A0900" w:rsidP="00585DDF">
            <w:r>
              <w:rPr>
                <w:sz w:val="16"/>
                <w:szCs w:val="16"/>
              </w:rPr>
              <w:t>R5-241826</w:t>
            </w:r>
          </w:p>
        </w:tc>
        <w:tc>
          <w:tcPr>
            <w:tcW w:w="1597" w:type="dxa"/>
          </w:tcPr>
          <w:p w14:paraId="029F5938" w14:textId="77777777" w:rsidR="006A0900" w:rsidRDefault="006A0900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62E597D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2B2BE755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5666F8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  <w:tr w:rsidR="006A0900" w14:paraId="7BA75380" w14:textId="77777777" w:rsidTr="00585DDF">
        <w:tc>
          <w:tcPr>
            <w:tcW w:w="879" w:type="dxa"/>
          </w:tcPr>
          <w:p w14:paraId="4D9B9360" w14:textId="77777777" w:rsidR="006A0900" w:rsidRDefault="006A090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471ABCE" w14:textId="77777777" w:rsidR="006A0900" w:rsidRDefault="006A0900" w:rsidP="00585DDF">
            <w:r>
              <w:rPr>
                <w:sz w:val="16"/>
                <w:szCs w:val="16"/>
              </w:rPr>
              <w:t>2997</w:t>
            </w:r>
          </w:p>
        </w:tc>
        <w:tc>
          <w:tcPr>
            <w:tcW w:w="517" w:type="dxa"/>
          </w:tcPr>
          <w:p w14:paraId="77D8E72F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29DEBF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533C25" w14:textId="77777777" w:rsidR="006A0900" w:rsidRDefault="006A0900" w:rsidP="00585DDF">
            <w:r>
              <w:rPr>
                <w:sz w:val="16"/>
                <w:szCs w:val="16"/>
              </w:rPr>
              <w:t>Correction to PDCCH level in 6.5.1.9</w:t>
            </w:r>
          </w:p>
        </w:tc>
        <w:tc>
          <w:tcPr>
            <w:tcW w:w="517" w:type="dxa"/>
          </w:tcPr>
          <w:p w14:paraId="203753D3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978D36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111601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85DF7C" w14:textId="77777777" w:rsidR="006A0900" w:rsidRDefault="006A0900" w:rsidP="00585DDF">
            <w:r>
              <w:rPr>
                <w:sz w:val="16"/>
                <w:szCs w:val="16"/>
              </w:rPr>
              <w:t>R5-241967</w:t>
            </w:r>
          </w:p>
        </w:tc>
        <w:tc>
          <w:tcPr>
            <w:tcW w:w="1597" w:type="dxa"/>
          </w:tcPr>
          <w:p w14:paraId="1EDB5797" w14:textId="77777777" w:rsidR="006A0900" w:rsidRDefault="006A0900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FBBF087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48075F7B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E6D5DC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</w:tbl>
    <w:p w14:paraId="5D3B5BFF" w14:textId="77777777" w:rsidR="006A0900" w:rsidRDefault="006A0900" w:rsidP="006A0900"/>
    <w:p w14:paraId="49452146" w14:textId="77777777" w:rsidR="006A0900" w:rsidRDefault="006A0900" w:rsidP="006A0900"/>
    <w:p w14:paraId="0CC90E2E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RP-240200</w:t>
      </w:r>
      <w:r>
        <w:rPr>
          <w:b/>
          <w:i/>
          <w:noProof/>
          <w:sz w:val="28"/>
        </w:rPr>
        <w:fldChar w:fldCharType="end"/>
      </w:r>
    </w:p>
    <w:p w14:paraId="1831C27F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7FF3610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24C9D8EF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E94097C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User Plane Integrity Protection support for EPC connected architectures (incl. CT/SA aspects) (UPIP_SEC_LTE-RAN-UEConTest)</w:t>
      </w:r>
      <w:r>
        <w:rPr>
          <w:rFonts w:ascii="Arial" w:hAnsi="Arial" w:cs="Arial"/>
          <w:b/>
          <w:bCs/>
        </w:rPr>
        <w:fldChar w:fldCharType="end"/>
      </w:r>
    </w:p>
    <w:p w14:paraId="403CD0E2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78264B3C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213488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4E92970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2A709AA8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FE7740C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5BB957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E2154C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57E48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E688F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219D4F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9CCC4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155548D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19964C3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4BB67E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48CF0D1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FF3FBE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3D303E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78FEAB21" w14:textId="77777777" w:rsidTr="00585DDF">
        <w:tc>
          <w:tcPr>
            <w:tcW w:w="879" w:type="dxa"/>
          </w:tcPr>
          <w:p w14:paraId="3CE9FA98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73F71B5" w14:textId="77777777" w:rsidR="006A0900" w:rsidRDefault="006A0900" w:rsidP="00585DDF">
            <w:r>
              <w:rPr>
                <w:sz w:val="16"/>
                <w:szCs w:val="16"/>
              </w:rPr>
              <w:t>4189</w:t>
            </w:r>
          </w:p>
        </w:tc>
        <w:tc>
          <w:tcPr>
            <w:tcW w:w="517" w:type="dxa"/>
          </w:tcPr>
          <w:p w14:paraId="57FA1A73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D5849F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4D8F3F" w14:textId="77777777" w:rsidR="006A0900" w:rsidRDefault="006A0900" w:rsidP="00585DDF">
            <w:r>
              <w:rPr>
                <w:sz w:val="16"/>
                <w:szCs w:val="16"/>
              </w:rPr>
              <w:t>Correction of  UPIP test case 7.1.3.2.6 for specific message contents</w:t>
            </w:r>
          </w:p>
        </w:tc>
        <w:tc>
          <w:tcPr>
            <w:tcW w:w="517" w:type="dxa"/>
          </w:tcPr>
          <w:p w14:paraId="5C7D224D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99C993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1D6F1ED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E0C1605" w14:textId="77777777" w:rsidR="006A0900" w:rsidRDefault="006A0900" w:rsidP="00585DDF">
            <w:r>
              <w:rPr>
                <w:sz w:val="16"/>
                <w:szCs w:val="16"/>
              </w:rPr>
              <w:t>R5-241552</w:t>
            </w:r>
          </w:p>
        </w:tc>
        <w:tc>
          <w:tcPr>
            <w:tcW w:w="1597" w:type="dxa"/>
          </w:tcPr>
          <w:p w14:paraId="10B5A0A6" w14:textId="77777777" w:rsidR="006A0900" w:rsidRDefault="006A0900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2E0CA30" w14:textId="77777777" w:rsidR="006A0900" w:rsidRDefault="006A0900" w:rsidP="00585DDF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24B94AA9" w14:textId="77777777" w:rsidR="006A0900" w:rsidRDefault="006A0900" w:rsidP="00585DDF">
            <w:r>
              <w:rPr>
                <w:sz w:val="16"/>
                <w:szCs w:val="16"/>
              </w:rPr>
              <w:t>7.1.3.2.6</w:t>
            </w:r>
          </w:p>
        </w:tc>
        <w:tc>
          <w:tcPr>
            <w:tcW w:w="998" w:type="dxa"/>
          </w:tcPr>
          <w:p w14:paraId="73720A36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555A750D" w14:textId="77777777" w:rsidTr="00585DDF">
        <w:tc>
          <w:tcPr>
            <w:tcW w:w="879" w:type="dxa"/>
          </w:tcPr>
          <w:p w14:paraId="5CF81862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4CC4A22" w14:textId="77777777" w:rsidR="006A0900" w:rsidRDefault="006A0900" w:rsidP="00585DDF">
            <w:r>
              <w:rPr>
                <w:sz w:val="16"/>
                <w:szCs w:val="16"/>
              </w:rPr>
              <w:t>4190</w:t>
            </w:r>
          </w:p>
        </w:tc>
        <w:tc>
          <w:tcPr>
            <w:tcW w:w="517" w:type="dxa"/>
          </w:tcPr>
          <w:p w14:paraId="1C44CEB9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BB56EB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022254" w14:textId="77777777" w:rsidR="006A0900" w:rsidRDefault="006A0900" w:rsidP="00585DDF">
            <w:r>
              <w:rPr>
                <w:sz w:val="16"/>
                <w:szCs w:val="16"/>
              </w:rPr>
              <w:t>Correction of UPIP test case 8.2.6.4.1</w:t>
            </w:r>
          </w:p>
        </w:tc>
        <w:tc>
          <w:tcPr>
            <w:tcW w:w="517" w:type="dxa"/>
          </w:tcPr>
          <w:p w14:paraId="68EBC9C1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A7D7C4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A0D4E33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7DC5C2" w14:textId="77777777" w:rsidR="006A0900" w:rsidRDefault="006A0900" w:rsidP="00585DDF">
            <w:r>
              <w:rPr>
                <w:sz w:val="16"/>
                <w:szCs w:val="16"/>
              </w:rPr>
              <w:t>R5-241553</w:t>
            </w:r>
          </w:p>
        </w:tc>
        <w:tc>
          <w:tcPr>
            <w:tcW w:w="1597" w:type="dxa"/>
          </w:tcPr>
          <w:p w14:paraId="73186509" w14:textId="77777777" w:rsidR="006A0900" w:rsidRDefault="006A0900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9E90801" w14:textId="77777777" w:rsidR="006A0900" w:rsidRDefault="006A0900" w:rsidP="00585DDF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4BE4BA0C" w14:textId="77777777" w:rsidR="006A0900" w:rsidRDefault="006A0900" w:rsidP="00585DDF">
            <w:r>
              <w:rPr>
                <w:sz w:val="16"/>
                <w:szCs w:val="16"/>
              </w:rPr>
              <w:t>8.2.6.4.1</w:t>
            </w:r>
          </w:p>
        </w:tc>
        <w:tc>
          <w:tcPr>
            <w:tcW w:w="998" w:type="dxa"/>
          </w:tcPr>
          <w:p w14:paraId="20C2343B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20CF471E" w14:textId="77777777" w:rsidTr="00585DDF">
        <w:tc>
          <w:tcPr>
            <w:tcW w:w="879" w:type="dxa"/>
          </w:tcPr>
          <w:p w14:paraId="0A4967B7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D1C91DA" w14:textId="77777777" w:rsidR="006A0900" w:rsidRDefault="006A0900" w:rsidP="00585DDF">
            <w:r>
              <w:rPr>
                <w:sz w:val="16"/>
                <w:szCs w:val="16"/>
              </w:rPr>
              <w:t>4303</w:t>
            </w:r>
          </w:p>
        </w:tc>
        <w:tc>
          <w:tcPr>
            <w:tcW w:w="517" w:type="dxa"/>
          </w:tcPr>
          <w:p w14:paraId="0C141EC8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ED962D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A72D0B" w14:textId="77777777" w:rsidR="006A0900" w:rsidRDefault="006A0900" w:rsidP="00585DDF">
            <w:r>
              <w:rPr>
                <w:sz w:val="16"/>
                <w:szCs w:val="16"/>
              </w:rPr>
              <w:t>Correction to UPIP TC 7.1.3.2.6</w:t>
            </w:r>
          </w:p>
        </w:tc>
        <w:tc>
          <w:tcPr>
            <w:tcW w:w="517" w:type="dxa"/>
          </w:tcPr>
          <w:p w14:paraId="3377B9A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1A9137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D41B861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4B536D" w14:textId="77777777" w:rsidR="006A0900" w:rsidRDefault="006A0900" w:rsidP="00585DDF">
            <w:r>
              <w:rPr>
                <w:sz w:val="16"/>
                <w:szCs w:val="16"/>
              </w:rPr>
              <w:t>R5-241186</w:t>
            </w:r>
          </w:p>
        </w:tc>
        <w:tc>
          <w:tcPr>
            <w:tcW w:w="1597" w:type="dxa"/>
          </w:tcPr>
          <w:p w14:paraId="2DCC75E8" w14:textId="77777777" w:rsidR="006A0900" w:rsidRDefault="006A090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7D4220C" w14:textId="77777777" w:rsidR="006A0900" w:rsidRDefault="006A0900" w:rsidP="00585DDF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402AD4E4" w14:textId="77777777" w:rsidR="006A0900" w:rsidRDefault="006A0900" w:rsidP="00585DDF">
            <w:r>
              <w:rPr>
                <w:sz w:val="16"/>
                <w:szCs w:val="16"/>
              </w:rPr>
              <w:t>7.1.3.2.6</w:t>
            </w:r>
          </w:p>
        </w:tc>
        <w:tc>
          <w:tcPr>
            <w:tcW w:w="998" w:type="dxa"/>
          </w:tcPr>
          <w:p w14:paraId="463600F3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</w:tbl>
    <w:p w14:paraId="4AE7FF66" w14:textId="77777777" w:rsidR="006A0900" w:rsidRDefault="006A0900" w:rsidP="006A0900"/>
    <w:p w14:paraId="413DBA0E" w14:textId="77777777" w:rsidR="006A0900" w:rsidRDefault="006A0900" w:rsidP="006A0900"/>
    <w:p w14:paraId="39E81E46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RP-240201</w:t>
      </w:r>
      <w:r>
        <w:rPr>
          <w:b/>
          <w:i/>
          <w:noProof/>
          <w:sz w:val="28"/>
        </w:rPr>
        <w:fldChar w:fldCharType="end"/>
      </w:r>
    </w:p>
    <w:p w14:paraId="18DE2EA9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1EB0CAF6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7F66F05E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B203E69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 - NR Positioning Enhancements (NR_pos_enh-UEConTest)</w:t>
      </w:r>
      <w:r>
        <w:rPr>
          <w:rFonts w:ascii="Arial" w:hAnsi="Arial" w:cs="Arial"/>
          <w:b/>
          <w:bCs/>
        </w:rPr>
        <w:fldChar w:fldCharType="end"/>
      </w:r>
    </w:p>
    <w:p w14:paraId="0F070A27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13.3.21</w:t>
      </w:r>
      <w:r>
        <w:rPr>
          <w:rFonts w:ascii="Arial" w:hAnsi="Arial" w:cs="Arial"/>
          <w:b/>
          <w:bCs/>
        </w:rPr>
        <w:fldChar w:fldCharType="end"/>
      </w:r>
    </w:p>
    <w:p w14:paraId="1C1D4300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9A01FC2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EEF1743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57622106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55C519D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B3B9A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E5BEF7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DBE34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CAAAA3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515CF2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677CB7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328594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F6396E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A06311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960A3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127EB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93850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773DA463" w14:textId="77777777" w:rsidTr="00585DDF">
        <w:tc>
          <w:tcPr>
            <w:tcW w:w="879" w:type="dxa"/>
          </w:tcPr>
          <w:p w14:paraId="6A99BCB7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26E9BB02" w14:textId="77777777" w:rsidR="006A0900" w:rsidRDefault="006A0900" w:rsidP="00585DDF">
            <w:r>
              <w:rPr>
                <w:sz w:val="16"/>
                <w:szCs w:val="16"/>
              </w:rPr>
              <w:t>0448</w:t>
            </w:r>
          </w:p>
        </w:tc>
        <w:tc>
          <w:tcPr>
            <w:tcW w:w="517" w:type="dxa"/>
          </w:tcPr>
          <w:p w14:paraId="6FB7FF3C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C793E4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81454F" w14:textId="77777777" w:rsidR="006A0900" w:rsidRDefault="006A0900" w:rsidP="00585DDF">
            <w:r>
              <w:rPr>
                <w:sz w:val="16"/>
                <w:szCs w:val="16"/>
              </w:rPr>
              <w:t>Update TC 15.2.8 with TT analysis results</w:t>
            </w:r>
          </w:p>
        </w:tc>
        <w:tc>
          <w:tcPr>
            <w:tcW w:w="517" w:type="dxa"/>
          </w:tcPr>
          <w:p w14:paraId="114C9303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B0989D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2EDB9449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D48AFD" w14:textId="77777777" w:rsidR="006A0900" w:rsidRDefault="006A0900" w:rsidP="00585DDF">
            <w:r>
              <w:rPr>
                <w:sz w:val="16"/>
                <w:szCs w:val="16"/>
              </w:rPr>
              <w:t>R5-241897</w:t>
            </w:r>
          </w:p>
        </w:tc>
        <w:tc>
          <w:tcPr>
            <w:tcW w:w="1597" w:type="dxa"/>
          </w:tcPr>
          <w:p w14:paraId="4CE4D6EA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215A208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12F5CA47" w14:textId="77777777" w:rsidR="006A0900" w:rsidRDefault="006A0900" w:rsidP="00585DDF">
            <w:r>
              <w:rPr>
                <w:sz w:val="16"/>
                <w:szCs w:val="16"/>
              </w:rPr>
              <w:t>15.2.8</w:t>
            </w:r>
          </w:p>
        </w:tc>
        <w:tc>
          <w:tcPr>
            <w:tcW w:w="998" w:type="dxa"/>
          </w:tcPr>
          <w:p w14:paraId="7A5DB034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30A85397" w14:textId="77777777" w:rsidTr="00585DDF">
        <w:tc>
          <w:tcPr>
            <w:tcW w:w="879" w:type="dxa"/>
          </w:tcPr>
          <w:p w14:paraId="12D86094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11FDD5ED" w14:textId="77777777" w:rsidR="006A0900" w:rsidRDefault="006A0900" w:rsidP="00585DDF">
            <w:r>
              <w:rPr>
                <w:sz w:val="16"/>
                <w:szCs w:val="16"/>
              </w:rPr>
              <w:t>0449</w:t>
            </w:r>
          </w:p>
        </w:tc>
        <w:tc>
          <w:tcPr>
            <w:tcW w:w="517" w:type="dxa"/>
          </w:tcPr>
          <w:p w14:paraId="52049580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E83661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7AE9C7" w14:textId="77777777" w:rsidR="006A0900" w:rsidRDefault="006A0900" w:rsidP="00585DDF">
            <w:r>
              <w:rPr>
                <w:sz w:val="16"/>
                <w:szCs w:val="16"/>
              </w:rPr>
              <w:t>Update TC 15.2.9 with TT analysis results</w:t>
            </w:r>
          </w:p>
        </w:tc>
        <w:tc>
          <w:tcPr>
            <w:tcW w:w="517" w:type="dxa"/>
          </w:tcPr>
          <w:p w14:paraId="25673629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958596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1A3271E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499845" w14:textId="77777777" w:rsidR="006A0900" w:rsidRDefault="006A0900" w:rsidP="00585DDF">
            <w:r>
              <w:rPr>
                <w:sz w:val="16"/>
                <w:szCs w:val="16"/>
              </w:rPr>
              <w:t>R5-241898</w:t>
            </w:r>
          </w:p>
        </w:tc>
        <w:tc>
          <w:tcPr>
            <w:tcW w:w="1597" w:type="dxa"/>
          </w:tcPr>
          <w:p w14:paraId="4E635C9E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4E4F329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6E515CF5" w14:textId="77777777" w:rsidR="006A0900" w:rsidRDefault="006A0900" w:rsidP="00585DDF">
            <w:r>
              <w:rPr>
                <w:sz w:val="16"/>
                <w:szCs w:val="16"/>
              </w:rPr>
              <w:t>15.2.9</w:t>
            </w:r>
          </w:p>
        </w:tc>
        <w:tc>
          <w:tcPr>
            <w:tcW w:w="998" w:type="dxa"/>
          </w:tcPr>
          <w:p w14:paraId="426826E1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2E343721" w14:textId="77777777" w:rsidTr="00585DDF">
        <w:tc>
          <w:tcPr>
            <w:tcW w:w="879" w:type="dxa"/>
          </w:tcPr>
          <w:p w14:paraId="449B9721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2001AD93" w14:textId="77777777" w:rsidR="006A0900" w:rsidRDefault="006A0900" w:rsidP="00585DDF">
            <w:r>
              <w:rPr>
                <w:sz w:val="16"/>
                <w:szCs w:val="16"/>
              </w:rPr>
              <w:t>0450</w:t>
            </w:r>
          </w:p>
        </w:tc>
        <w:tc>
          <w:tcPr>
            <w:tcW w:w="517" w:type="dxa"/>
          </w:tcPr>
          <w:p w14:paraId="7B6C990B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38477D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1B5010" w14:textId="77777777" w:rsidR="006A0900" w:rsidRDefault="006A0900" w:rsidP="00585DDF">
            <w:r>
              <w:rPr>
                <w:sz w:val="16"/>
                <w:szCs w:val="16"/>
              </w:rPr>
              <w:t>Update TC 15.2.10 with TT analysis results</w:t>
            </w:r>
          </w:p>
        </w:tc>
        <w:tc>
          <w:tcPr>
            <w:tcW w:w="517" w:type="dxa"/>
          </w:tcPr>
          <w:p w14:paraId="64DB64D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B906BD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0844710E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4B1EB3F" w14:textId="77777777" w:rsidR="006A0900" w:rsidRDefault="006A0900" w:rsidP="00585DDF">
            <w:r>
              <w:rPr>
                <w:sz w:val="16"/>
                <w:szCs w:val="16"/>
              </w:rPr>
              <w:t>R5-240103</w:t>
            </w:r>
          </w:p>
        </w:tc>
        <w:tc>
          <w:tcPr>
            <w:tcW w:w="1597" w:type="dxa"/>
          </w:tcPr>
          <w:p w14:paraId="789A9C76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E714D22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3BA8EB57" w14:textId="77777777" w:rsidR="006A0900" w:rsidRDefault="006A0900" w:rsidP="00585DDF">
            <w:r>
              <w:rPr>
                <w:sz w:val="16"/>
                <w:szCs w:val="16"/>
              </w:rPr>
              <w:t>15.2.10</w:t>
            </w:r>
          </w:p>
        </w:tc>
        <w:tc>
          <w:tcPr>
            <w:tcW w:w="998" w:type="dxa"/>
          </w:tcPr>
          <w:p w14:paraId="5A594836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066B334A" w14:textId="77777777" w:rsidTr="00585DDF">
        <w:tc>
          <w:tcPr>
            <w:tcW w:w="879" w:type="dxa"/>
          </w:tcPr>
          <w:p w14:paraId="2433BBF7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6FBEB770" w14:textId="77777777" w:rsidR="006A0900" w:rsidRDefault="006A0900" w:rsidP="00585DDF">
            <w:r>
              <w:rPr>
                <w:sz w:val="16"/>
                <w:szCs w:val="16"/>
              </w:rPr>
              <w:t>0451</w:t>
            </w:r>
          </w:p>
        </w:tc>
        <w:tc>
          <w:tcPr>
            <w:tcW w:w="517" w:type="dxa"/>
          </w:tcPr>
          <w:p w14:paraId="0290332F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085056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FEF146" w14:textId="77777777" w:rsidR="006A0900" w:rsidRDefault="006A0900" w:rsidP="00585DDF">
            <w:r>
              <w:rPr>
                <w:sz w:val="16"/>
                <w:szCs w:val="16"/>
              </w:rPr>
              <w:t>Update TC 16.2.7 with TT analysis results</w:t>
            </w:r>
          </w:p>
        </w:tc>
        <w:tc>
          <w:tcPr>
            <w:tcW w:w="517" w:type="dxa"/>
          </w:tcPr>
          <w:p w14:paraId="5D7AE8EA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4634B8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53615D45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440585" w14:textId="77777777" w:rsidR="006A0900" w:rsidRDefault="006A0900" w:rsidP="00585DDF">
            <w:r>
              <w:rPr>
                <w:sz w:val="16"/>
                <w:szCs w:val="16"/>
              </w:rPr>
              <w:t>R5-240104</w:t>
            </w:r>
          </w:p>
        </w:tc>
        <w:tc>
          <w:tcPr>
            <w:tcW w:w="1597" w:type="dxa"/>
          </w:tcPr>
          <w:p w14:paraId="219496E9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C6E2915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092AEC90" w14:textId="77777777" w:rsidR="006A0900" w:rsidRDefault="006A0900" w:rsidP="00585DDF">
            <w:r>
              <w:rPr>
                <w:sz w:val="16"/>
                <w:szCs w:val="16"/>
              </w:rPr>
              <w:t>16.2.7</w:t>
            </w:r>
          </w:p>
        </w:tc>
        <w:tc>
          <w:tcPr>
            <w:tcW w:w="998" w:type="dxa"/>
          </w:tcPr>
          <w:p w14:paraId="4EC2134C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42E81517" w14:textId="77777777" w:rsidTr="00585DDF">
        <w:tc>
          <w:tcPr>
            <w:tcW w:w="879" w:type="dxa"/>
          </w:tcPr>
          <w:p w14:paraId="599B47D7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351FF885" w14:textId="77777777" w:rsidR="006A0900" w:rsidRDefault="006A0900" w:rsidP="00585DDF">
            <w:r>
              <w:rPr>
                <w:sz w:val="16"/>
                <w:szCs w:val="16"/>
              </w:rPr>
              <w:t>0452</w:t>
            </w:r>
          </w:p>
        </w:tc>
        <w:tc>
          <w:tcPr>
            <w:tcW w:w="517" w:type="dxa"/>
          </w:tcPr>
          <w:p w14:paraId="268DD1FF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BDE8A6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92E6F1" w14:textId="77777777" w:rsidR="006A0900" w:rsidRDefault="006A0900" w:rsidP="00585DDF">
            <w:r>
              <w:rPr>
                <w:sz w:val="16"/>
                <w:szCs w:val="16"/>
              </w:rPr>
              <w:t>Update TC 16.2.8 with TT analysis results</w:t>
            </w:r>
          </w:p>
        </w:tc>
        <w:tc>
          <w:tcPr>
            <w:tcW w:w="517" w:type="dxa"/>
          </w:tcPr>
          <w:p w14:paraId="1FB2A610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9966B1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4F055497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8AF8DA" w14:textId="77777777" w:rsidR="006A0900" w:rsidRDefault="006A0900" w:rsidP="00585DDF">
            <w:r>
              <w:rPr>
                <w:sz w:val="16"/>
                <w:szCs w:val="16"/>
              </w:rPr>
              <w:t>R5-240105</w:t>
            </w:r>
          </w:p>
        </w:tc>
        <w:tc>
          <w:tcPr>
            <w:tcW w:w="1597" w:type="dxa"/>
          </w:tcPr>
          <w:p w14:paraId="60798E6C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259AD29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3554D543" w14:textId="77777777" w:rsidR="006A0900" w:rsidRDefault="006A0900" w:rsidP="00585DDF">
            <w:r>
              <w:rPr>
                <w:sz w:val="16"/>
                <w:szCs w:val="16"/>
              </w:rPr>
              <w:t>16.2.8</w:t>
            </w:r>
          </w:p>
        </w:tc>
        <w:tc>
          <w:tcPr>
            <w:tcW w:w="998" w:type="dxa"/>
          </w:tcPr>
          <w:p w14:paraId="12863D3D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235C5BE1" w14:textId="77777777" w:rsidTr="00585DDF">
        <w:tc>
          <w:tcPr>
            <w:tcW w:w="879" w:type="dxa"/>
          </w:tcPr>
          <w:p w14:paraId="5C7DFB94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68295001" w14:textId="77777777" w:rsidR="006A0900" w:rsidRDefault="006A0900" w:rsidP="00585DDF"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</w:tcPr>
          <w:p w14:paraId="13EF1E24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641482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73995E" w14:textId="77777777" w:rsidR="006A0900" w:rsidRDefault="006A0900" w:rsidP="00585DDF">
            <w:r>
              <w:rPr>
                <w:sz w:val="16"/>
                <w:szCs w:val="16"/>
              </w:rPr>
              <w:t>Update TC 16.3.4 with TT analysis results</w:t>
            </w:r>
          </w:p>
        </w:tc>
        <w:tc>
          <w:tcPr>
            <w:tcW w:w="517" w:type="dxa"/>
          </w:tcPr>
          <w:p w14:paraId="2ECF7255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61EFC8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3338C1B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6D7A0E" w14:textId="77777777" w:rsidR="006A0900" w:rsidRDefault="006A0900" w:rsidP="00585DDF">
            <w:r>
              <w:rPr>
                <w:sz w:val="16"/>
                <w:szCs w:val="16"/>
              </w:rPr>
              <w:t>R5-241899</w:t>
            </w:r>
          </w:p>
        </w:tc>
        <w:tc>
          <w:tcPr>
            <w:tcW w:w="1597" w:type="dxa"/>
          </w:tcPr>
          <w:p w14:paraId="39F0315F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EA2CB86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666AE7E" w14:textId="77777777" w:rsidR="006A0900" w:rsidRDefault="006A0900" w:rsidP="00585DDF">
            <w:r>
              <w:rPr>
                <w:sz w:val="16"/>
                <w:szCs w:val="16"/>
              </w:rPr>
              <w:t>16.3.4</w:t>
            </w:r>
          </w:p>
        </w:tc>
        <w:tc>
          <w:tcPr>
            <w:tcW w:w="998" w:type="dxa"/>
          </w:tcPr>
          <w:p w14:paraId="3C40F74F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6945CB5B" w14:textId="77777777" w:rsidTr="00585DDF">
        <w:tc>
          <w:tcPr>
            <w:tcW w:w="879" w:type="dxa"/>
          </w:tcPr>
          <w:p w14:paraId="293D99D6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3B436B14" w14:textId="77777777" w:rsidR="006A0900" w:rsidRDefault="006A0900" w:rsidP="00585DDF">
            <w:r>
              <w:rPr>
                <w:sz w:val="16"/>
                <w:szCs w:val="16"/>
              </w:rPr>
              <w:t>0454</w:t>
            </w:r>
          </w:p>
        </w:tc>
        <w:tc>
          <w:tcPr>
            <w:tcW w:w="517" w:type="dxa"/>
          </w:tcPr>
          <w:p w14:paraId="246FAAEB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FCCC3D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343C50" w14:textId="77777777" w:rsidR="006A0900" w:rsidRDefault="006A0900" w:rsidP="00585DDF">
            <w:r>
              <w:rPr>
                <w:sz w:val="16"/>
                <w:szCs w:val="16"/>
              </w:rPr>
              <w:t>Addition of NR PRS-based measurement requirements in annex C to include TT analysis results</w:t>
            </w:r>
          </w:p>
        </w:tc>
        <w:tc>
          <w:tcPr>
            <w:tcW w:w="517" w:type="dxa"/>
          </w:tcPr>
          <w:p w14:paraId="11FAC885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EB48BE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4952843A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DA791CA" w14:textId="77777777" w:rsidR="006A0900" w:rsidRDefault="006A0900" w:rsidP="00585DDF">
            <w:r>
              <w:rPr>
                <w:sz w:val="16"/>
                <w:szCs w:val="16"/>
              </w:rPr>
              <w:t>R5-240107</w:t>
            </w:r>
          </w:p>
        </w:tc>
        <w:tc>
          <w:tcPr>
            <w:tcW w:w="1597" w:type="dxa"/>
          </w:tcPr>
          <w:p w14:paraId="2090E1BA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1307369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6AC870FD" w14:textId="77777777" w:rsidR="006A0900" w:rsidRDefault="006A0900" w:rsidP="00585DDF">
            <w:r>
              <w:rPr>
                <w:sz w:val="16"/>
                <w:szCs w:val="16"/>
              </w:rPr>
              <w:t>Annex C</w:t>
            </w:r>
          </w:p>
        </w:tc>
        <w:tc>
          <w:tcPr>
            <w:tcW w:w="998" w:type="dxa"/>
          </w:tcPr>
          <w:p w14:paraId="26A37ED7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5B355F23" w14:textId="77777777" w:rsidTr="00585DDF">
        <w:tc>
          <w:tcPr>
            <w:tcW w:w="879" w:type="dxa"/>
          </w:tcPr>
          <w:p w14:paraId="35974650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07714641" w14:textId="77777777" w:rsidR="006A0900" w:rsidRDefault="006A0900" w:rsidP="00585DDF">
            <w:r>
              <w:rPr>
                <w:sz w:val="16"/>
                <w:szCs w:val="16"/>
              </w:rPr>
              <w:t>0455</w:t>
            </w:r>
          </w:p>
        </w:tc>
        <w:tc>
          <w:tcPr>
            <w:tcW w:w="517" w:type="dxa"/>
          </w:tcPr>
          <w:p w14:paraId="1FA0E144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EEA346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FAAFC3" w14:textId="77777777" w:rsidR="006A0900" w:rsidRDefault="006A0900" w:rsidP="00585DDF">
            <w:r>
              <w:rPr>
                <w:sz w:val="16"/>
                <w:szCs w:val="16"/>
              </w:rPr>
              <w:t>Addition of new RRC_INACTIVE NR RSTD reporting delay test case 14.4.3</w:t>
            </w:r>
          </w:p>
        </w:tc>
        <w:tc>
          <w:tcPr>
            <w:tcW w:w="517" w:type="dxa"/>
          </w:tcPr>
          <w:p w14:paraId="7635A514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0AD6EC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51E3C984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B6A61F" w14:textId="77777777" w:rsidR="006A0900" w:rsidRDefault="006A0900" w:rsidP="00585DDF">
            <w:r>
              <w:rPr>
                <w:sz w:val="16"/>
                <w:szCs w:val="16"/>
              </w:rPr>
              <w:t>R5-240108</w:t>
            </w:r>
          </w:p>
        </w:tc>
        <w:tc>
          <w:tcPr>
            <w:tcW w:w="1597" w:type="dxa"/>
          </w:tcPr>
          <w:p w14:paraId="3C0FC396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3CF208B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7C20402C" w14:textId="77777777" w:rsidR="006A0900" w:rsidRDefault="006A0900" w:rsidP="00585DDF">
            <w:r>
              <w:rPr>
                <w:sz w:val="16"/>
                <w:szCs w:val="16"/>
              </w:rPr>
              <w:t>14.4.3 (new)</w:t>
            </w:r>
          </w:p>
        </w:tc>
        <w:tc>
          <w:tcPr>
            <w:tcW w:w="998" w:type="dxa"/>
          </w:tcPr>
          <w:p w14:paraId="7C4AC35A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417AF950" w14:textId="77777777" w:rsidTr="00585DDF">
        <w:tc>
          <w:tcPr>
            <w:tcW w:w="879" w:type="dxa"/>
          </w:tcPr>
          <w:p w14:paraId="298F9CE7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058325EF" w14:textId="77777777" w:rsidR="006A0900" w:rsidRDefault="006A0900" w:rsidP="00585DDF">
            <w:r>
              <w:rPr>
                <w:sz w:val="16"/>
                <w:szCs w:val="16"/>
              </w:rPr>
              <w:t>0456</w:t>
            </w:r>
          </w:p>
        </w:tc>
        <w:tc>
          <w:tcPr>
            <w:tcW w:w="517" w:type="dxa"/>
          </w:tcPr>
          <w:p w14:paraId="1352F767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E9D905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379445" w14:textId="77777777" w:rsidR="006A0900" w:rsidRDefault="006A0900" w:rsidP="00585DDF">
            <w:r>
              <w:rPr>
                <w:sz w:val="16"/>
                <w:szCs w:val="16"/>
              </w:rPr>
              <w:t>Addition of new NR RSTD reporting delay test case 14.4.4 in RRC_INACTIVE state</w:t>
            </w:r>
          </w:p>
        </w:tc>
        <w:tc>
          <w:tcPr>
            <w:tcW w:w="517" w:type="dxa"/>
          </w:tcPr>
          <w:p w14:paraId="2D3FF3DC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7AFBC4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4E19548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CCDE14B" w14:textId="77777777" w:rsidR="006A0900" w:rsidRDefault="006A0900" w:rsidP="00585DDF">
            <w:r>
              <w:rPr>
                <w:sz w:val="16"/>
                <w:szCs w:val="16"/>
              </w:rPr>
              <w:t>R5-240109</w:t>
            </w:r>
          </w:p>
        </w:tc>
        <w:tc>
          <w:tcPr>
            <w:tcW w:w="1597" w:type="dxa"/>
          </w:tcPr>
          <w:p w14:paraId="4148D0F0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1846719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6F73F0BD" w14:textId="77777777" w:rsidR="006A0900" w:rsidRDefault="006A0900" w:rsidP="00585DDF">
            <w:r>
              <w:rPr>
                <w:sz w:val="16"/>
                <w:szCs w:val="16"/>
              </w:rPr>
              <w:t>14.4.4 (new)</w:t>
            </w:r>
          </w:p>
        </w:tc>
        <w:tc>
          <w:tcPr>
            <w:tcW w:w="998" w:type="dxa"/>
          </w:tcPr>
          <w:p w14:paraId="4DE76783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23EEC471" w14:textId="77777777" w:rsidTr="00585DDF">
        <w:tc>
          <w:tcPr>
            <w:tcW w:w="879" w:type="dxa"/>
          </w:tcPr>
          <w:p w14:paraId="25BB3B0B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1AD4EBB1" w14:textId="77777777" w:rsidR="006A0900" w:rsidRDefault="006A0900" w:rsidP="00585DDF">
            <w:r>
              <w:rPr>
                <w:sz w:val="16"/>
                <w:szCs w:val="16"/>
              </w:rPr>
              <w:t>0457</w:t>
            </w:r>
          </w:p>
        </w:tc>
        <w:tc>
          <w:tcPr>
            <w:tcW w:w="517" w:type="dxa"/>
          </w:tcPr>
          <w:p w14:paraId="75629ED8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74B17D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C9ED58" w14:textId="77777777" w:rsidR="006A0900" w:rsidRDefault="006A0900" w:rsidP="00585DDF">
            <w:r>
              <w:rPr>
                <w:sz w:val="16"/>
                <w:szCs w:val="16"/>
              </w:rPr>
              <w:t>Addition of new NR RSTD accuracy test case 14.5.3 in RRC_INACTIVE state</w:t>
            </w:r>
          </w:p>
        </w:tc>
        <w:tc>
          <w:tcPr>
            <w:tcW w:w="517" w:type="dxa"/>
          </w:tcPr>
          <w:p w14:paraId="73A2EFC7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D5A8F1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3BBF04E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2D276E" w14:textId="77777777" w:rsidR="006A0900" w:rsidRDefault="006A0900" w:rsidP="00585DDF">
            <w:r>
              <w:rPr>
                <w:sz w:val="16"/>
                <w:szCs w:val="16"/>
              </w:rPr>
              <w:t>R5-240110</w:t>
            </w:r>
          </w:p>
        </w:tc>
        <w:tc>
          <w:tcPr>
            <w:tcW w:w="1597" w:type="dxa"/>
          </w:tcPr>
          <w:p w14:paraId="214E824D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BE9878E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29024CA5" w14:textId="77777777" w:rsidR="006A0900" w:rsidRDefault="006A0900" w:rsidP="00585DDF">
            <w:r>
              <w:rPr>
                <w:sz w:val="16"/>
                <w:szCs w:val="16"/>
              </w:rPr>
              <w:t>14.5.3 (new)</w:t>
            </w:r>
          </w:p>
        </w:tc>
        <w:tc>
          <w:tcPr>
            <w:tcW w:w="998" w:type="dxa"/>
          </w:tcPr>
          <w:p w14:paraId="58432BA9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219CB20D" w14:textId="77777777" w:rsidTr="00585DDF">
        <w:tc>
          <w:tcPr>
            <w:tcW w:w="879" w:type="dxa"/>
          </w:tcPr>
          <w:p w14:paraId="19F2F8EC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19442F5B" w14:textId="77777777" w:rsidR="006A0900" w:rsidRDefault="006A0900" w:rsidP="00585DDF">
            <w:r>
              <w:rPr>
                <w:sz w:val="16"/>
                <w:szCs w:val="16"/>
              </w:rPr>
              <w:t>0458</w:t>
            </w:r>
          </w:p>
        </w:tc>
        <w:tc>
          <w:tcPr>
            <w:tcW w:w="517" w:type="dxa"/>
          </w:tcPr>
          <w:p w14:paraId="67D983AF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9DB14F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A7EA49" w14:textId="77777777" w:rsidR="006A0900" w:rsidRDefault="006A0900" w:rsidP="00585DDF">
            <w:r>
              <w:rPr>
                <w:sz w:val="16"/>
                <w:szCs w:val="16"/>
              </w:rPr>
              <w:t>Addition of new NR RSTD accuracy test case 14.5.4 in RRC_INACTIVE state</w:t>
            </w:r>
          </w:p>
        </w:tc>
        <w:tc>
          <w:tcPr>
            <w:tcW w:w="517" w:type="dxa"/>
          </w:tcPr>
          <w:p w14:paraId="1ED3AA0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2F3253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62AA7B2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449C88" w14:textId="77777777" w:rsidR="006A0900" w:rsidRDefault="006A0900" w:rsidP="00585DDF">
            <w:r>
              <w:rPr>
                <w:sz w:val="16"/>
                <w:szCs w:val="16"/>
              </w:rPr>
              <w:t>R5-241911</w:t>
            </w:r>
          </w:p>
        </w:tc>
        <w:tc>
          <w:tcPr>
            <w:tcW w:w="1597" w:type="dxa"/>
          </w:tcPr>
          <w:p w14:paraId="0035DAD0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D180307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0D38F67E" w14:textId="77777777" w:rsidR="006A0900" w:rsidRDefault="006A0900" w:rsidP="00585DDF">
            <w:r>
              <w:rPr>
                <w:sz w:val="16"/>
                <w:szCs w:val="16"/>
              </w:rPr>
              <w:t>14.5.4 (new)</w:t>
            </w:r>
          </w:p>
        </w:tc>
        <w:tc>
          <w:tcPr>
            <w:tcW w:w="998" w:type="dxa"/>
          </w:tcPr>
          <w:p w14:paraId="5D55048E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11FB3E9C" w14:textId="77777777" w:rsidTr="00585DDF">
        <w:tc>
          <w:tcPr>
            <w:tcW w:w="879" w:type="dxa"/>
          </w:tcPr>
          <w:p w14:paraId="136756DF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7E7C5AB0" w14:textId="77777777" w:rsidR="006A0900" w:rsidRDefault="006A0900" w:rsidP="00585DDF">
            <w:r>
              <w:rPr>
                <w:sz w:val="16"/>
                <w:szCs w:val="16"/>
              </w:rPr>
              <w:t>0459</w:t>
            </w:r>
          </w:p>
        </w:tc>
        <w:tc>
          <w:tcPr>
            <w:tcW w:w="517" w:type="dxa"/>
          </w:tcPr>
          <w:p w14:paraId="03AFFC31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6A86CC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C1ECEB" w14:textId="77777777" w:rsidR="006A0900" w:rsidRDefault="006A0900" w:rsidP="00585DDF">
            <w:r>
              <w:rPr>
                <w:sz w:val="16"/>
                <w:szCs w:val="16"/>
              </w:rPr>
              <w:t>Addition of new NR PRS-RSRP reporting delay test case 16.4.3 in RRC_INACTIVE state</w:t>
            </w:r>
          </w:p>
        </w:tc>
        <w:tc>
          <w:tcPr>
            <w:tcW w:w="517" w:type="dxa"/>
          </w:tcPr>
          <w:p w14:paraId="30AABEAD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61BB61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3D5E4B7C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582A651" w14:textId="77777777" w:rsidR="006A0900" w:rsidRDefault="006A0900" w:rsidP="00585DDF">
            <w:r>
              <w:rPr>
                <w:sz w:val="16"/>
                <w:szCs w:val="16"/>
              </w:rPr>
              <w:t>R5-240112</w:t>
            </w:r>
          </w:p>
        </w:tc>
        <w:tc>
          <w:tcPr>
            <w:tcW w:w="1597" w:type="dxa"/>
          </w:tcPr>
          <w:p w14:paraId="60335C32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D64E426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1291548F" w14:textId="77777777" w:rsidR="006A0900" w:rsidRDefault="006A0900" w:rsidP="00585DDF">
            <w:r>
              <w:rPr>
                <w:sz w:val="16"/>
                <w:szCs w:val="16"/>
              </w:rPr>
              <w:t>16.4.3 (new)</w:t>
            </w:r>
          </w:p>
        </w:tc>
        <w:tc>
          <w:tcPr>
            <w:tcW w:w="998" w:type="dxa"/>
          </w:tcPr>
          <w:p w14:paraId="6C65A1C0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11772704" w14:textId="77777777" w:rsidTr="00585DDF">
        <w:tc>
          <w:tcPr>
            <w:tcW w:w="879" w:type="dxa"/>
          </w:tcPr>
          <w:p w14:paraId="6E9DA3E3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30A524AA" w14:textId="77777777" w:rsidR="006A0900" w:rsidRDefault="006A0900" w:rsidP="00585DDF"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</w:tcPr>
          <w:p w14:paraId="4A7C687F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C1A8B4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71CFB1" w14:textId="77777777" w:rsidR="006A0900" w:rsidRDefault="006A0900" w:rsidP="00585DDF">
            <w:r>
              <w:rPr>
                <w:sz w:val="16"/>
                <w:szCs w:val="16"/>
              </w:rPr>
              <w:t>Addition of new NR PRS-RSRP reporting delay test case 16.4.4 in RRC_INACTIVE state</w:t>
            </w:r>
          </w:p>
        </w:tc>
        <w:tc>
          <w:tcPr>
            <w:tcW w:w="517" w:type="dxa"/>
          </w:tcPr>
          <w:p w14:paraId="32398C06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BD8A09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56655C87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9B780B" w14:textId="77777777" w:rsidR="006A0900" w:rsidRDefault="006A0900" w:rsidP="00585DDF">
            <w:r>
              <w:rPr>
                <w:sz w:val="16"/>
                <w:szCs w:val="16"/>
              </w:rPr>
              <w:t>R5-240113</w:t>
            </w:r>
          </w:p>
        </w:tc>
        <w:tc>
          <w:tcPr>
            <w:tcW w:w="1597" w:type="dxa"/>
          </w:tcPr>
          <w:p w14:paraId="2C58FF09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D3CC938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0005816" w14:textId="77777777" w:rsidR="006A0900" w:rsidRDefault="006A0900" w:rsidP="00585DDF">
            <w:r>
              <w:rPr>
                <w:sz w:val="16"/>
                <w:szCs w:val="16"/>
              </w:rPr>
              <w:t>16.4.4 (new)</w:t>
            </w:r>
          </w:p>
        </w:tc>
        <w:tc>
          <w:tcPr>
            <w:tcW w:w="998" w:type="dxa"/>
          </w:tcPr>
          <w:p w14:paraId="38402FD1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0CA78AD2" w14:textId="77777777" w:rsidTr="00585DDF">
        <w:tc>
          <w:tcPr>
            <w:tcW w:w="879" w:type="dxa"/>
          </w:tcPr>
          <w:p w14:paraId="23207FE0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30D6696D" w14:textId="77777777" w:rsidR="006A0900" w:rsidRDefault="006A0900" w:rsidP="00585DDF">
            <w:r>
              <w:rPr>
                <w:sz w:val="16"/>
                <w:szCs w:val="16"/>
              </w:rPr>
              <w:t>0461</w:t>
            </w:r>
          </w:p>
        </w:tc>
        <w:tc>
          <w:tcPr>
            <w:tcW w:w="517" w:type="dxa"/>
          </w:tcPr>
          <w:p w14:paraId="2C974527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44B8BE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70271D" w14:textId="77777777" w:rsidR="006A0900" w:rsidRDefault="006A0900" w:rsidP="00585DDF">
            <w:r>
              <w:rPr>
                <w:sz w:val="16"/>
                <w:szCs w:val="16"/>
              </w:rPr>
              <w:t>Addition of new NR PRS-RSRP accuracy test case 16.5.3 in RRC_INACTIVE state</w:t>
            </w:r>
          </w:p>
        </w:tc>
        <w:tc>
          <w:tcPr>
            <w:tcW w:w="517" w:type="dxa"/>
          </w:tcPr>
          <w:p w14:paraId="2699786D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ADAEDC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6A1A0FC7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DC27AE" w14:textId="77777777" w:rsidR="006A0900" w:rsidRDefault="006A0900" w:rsidP="00585DDF">
            <w:r>
              <w:rPr>
                <w:sz w:val="16"/>
                <w:szCs w:val="16"/>
              </w:rPr>
              <w:t>R5-240114</w:t>
            </w:r>
          </w:p>
        </w:tc>
        <w:tc>
          <w:tcPr>
            <w:tcW w:w="1597" w:type="dxa"/>
          </w:tcPr>
          <w:p w14:paraId="0CEADE49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95E401B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1FCE1E62" w14:textId="77777777" w:rsidR="006A0900" w:rsidRDefault="006A0900" w:rsidP="00585DDF">
            <w:r>
              <w:rPr>
                <w:sz w:val="16"/>
                <w:szCs w:val="16"/>
              </w:rPr>
              <w:t>16.5.3 (new)</w:t>
            </w:r>
          </w:p>
        </w:tc>
        <w:tc>
          <w:tcPr>
            <w:tcW w:w="998" w:type="dxa"/>
          </w:tcPr>
          <w:p w14:paraId="41704F85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6F1B6434" w14:textId="77777777" w:rsidTr="00585DDF">
        <w:tc>
          <w:tcPr>
            <w:tcW w:w="879" w:type="dxa"/>
          </w:tcPr>
          <w:p w14:paraId="1285442D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1D953A6E" w14:textId="77777777" w:rsidR="006A0900" w:rsidRDefault="006A0900" w:rsidP="00585DDF">
            <w:r>
              <w:rPr>
                <w:sz w:val="16"/>
                <w:szCs w:val="16"/>
              </w:rPr>
              <w:t>0462</w:t>
            </w:r>
          </w:p>
        </w:tc>
        <w:tc>
          <w:tcPr>
            <w:tcW w:w="517" w:type="dxa"/>
          </w:tcPr>
          <w:p w14:paraId="00EF5DC4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ECC679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86F87D" w14:textId="77777777" w:rsidR="006A0900" w:rsidRDefault="006A0900" w:rsidP="00585DDF">
            <w:r>
              <w:rPr>
                <w:sz w:val="16"/>
                <w:szCs w:val="16"/>
              </w:rPr>
              <w:t>Addition of new NR PRS-RSRP accuracy test case 16.5.4 in RRC_INACTIVE state</w:t>
            </w:r>
          </w:p>
        </w:tc>
        <w:tc>
          <w:tcPr>
            <w:tcW w:w="517" w:type="dxa"/>
          </w:tcPr>
          <w:p w14:paraId="53F77B0C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385892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04AAB162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63B600" w14:textId="77777777" w:rsidR="006A0900" w:rsidRDefault="006A0900" w:rsidP="00585DDF">
            <w:r>
              <w:rPr>
                <w:sz w:val="16"/>
                <w:szCs w:val="16"/>
              </w:rPr>
              <w:t>R5-240115</w:t>
            </w:r>
          </w:p>
        </w:tc>
        <w:tc>
          <w:tcPr>
            <w:tcW w:w="1597" w:type="dxa"/>
          </w:tcPr>
          <w:p w14:paraId="4349D6B9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2BF3DF2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7DB80C02" w14:textId="77777777" w:rsidR="006A0900" w:rsidRDefault="006A0900" w:rsidP="00585DDF">
            <w:r>
              <w:rPr>
                <w:sz w:val="16"/>
                <w:szCs w:val="16"/>
              </w:rPr>
              <w:t>16.5.4 (new)</w:t>
            </w:r>
          </w:p>
        </w:tc>
        <w:tc>
          <w:tcPr>
            <w:tcW w:w="998" w:type="dxa"/>
          </w:tcPr>
          <w:p w14:paraId="18B1912F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48700C50" w14:textId="77777777" w:rsidTr="00585DDF">
        <w:tc>
          <w:tcPr>
            <w:tcW w:w="879" w:type="dxa"/>
          </w:tcPr>
          <w:p w14:paraId="08E01E92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19018E4C" w14:textId="77777777" w:rsidR="006A0900" w:rsidRDefault="006A0900" w:rsidP="00585DDF">
            <w:r>
              <w:rPr>
                <w:sz w:val="16"/>
                <w:szCs w:val="16"/>
              </w:rPr>
              <w:t>0463</w:t>
            </w:r>
          </w:p>
        </w:tc>
        <w:tc>
          <w:tcPr>
            <w:tcW w:w="517" w:type="dxa"/>
          </w:tcPr>
          <w:p w14:paraId="6BBCC97B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8A65A6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6A75C9" w14:textId="77777777" w:rsidR="006A0900" w:rsidRDefault="006A0900" w:rsidP="00585DDF">
            <w:r>
              <w:rPr>
                <w:sz w:val="16"/>
                <w:szCs w:val="16"/>
              </w:rPr>
              <w:t>Addition of new NR PRS-RSRPP measurement accuracy test case 17.3.1</w:t>
            </w:r>
          </w:p>
        </w:tc>
        <w:tc>
          <w:tcPr>
            <w:tcW w:w="517" w:type="dxa"/>
          </w:tcPr>
          <w:p w14:paraId="6B3569BF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26BA65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17C9B831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AC0140" w14:textId="77777777" w:rsidR="006A0900" w:rsidRDefault="006A0900" w:rsidP="00585DDF">
            <w:r>
              <w:rPr>
                <w:sz w:val="16"/>
                <w:szCs w:val="16"/>
              </w:rPr>
              <w:t>R5-240116</w:t>
            </w:r>
          </w:p>
        </w:tc>
        <w:tc>
          <w:tcPr>
            <w:tcW w:w="1597" w:type="dxa"/>
          </w:tcPr>
          <w:p w14:paraId="51B8B8BC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693DEE3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61DA7517" w14:textId="77777777" w:rsidR="006A0900" w:rsidRDefault="006A0900" w:rsidP="00585DDF">
            <w:r>
              <w:rPr>
                <w:sz w:val="16"/>
                <w:szCs w:val="16"/>
              </w:rPr>
              <w:t>17.3.1 (new)</w:t>
            </w:r>
          </w:p>
        </w:tc>
        <w:tc>
          <w:tcPr>
            <w:tcW w:w="998" w:type="dxa"/>
          </w:tcPr>
          <w:p w14:paraId="14CAF044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0FB82AB1" w14:textId="77777777" w:rsidTr="00585DDF">
        <w:tc>
          <w:tcPr>
            <w:tcW w:w="879" w:type="dxa"/>
          </w:tcPr>
          <w:p w14:paraId="0D9527F7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2E2AEC79" w14:textId="77777777" w:rsidR="006A0900" w:rsidRDefault="006A0900" w:rsidP="00585DDF">
            <w:r>
              <w:rPr>
                <w:sz w:val="16"/>
                <w:szCs w:val="16"/>
              </w:rPr>
              <w:t>0464</w:t>
            </w:r>
          </w:p>
        </w:tc>
        <w:tc>
          <w:tcPr>
            <w:tcW w:w="517" w:type="dxa"/>
          </w:tcPr>
          <w:p w14:paraId="3FBEAB35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BAF483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42FA69" w14:textId="77777777" w:rsidR="006A0900" w:rsidRDefault="006A0900" w:rsidP="00585DDF">
            <w:r>
              <w:rPr>
                <w:sz w:val="16"/>
                <w:szCs w:val="16"/>
              </w:rPr>
              <w:t>Addition of new NR PRS-RSRPP measurement accuracy test case 17.3.2</w:t>
            </w:r>
          </w:p>
        </w:tc>
        <w:tc>
          <w:tcPr>
            <w:tcW w:w="517" w:type="dxa"/>
          </w:tcPr>
          <w:p w14:paraId="778D9084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EE1A42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257204A9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298117" w14:textId="77777777" w:rsidR="006A0900" w:rsidRDefault="006A0900" w:rsidP="00585DDF">
            <w:r>
              <w:rPr>
                <w:sz w:val="16"/>
                <w:szCs w:val="16"/>
              </w:rPr>
              <w:t>R5-240117</w:t>
            </w:r>
          </w:p>
        </w:tc>
        <w:tc>
          <w:tcPr>
            <w:tcW w:w="1597" w:type="dxa"/>
          </w:tcPr>
          <w:p w14:paraId="2D4A23F3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051FDE4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3485DAC9" w14:textId="77777777" w:rsidR="006A0900" w:rsidRDefault="006A0900" w:rsidP="00585DDF">
            <w:r>
              <w:rPr>
                <w:sz w:val="16"/>
                <w:szCs w:val="16"/>
              </w:rPr>
              <w:t>17.3.2 (new)</w:t>
            </w:r>
          </w:p>
        </w:tc>
        <w:tc>
          <w:tcPr>
            <w:tcW w:w="998" w:type="dxa"/>
          </w:tcPr>
          <w:p w14:paraId="0E272B63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7D8688C0" w14:textId="77777777" w:rsidTr="00585DDF">
        <w:tc>
          <w:tcPr>
            <w:tcW w:w="879" w:type="dxa"/>
          </w:tcPr>
          <w:p w14:paraId="274A84D8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70D72350" w14:textId="77777777" w:rsidR="006A0900" w:rsidRDefault="006A0900" w:rsidP="00585DDF">
            <w:r>
              <w:rPr>
                <w:sz w:val="16"/>
                <w:szCs w:val="16"/>
              </w:rPr>
              <w:t>0465</w:t>
            </w:r>
          </w:p>
        </w:tc>
        <w:tc>
          <w:tcPr>
            <w:tcW w:w="517" w:type="dxa"/>
          </w:tcPr>
          <w:p w14:paraId="0872B3E5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6C072C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5BF88D" w14:textId="77777777" w:rsidR="006A0900" w:rsidRDefault="006A0900" w:rsidP="00585DDF">
            <w:r>
              <w:rPr>
                <w:sz w:val="16"/>
                <w:szCs w:val="16"/>
              </w:rPr>
              <w:t>Addition of new NR PRS-RSRPP measurement accuracy test case 17.3.3</w:t>
            </w:r>
          </w:p>
        </w:tc>
        <w:tc>
          <w:tcPr>
            <w:tcW w:w="517" w:type="dxa"/>
          </w:tcPr>
          <w:p w14:paraId="2D5B23B2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7541C7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5969282A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36A7EE" w14:textId="77777777" w:rsidR="006A0900" w:rsidRDefault="006A0900" w:rsidP="00585DDF">
            <w:r>
              <w:rPr>
                <w:sz w:val="16"/>
                <w:szCs w:val="16"/>
              </w:rPr>
              <w:t>R5-240118</w:t>
            </w:r>
          </w:p>
        </w:tc>
        <w:tc>
          <w:tcPr>
            <w:tcW w:w="1597" w:type="dxa"/>
          </w:tcPr>
          <w:p w14:paraId="75D512AD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A3A600D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7C838718" w14:textId="77777777" w:rsidR="006A0900" w:rsidRDefault="006A0900" w:rsidP="00585DDF">
            <w:r>
              <w:rPr>
                <w:sz w:val="16"/>
                <w:szCs w:val="16"/>
              </w:rPr>
              <w:t>17.3.3 (new)</w:t>
            </w:r>
          </w:p>
        </w:tc>
        <w:tc>
          <w:tcPr>
            <w:tcW w:w="998" w:type="dxa"/>
          </w:tcPr>
          <w:p w14:paraId="5CE2A2A5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4BD17826" w14:textId="77777777" w:rsidTr="00585DDF">
        <w:tc>
          <w:tcPr>
            <w:tcW w:w="879" w:type="dxa"/>
          </w:tcPr>
          <w:p w14:paraId="2D3934C6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06AA4FB3" w14:textId="77777777" w:rsidR="006A0900" w:rsidRDefault="006A0900" w:rsidP="00585DDF">
            <w:r>
              <w:rPr>
                <w:sz w:val="16"/>
                <w:szCs w:val="16"/>
              </w:rPr>
              <w:t>0466</w:t>
            </w:r>
          </w:p>
        </w:tc>
        <w:tc>
          <w:tcPr>
            <w:tcW w:w="517" w:type="dxa"/>
          </w:tcPr>
          <w:p w14:paraId="4EC0293E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FB1799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C52DE4" w14:textId="77777777" w:rsidR="006A0900" w:rsidRDefault="006A0900" w:rsidP="00585DDF">
            <w:r>
              <w:rPr>
                <w:sz w:val="16"/>
                <w:szCs w:val="16"/>
              </w:rPr>
              <w:t>Addition of new NR PRS-RSRPP measurement accuracy test case 17.3.4</w:t>
            </w:r>
          </w:p>
        </w:tc>
        <w:tc>
          <w:tcPr>
            <w:tcW w:w="517" w:type="dxa"/>
          </w:tcPr>
          <w:p w14:paraId="327E271F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AF98F2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678B36BB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BF9453" w14:textId="77777777" w:rsidR="006A0900" w:rsidRDefault="006A0900" w:rsidP="00585DDF">
            <w:r>
              <w:rPr>
                <w:sz w:val="16"/>
                <w:szCs w:val="16"/>
              </w:rPr>
              <w:t>R5-240119</w:t>
            </w:r>
          </w:p>
        </w:tc>
        <w:tc>
          <w:tcPr>
            <w:tcW w:w="1597" w:type="dxa"/>
          </w:tcPr>
          <w:p w14:paraId="6AAA1FAC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B8DFC6D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3119AD80" w14:textId="77777777" w:rsidR="006A0900" w:rsidRDefault="006A0900" w:rsidP="00585DDF">
            <w:r>
              <w:rPr>
                <w:sz w:val="16"/>
                <w:szCs w:val="16"/>
              </w:rPr>
              <w:t>17.3.4 (new)</w:t>
            </w:r>
          </w:p>
        </w:tc>
        <w:tc>
          <w:tcPr>
            <w:tcW w:w="998" w:type="dxa"/>
          </w:tcPr>
          <w:p w14:paraId="4121E16A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3F2079DF" w14:textId="77777777" w:rsidTr="00585DDF">
        <w:tc>
          <w:tcPr>
            <w:tcW w:w="879" w:type="dxa"/>
          </w:tcPr>
          <w:p w14:paraId="3DFB1F13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65E3EA80" w14:textId="77777777" w:rsidR="006A0900" w:rsidRDefault="006A0900" w:rsidP="00585DDF">
            <w:r>
              <w:rPr>
                <w:sz w:val="16"/>
                <w:szCs w:val="16"/>
              </w:rPr>
              <w:t>0467</w:t>
            </w:r>
          </w:p>
        </w:tc>
        <w:tc>
          <w:tcPr>
            <w:tcW w:w="517" w:type="dxa"/>
          </w:tcPr>
          <w:p w14:paraId="73A81F17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BDB975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8079F8" w14:textId="77777777" w:rsidR="006A0900" w:rsidRDefault="006A0900" w:rsidP="00585DDF">
            <w:r>
              <w:rPr>
                <w:sz w:val="16"/>
                <w:szCs w:val="16"/>
              </w:rPr>
              <w:t>Addition of measurement period requirements in RRC_INACTIVE state for NR positioning methods</w:t>
            </w:r>
          </w:p>
        </w:tc>
        <w:tc>
          <w:tcPr>
            <w:tcW w:w="517" w:type="dxa"/>
          </w:tcPr>
          <w:p w14:paraId="0BD40F57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5D33FA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4F9FE093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7750AD" w14:textId="77777777" w:rsidR="006A0900" w:rsidRDefault="006A0900" w:rsidP="00585DDF">
            <w:r>
              <w:rPr>
                <w:sz w:val="16"/>
                <w:szCs w:val="16"/>
              </w:rPr>
              <w:t>R5-240120</w:t>
            </w:r>
          </w:p>
        </w:tc>
        <w:tc>
          <w:tcPr>
            <w:tcW w:w="1597" w:type="dxa"/>
          </w:tcPr>
          <w:p w14:paraId="535EDE8E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98CC207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27FC7B95" w14:textId="77777777" w:rsidR="006A0900" w:rsidRDefault="006A0900" w:rsidP="00585DDF">
            <w:r>
              <w:rPr>
                <w:sz w:val="16"/>
                <w:szCs w:val="16"/>
              </w:rPr>
              <w:t>2, 4.14, 4.15, 4.16</w:t>
            </w:r>
          </w:p>
        </w:tc>
        <w:tc>
          <w:tcPr>
            <w:tcW w:w="998" w:type="dxa"/>
          </w:tcPr>
          <w:p w14:paraId="1C1DD27B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41B0A487" w14:textId="77777777" w:rsidTr="00585DDF">
        <w:tc>
          <w:tcPr>
            <w:tcW w:w="879" w:type="dxa"/>
          </w:tcPr>
          <w:p w14:paraId="5BF03AE6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2A10700F" w14:textId="77777777" w:rsidR="006A0900" w:rsidRDefault="006A0900" w:rsidP="00585DDF">
            <w:r>
              <w:rPr>
                <w:sz w:val="16"/>
                <w:szCs w:val="16"/>
              </w:rPr>
              <w:t>0468</w:t>
            </w:r>
          </w:p>
        </w:tc>
        <w:tc>
          <w:tcPr>
            <w:tcW w:w="517" w:type="dxa"/>
          </w:tcPr>
          <w:p w14:paraId="53A7B582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EB0FB2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C606D7" w14:textId="77777777" w:rsidR="006A0900" w:rsidRDefault="006A0900" w:rsidP="00585DDF">
            <w:r>
              <w:rPr>
                <w:sz w:val="16"/>
                <w:szCs w:val="16"/>
              </w:rPr>
              <w:t>Correction to PRS-RSRPP positioning test cases</w:t>
            </w:r>
          </w:p>
        </w:tc>
        <w:tc>
          <w:tcPr>
            <w:tcW w:w="517" w:type="dxa"/>
          </w:tcPr>
          <w:p w14:paraId="07014485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AE50B2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785AA735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CDA7B2" w14:textId="77777777" w:rsidR="006A0900" w:rsidRDefault="006A0900" w:rsidP="00585DDF">
            <w:r>
              <w:rPr>
                <w:sz w:val="16"/>
                <w:szCs w:val="16"/>
              </w:rPr>
              <w:t>R5-241912</w:t>
            </w:r>
          </w:p>
        </w:tc>
        <w:tc>
          <w:tcPr>
            <w:tcW w:w="1597" w:type="dxa"/>
          </w:tcPr>
          <w:p w14:paraId="14A732DB" w14:textId="77777777" w:rsidR="006A0900" w:rsidRDefault="006A0900" w:rsidP="00585DDF">
            <w:r>
              <w:rPr>
                <w:sz w:val="16"/>
                <w:szCs w:val="16"/>
              </w:rPr>
              <w:t>CATT, Spirent</w:t>
            </w:r>
          </w:p>
        </w:tc>
        <w:tc>
          <w:tcPr>
            <w:tcW w:w="1122" w:type="dxa"/>
          </w:tcPr>
          <w:p w14:paraId="6D56B134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31D91A31" w14:textId="77777777" w:rsidR="006A0900" w:rsidRDefault="006A0900" w:rsidP="00585DDF">
            <w:r>
              <w:rPr>
                <w:sz w:val="16"/>
                <w:szCs w:val="16"/>
              </w:rPr>
              <w:t>17.2</w:t>
            </w:r>
          </w:p>
        </w:tc>
        <w:tc>
          <w:tcPr>
            <w:tcW w:w="998" w:type="dxa"/>
          </w:tcPr>
          <w:p w14:paraId="70CE9ED7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73DB3C04" w14:textId="77777777" w:rsidTr="00585DDF">
        <w:tc>
          <w:tcPr>
            <w:tcW w:w="879" w:type="dxa"/>
          </w:tcPr>
          <w:p w14:paraId="30A4A3CA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372C4092" w14:textId="77777777" w:rsidR="006A0900" w:rsidRDefault="006A0900" w:rsidP="00585DDF">
            <w:r>
              <w:rPr>
                <w:sz w:val="16"/>
                <w:szCs w:val="16"/>
              </w:rPr>
              <w:t>0469</w:t>
            </w:r>
          </w:p>
        </w:tc>
        <w:tc>
          <w:tcPr>
            <w:tcW w:w="517" w:type="dxa"/>
          </w:tcPr>
          <w:p w14:paraId="37B5DFC1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55CA3A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3BE81E" w14:textId="77777777" w:rsidR="006A0900" w:rsidRDefault="006A0900" w:rsidP="00585DDF">
            <w:r>
              <w:rPr>
                <w:sz w:val="16"/>
                <w:szCs w:val="16"/>
              </w:rPr>
              <w:t>Correction to PRS-RSRP positioning test cases</w:t>
            </w:r>
          </w:p>
        </w:tc>
        <w:tc>
          <w:tcPr>
            <w:tcW w:w="517" w:type="dxa"/>
          </w:tcPr>
          <w:p w14:paraId="42448098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061BD0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5A65D72C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FCA04F" w14:textId="77777777" w:rsidR="006A0900" w:rsidRDefault="006A0900" w:rsidP="00585DDF">
            <w:r>
              <w:rPr>
                <w:sz w:val="16"/>
                <w:szCs w:val="16"/>
              </w:rPr>
              <w:t>R5-241913</w:t>
            </w:r>
          </w:p>
        </w:tc>
        <w:tc>
          <w:tcPr>
            <w:tcW w:w="1597" w:type="dxa"/>
          </w:tcPr>
          <w:p w14:paraId="699EAAB2" w14:textId="77777777" w:rsidR="006A0900" w:rsidRDefault="006A0900" w:rsidP="00585DDF">
            <w:r>
              <w:rPr>
                <w:sz w:val="16"/>
                <w:szCs w:val="16"/>
              </w:rPr>
              <w:t>CATT, Spirent</w:t>
            </w:r>
          </w:p>
        </w:tc>
        <w:tc>
          <w:tcPr>
            <w:tcW w:w="1122" w:type="dxa"/>
          </w:tcPr>
          <w:p w14:paraId="0707711E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438B4871" w14:textId="77777777" w:rsidR="006A0900" w:rsidRDefault="006A0900" w:rsidP="00585DDF">
            <w:r>
              <w:rPr>
                <w:sz w:val="16"/>
                <w:szCs w:val="16"/>
              </w:rPr>
              <w:t>16</w:t>
            </w:r>
          </w:p>
        </w:tc>
        <w:tc>
          <w:tcPr>
            <w:tcW w:w="998" w:type="dxa"/>
          </w:tcPr>
          <w:p w14:paraId="5166E7E6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4188D06E" w14:textId="77777777" w:rsidTr="00585DDF">
        <w:tc>
          <w:tcPr>
            <w:tcW w:w="879" w:type="dxa"/>
          </w:tcPr>
          <w:p w14:paraId="3C9A6103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098877CD" w14:textId="77777777" w:rsidR="006A0900" w:rsidRDefault="006A0900" w:rsidP="00585DDF">
            <w:r>
              <w:rPr>
                <w:sz w:val="16"/>
                <w:szCs w:val="16"/>
              </w:rPr>
              <w:t>0470</w:t>
            </w:r>
          </w:p>
        </w:tc>
        <w:tc>
          <w:tcPr>
            <w:tcW w:w="517" w:type="dxa"/>
          </w:tcPr>
          <w:p w14:paraId="5368A06E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DF7533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A00C2D" w14:textId="77777777" w:rsidR="006A0900" w:rsidRDefault="006A0900" w:rsidP="00585DDF">
            <w:r>
              <w:rPr>
                <w:sz w:val="16"/>
                <w:szCs w:val="16"/>
              </w:rPr>
              <w:t>Correction to NR RSTD positioning test cases</w:t>
            </w:r>
          </w:p>
        </w:tc>
        <w:tc>
          <w:tcPr>
            <w:tcW w:w="517" w:type="dxa"/>
          </w:tcPr>
          <w:p w14:paraId="190014DC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2CEEB9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5DCF0EE4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B7B18F1" w14:textId="77777777" w:rsidR="006A0900" w:rsidRDefault="006A0900" w:rsidP="00585DDF">
            <w:r>
              <w:rPr>
                <w:sz w:val="16"/>
                <w:szCs w:val="16"/>
              </w:rPr>
              <w:t>R5-241914</w:t>
            </w:r>
          </w:p>
        </w:tc>
        <w:tc>
          <w:tcPr>
            <w:tcW w:w="1597" w:type="dxa"/>
          </w:tcPr>
          <w:p w14:paraId="6C78C6C4" w14:textId="77777777" w:rsidR="006A0900" w:rsidRDefault="006A0900" w:rsidP="00585DDF">
            <w:r>
              <w:rPr>
                <w:sz w:val="16"/>
                <w:szCs w:val="16"/>
              </w:rPr>
              <w:t>CATT, Spirent</w:t>
            </w:r>
          </w:p>
        </w:tc>
        <w:tc>
          <w:tcPr>
            <w:tcW w:w="1122" w:type="dxa"/>
          </w:tcPr>
          <w:p w14:paraId="706E38B9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4F830439" w14:textId="77777777" w:rsidR="006A0900" w:rsidRDefault="006A0900" w:rsidP="00585DDF">
            <w:r>
              <w:rPr>
                <w:sz w:val="16"/>
                <w:szCs w:val="16"/>
              </w:rPr>
              <w:t>14</w:t>
            </w:r>
          </w:p>
        </w:tc>
        <w:tc>
          <w:tcPr>
            <w:tcW w:w="998" w:type="dxa"/>
          </w:tcPr>
          <w:p w14:paraId="7045D1A6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7B380E8A" w14:textId="77777777" w:rsidTr="00585DDF">
        <w:tc>
          <w:tcPr>
            <w:tcW w:w="879" w:type="dxa"/>
          </w:tcPr>
          <w:p w14:paraId="38B0E101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74B4C36B" w14:textId="77777777" w:rsidR="006A0900" w:rsidRDefault="006A0900" w:rsidP="00585DDF">
            <w:r>
              <w:rPr>
                <w:sz w:val="16"/>
                <w:szCs w:val="16"/>
              </w:rPr>
              <w:t>0471</w:t>
            </w:r>
          </w:p>
        </w:tc>
        <w:tc>
          <w:tcPr>
            <w:tcW w:w="517" w:type="dxa"/>
          </w:tcPr>
          <w:p w14:paraId="55B9DAD4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0CD3B3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226E51" w14:textId="77777777" w:rsidR="006A0900" w:rsidRDefault="006A0900" w:rsidP="00585DDF">
            <w:r>
              <w:rPr>
                <w:sz w:val="16"/>
                <w:szCs w:val="16"/>
              </w:rPr>
              <w:t>Correction to NR UE Rx-Tx time difference positioning test cases</w:t>
            </w:r>
          </w:p>
        </w:tc>
        <w:tc>
          <w:tcPr>
            <w:tcW w:w="517" w:type="dxa"/>
          </w:tcPr>
          <w:p w14:paraId="54EEEFA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6D4F95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1592E684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FA21245" w14:textId="77777777" w:rsidR="006A0900" w:rsidRDefault="006A0900" w:rsidP="00585DDF">
            <w:r>
              <w:rPr>
                <w:sz w:val="16"/>
                <w:szCs w:val="16"/>
              </w:rPr>
              <w:t>R5-241915</w:t>
            </w:r>
          </w:p>
        </w:tc>
        <w:tc>
          <w:tcPr>
            <w:tcW w:w="1597" w:type="dxa"/>
          </w:tcPr>
          <w:p w14:paraId="47A3C35F" w14:textId="77777777" w:rsidR="006A0900" w:rsidRDefault="006A0900" w:rsidP="00585DDF">
            <w:r>
              <w:rPr>
                <w:sz w:val="16"/>
                <w:szCs w:val="16"/>
              </w:rPr>
              <w:t>CATT, Spirent</w:t>
            </w:r>
          </w:p>
        </w:tc>
        <w:tc>
          <w:tcPr>
            <w:tcW w:w="1122" w:type="dxa"/>
          </w:tcPr>
          <w:p w14:paraId="708AF956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1E8C52AD" w14:textId="77777777" w:rsidR="006A0900" w:rsidRDefault="006A0900" w:rsidP="00585DDF">
            <w:r>
              <w:rPr>
                <w:sz w:val="16"/>
                <w:szCs w:val="16"/>
              </w:rPr>
              <w:t>15</w:t>
            </w:r>
          </w:p>
        </w:tc>
        <w:tc>
          <w:tcPr>
            <w:tcW w:w="998" w:type="dxa"/>
          </w:tcPr>
          <w:p w14:paraId="084C8933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41DA5088" w14:textId="77777777" w:rsidTr="00585DDF">
        <w:tc>
          <w:tcPr>
            <w:tcW w:w="879" w:type="dxa"/>
          </w:tcPr>
          <w:p w14:paraId="3092B9FF" w14:textId="77777777" w:rsidR="006A0900" w:rsidRDefault="006A0900" w:rsidP="00585DDF"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</w:tcPr>
          <w:p w14:paraId="07F63AD7" w14:textId="77777777" w:rsidR="006A0900" w:rsidRDefault="006A0900" w:rsidP="00585DDF"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 w14:paraId="0C3BFD5C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736F30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7D6A32" w14:textId="77777777" w:rsidR="006A0900" w:rsidRDefault="006A0900" w:rsidP="00585DDF">
            <w:r>
              <w:rPr>
                <w:sz w:val="16"/>
                <w:szCs w:val="16"/>
              </w:rPr>
              <w:t>Addition of test applicabilities for Release-17 PRS-RSRP, PRS-RSRPP and RSTD test cases</w:t>
            </w:r>
          </w:p>
        </w:tc>
        <w:tc>
          <w:tcPr>
            <w:tcW w:w="517" w:type="dxa"/>
          </w:tcPr>
          <w:p w14:paraId="655FA70D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9881FB" w14:textId="77777777" w:rsidR="006A0900" w:rsidRDefault="006A0900" w:rsidP="00585D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2BF2F01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7B3BBD" w14:textId="77777777" w:rsidR="006A0900" w:rsidRDefault="006A0900" w:rsidP="00585DDF">
            <w:r>
              <w:rPr>
                <w:sz w:val="16"/>
                <w:szCs w:val="16"/>
              </w:rPr>
              <w:t>R5-240125</w:t>
            </w:r>
          </w:p>
        </w:tc>
        <w:tc>
          <w:tcPr>
            <w:tcW w:w="1597" w:type="dxa"/>
          </w:tcPr>
          <w:p w14:paraId="31AF9D99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93DCB8D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12B6B951" w14:textId="77777777" w:rsidR="006A0900" w:rsidRDefault="006A0900" w:rsidP="00585DDF">
            <w:r>
              <w:rPr>
                <w:sz w:val="16"/>
                <w:szCs w:val="16"/>
              </w:rPr>
              <w:t>Table 4-11, Table 4-12, Table A.4.3-6B, Table A.4.3-6E, Table A.4.3-6F</w:t>
            </w:r>
          </w:p>
        </w:tc>
        <w:tc>
          <w:tcPr>
            <w:tcW w:w="998" w:type="dxa"/>
          </w:tcPr>
          <w:p w14:paraId="06F00AC8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37.571-1 CR 0455TS 37.571-1 CR 0456TS 37.571-1 CR 0457TS 37.571-1 CR 0458TS 37.571-1 CR 0459TS 37.571-1 CR 0460TS 37.571-1 CR 0461TS 37.571-1 CR 0462TS 37.571-1 CR 0463TS 37.571-1 CR 0464TS 37.571-1 CR 0465TS 37.571-1 CR 0466; TS/TR ... CR ... </w:t>
            </w:r>
          </w:p>
        </w:tc>
      </w:tr>
      <w:tr w:rsidR="006A0900" w14:paraId="6B2ADD75" w14:textId="77777777" w:rsidTr="00585DDF">
        <w:tc>
          <w:tcPr>
            <w:tcW w:w="879" w:type="dxa"/>
          </w:tcPr>
          <w:p w14:paraId="6F503BE2" w14:textId="77777777" w:rsidR="006A0900" w:rsidRDefault="006A0900" w:rsidP="00585DDF"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 w14:paraId="74163C11" w14:textId="77777777" w:rsidR="006A0900" w:rsidRDefault="006A0900" w:rsidP="00585DDF"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</w:tcPr>
          <w:p w14:paraId="140B58D5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5B9236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04E93F" w14:textId="77777777" w:rsidR="006A0900" w:rsidRDefault="006A0900" w:rsidP="00585DDF">
            <w:r>
              <w:rPr>
                <w:sz w:val="16"/>
                <w:szCs w:val="16"/>
              </w:rPr>
              <w:t>Introduction of BDS B2a and B3I signal default test conditions in TS 37.571-5</w:t>
            </w:r>
          </w:p>
        </w:tc>
        <w:tc>
          <w:tcPr>
            <w:tcW w:w="517" w:type="dxa"/>
          </w:tcPr>
          <w:p w14:paraId="7D750899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D7D94F" w14:textId="77777777" w:rsidR="006A0900" w:rsidRDefault="006A0900" w:rsidP="00585D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CB86BC4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A0AFD4B" w14:textId="77777777" w:rsidR="006A0900" w:rsidRDefault="006A0900" w:rsidP="00585DDF">
            <w:r>
              <w:rPr>
                <w:sz w:val="16"/>
                <w:szCs w:val="16"/>
              </w:rPr>
              <w:t>R5-241577</w:t>
            </w:r>
          </w:p>
        </w:tc>
        <w:tc>
          <w:tcPr>
            <w:tcW w:w="1597" w:type="dxa"/>
          </w:tcPr>
          <w:p w14:paraId="52A3FDD6" w14:textId="77777777" w:rsidR="006A0900" w:rsidRDefault="006A0900" w:rsidP="00585DDF">
            <w:r>
              <w:rPr>
                <w:sz w:val="16"/>
                <w:szCs w:val="16"/>
              </w:rPr>
              <w:t>CATT, CAICT</w:t>
            </w:r>
          </w:p>
        </w:tc>
        <w:tc>
          <w:tcPr>
            <w:tcW w:w="1122" w:type="dxa"/>
          </w:tcPr>
          <w:p w14:paraId="784DE18A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ED2736D" w14:textId="77777777" w:rsidR="006A0900" w:rsidRDefault="006A0900" w:rsidP="00585DDF">
            <w:r>
              <w:rPr>
                <w:sz w:val="16"/>
                <w:szCs w:val="16"/>
              </w:rPr>
              <w:t>2, 3.2, 6.1.3.3, 6.1.3.4</w:t>
            </w:r>
          </w:p>
        </w:tc>
        <w:tc>
          <w:tcPr>
            <w:tcW w:w="998" w:type="dxa"/>
          </w:tcPr>
          <w:p w14:paraId="4AA30605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666B3657" w14:textId="77777777" w:rsidTr="00585DDF">
        <w:tc>
          <w:tcPr>
            <w:tcW w:w="879" w:type="dxa"/>
          </w:tcPr>
          <w:p w14:paraId="667EC411" w14:textId="77777777" w:rsidR="006A0900" w:rsidRDefault="006A0900" w:rsidP="00585DDF"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 w14:paraId="2834B60A" w14:textId="77777777" w:rsidR="006A0900" w:rsidRDefault="006A0900" w:rsidP="00585DDF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</w:tcPr>
          <w:p w14:paraId="09386CC3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B1211F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508984" w14:textId="77777777" w:rsidR="006A0900" w:rsidRDefault="006A0900" w:rsidP="00585DDF">
            <w:r>
              <w:rPr>
                <w:sz w:val="16"/>
                <w:szCs w:val="16"/>
              </w:rPr>
              <w:t>Introduction of BDS B2a and B3I performance default test conditions in TS 37.571-5</w:t>
            </w:r>
          </w:p>
        </w:tc>
        <w:tc>
          <w:tcPr>
            <w:tcW w:w="517" w:type="dxa"/>
          </w:tcPr>
          <w:p w14:paraId="6EB84BF7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4739B8" w14:textId="77777777" w:rsidR="006A0900" w:rsidRDefault="006A0900" w:rsidP="00585D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A7E0C67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AEACFA" w14:textId="77777777" w:rsidR="006A0900" w:rsidRDefault="006A0900" w:rsidP="00585DDF">
            <w:r>
              <w:rPr>
                <w:sz w:val="16"/>
                <w:szCs w:val="16"/>
              </w:rPr>
              <w:t>R5-241916</w:t>
            </w:r>
          </w:p>
        </w:tc>
        <w:tc>
          <w:tcPr>
            <w:tcW w:w="1597" w:type="dxa"/>
          </w:tcPr>
          <w:p w14:paraId="382EB954" w14:textId="77777777" w:rsidR="006A0900" w:rsidRDefault="006A0900" w:rsidP="00585DDF">
            <w:r>
              <w:rPr>
                <w:sz w:val="16"/>
                <w:szCs w:val="16"/>
              </w:rPr>
              <w:t>CATT, CAICT</w:t>
            </w:r>
          </w:p>
        </w:tc>
        <w:tc>
          <w:tcPr>
            <w:tcW w:w="1122" w:type="dxa"/>
          </w:tcPr>
          <w:p w14:paraId="7388A26E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BCC4AC6" w14:textId="77777777" w:rsidR="006A0900" w:rsidRDefault="006A0900" w:rsidP="00585DDF">
            <w:r>
              <w:rPr>
                <w:sz w:val="16"/>
                <w:szCs w:val="16"/>
              </w:rPr>
              <w:t>6.2.6, 6.2.7</w:t>
            </w:r>
          </w:p>
        </w:tc>
        <w:tc>
          <w:tcPr>
            <w:tcW w:w="998" w:type="dxa"/>
          </w:tcPr>
          <w:p w14:paraId="475D6EA9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3C2B1F63" w14:textId="77777777" w:rsidTr="00585DDF">
        <w:tc>
          <w:tcPr>
            <w:tcW w:w="879" w:type="dxa"/>
          </w:tcPr>
          <w:p w14:paraId="3A10857E" w14:textId="77777777" w:rsidR="006A0900" w:rsidRDefault="006A0900" w:rsidP="00585DDF"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 w14:paraId="26DDFD1B" w14:textId="77777777" w:rsidR="006A0900" w:rsidRDefault="006A0900" w:rsidP="00585DDF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</w:tcPr>
          <w:p w14:paraId="2D43AF7B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AFBDC7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1048B2" w14:textId="77777777" w:rsidR="006A0900" w:rsidRDefault="006A0900" w:rsidP="00585DDF">
            <w:r>
              <w:rPr>
                <w:sz w:val="16"/>
                <w:szCs w:val="16"/>
              </w:rPr>
              <w:t>Corrected CellIdentity for DL-TDOA measurement period test</w:t>
            </w:r>
          </w:p>
        </w:tc>
        <w:tc>
          <w:tcPr>
            <w:tcW w:w="517" w:type="dxa"/>
          </w:tcPr>
          <w:p w14:paraId="70C1A07D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36D4B8" w14:textId="77777777" w:rsidR="006A0900" w:rsidRDefault="006A0900" w:rsidP="00585D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58B73A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1E1B612" w14:textId="77777777" w:rsidR="006A0900" w:rsidRDefault="006A0900" w:rsidP="00585DDF">
            <w:r>
              <w:rPr>
                <w:sz w:val="16"/>
                <w:szCs w:val="16"/>
              </w:rPr>
              <w:t>R5-241917</w:t>
            </w:r>
          </w:p>
        </w:tc>
        <w:tc>
          <w:tcPr>
            <w:tcW w:w="1597" w:type="dxa"/>
          </w:tcPr>
          <w:p w14:paraId="5B12C4E7" w14:textId="77777777" w:rsidR="006A0900" w:rsidRDefault="006A0900" w:rsidP="00585DDF">
            <w:r>
              <w:rPr>
                <w:sz w:val="16"/>
                <w:szCs w:val="16"/>
              </w:rPr>
              <w:t>CATT, Spirent</w:t>
            </w:r>
          </w:p>
        </w:tc>
        <w:tc>
          <w:tcPr>
            <w:tcW w:w="1122" w:type="dxa"/>
          </w:tcPr>
          <w:p w14:paraId="7A18AF20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20035D55" w14:textId="77777777" w:rsidR="006A0900" w:rsidRDefault="006A0900" w:rsidP="00585DDF">
            <w:r>
              <w:rPr>
                <w:sz w:val="16"/>
                <w:szCs w:val="16"/>
              </w:rPr>
              <w:t>11</w:t>
            </w:r>
          </w:p>
        </w:tc>
        <w:tc>
          <w:tcPr>
            <w:tcW w:w="998" w:type="dxa"/>
          </w:tcPr>
          <w:p w14:paraId="3C203F59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0B39C82D" w14:textId="77777777" w:rsidTr="00585DDF">
        <w:tc>
          <w:tcPr>
            <w:tcW w:w="879" w:type="dxa"/>
          </w:tcPr>
          <w:p w14:paraId="5D5FDB93" w14:textId="77777777" w:rsidR="006A0900" w:rsidRDefault="006A0900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1778299" w14:textId="77777777" w:rsidR="006A0900" w:rsidRDefault="006A0900" w:rsidP="00585DDF">
            <w:r>
              <w:rPr>
                <w:sz w:val="16"/>
                <w:szCs w:val="16"/>
              </w:rPr>
              <w:t>0641</w:t>
            </w:r>
          </w:p>
        </w:tc>
        <w:tc>
          <w:tcPr>
            <w:tcW w:w="517" w:type="dxa"/>
          </w:tcPr>
          <w:p w14:paraId="20DA0C83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1ECAC4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559E7E" w14:textId="77777777" w:rsidR="006A0900" w:rsidRDefault="006A0900" w:rsidP="00585DDF">
            <w:r>
              <w:rPr>
                <w:sz w:val="16"/>
                <w:szCs w:val="16"/>
              </w:rPr>
              <w:t>Addition of TT analysis for positioning test case 15.2.8</w:t>
            </w:r>
          </w:p>
        </w:tc>
        <w:tc>
          <w:tcPr>
            <w:tcW w:w="517" w:type="dxa"/>
          </w:tcPr>
          <w:p w14:paraId="6FAE00B7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5E6E7D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C1529B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98AC9B1" w14:textId="77777777" w:rsidR="006A0900" w:rsidRDefault="006A0900" w:rsidP="00585DDF">
            <w:r>
              <w:rPr>
                <w:sz w:val="16"/>
                <w:szCs w:val="16"/>
              </w:rPr>
              <w:t>R5-240129</w:t>
            </w:r>
          </w:p>
        </w:tc>
        <w:tc>
          <w:tcPr>
            <w:tcW w:w="1597" w:type="dxa"/>
          </w:tcPr>
          <w:p w14:paraId="5C687848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EDB56D2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2F9E8903" w14:textId="77777777" w:rsidR="006A0900" w:rsidRDefault="006A0900" w:rsidP="00585DDF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 w14:paraId="6FFAFFF2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7BE8E208" w14:textId="77777777" w:rsidTr="00585DDF">
        <w:tc>
          <w:tcPr>
            <w:tcW w:w="879" w:type="dxa"/>
          </w:tcPr>
          <w:p w14:paraId="42C11122" w14:textId="77777777" w:rsidR="006A0900" w:rsidRDefault="006A0900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3BB1454" w14:textId="77777777" w:rsidR="006A0900" w:rsidRDefault="006A0900" w:rsidP="00585DDF">
            <w:r>
              <w:rPr>
                <w:sz w:val="16"/>
                <w:szCs w:val="16"/>
              </w:rPr>
              <w:t>0642</w:t>
            </w:r>
          </w:p>
        </w:tc>
        <w:tc>
          <w:tcPr>
            <w:tcW w:w="517" w:type="dxa"/>
          </w:tcPr>
          <w:p w14:paraId="3B079F3A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743D34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5CB228" w14:textId="77777777" w:rsidR="006A0900" w:rsidRDefault="006A0900" w:rsidP="00585DDF">
            <w:r>
              <w:rPr>
                <w:sz w:val="16"/>
                <w:szCs w:val="16"/>
              </w:rPr>
              <w:t>Addition of TT analysis for positioning test case 15.2.9 and 15.2.10</w:t>
            </w:r>
          </w:p>
        </w:tc>
        <w:tc>
          <w:tcPr>
            <w:tcW w:w="517" w:type="dxa"/>
          </w:tcPr>
          <w:p w14:paraId="4B2B8032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E1EBEF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C250DA3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88E993" w14:textId="77777777" w:rsidR="006A0900" w:rsidRDefault="006A0900" w:rsidP="00585DDF">
            <w:r>
              <w:rPr>
                <w:sz w:val="16"/>
                <w:szCs w:val="16"/>
              </w:rPr>
              <w:t>R5-241900</w:t>
            </w:r>
          </w:p>
        </w:tc>
        <w:tc>
          <w:tcPr>
            <w:tcW w:w="1597" w:type="dxa"/>
          </w:tcPr>
          <w:p w14:paraId="2375918F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05DD6AA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B012F0B" w14:textId="77777777" w:rsidR="006A0900" w:rsidRDefault="006A0900" w:rsidP="00585DDF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 w14:paraId="5776996D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706A729A" w14:textId="77777777" w:rsidTr="00585DDF">
        <w:tc>
          <w:tcPr>
            <w:tcW w:w="879" w:type="dxa"/>
          </w:tcPr>
          <w:p w14:paraId="30343B47" w14:textId="77777777" w:rsidR="006A0900" w:rsidRDefault="006A0900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ED2DBB2" w14:textId="77777777" w:rsidR="006A0900" w:rsidRDefault="006A0900" w:rsidP="00585DDF">
            <w:r>
              <w:rPr>
                <w:sz w:val="16"/>
                <w:szCs w:val="16"/>
              </w:rPr>
              <w:t>0643</w:t>
            </w:r>
          </w:p>
        </w:tc>
        <w:tc>
          <w:tcPr>
            <w:tcW w:w="517" w:type="dxa"/>
          </w:tcPr>
          <w:p w14:paraId="5A4331C0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D876C7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519CF1" w14:textId="77777777" w:rsidR="006A0900" w:rsidRDefault="006A0900" w:rsidP="00585DDF">
            <w:r>
              <w:rPr>
                <w:sz w:val="16"/>
                <w:szCs w:val="16"/>
              </w:rPr>
              <w:t>Addition of TT analysis for positioning test case 16.2.7</w:t>
            </w:r>
          </w:p>
        </w:tc>
        <w:tc>
          <w:tcPr>
            <w:tcW w:w="517" w:type="dxa"/>
          </w:tcPr>
          <w:p w14:paraId="22FE8B91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3CEE21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882129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6CEC13" w14:textId="77777777" w:rsidR="006A0900" w:rsidRDefault="006A0900" w:rsidP="00585DDF">
            <w:r>
              <w:rPr>
                <w:sz w:val="16"/>
                <w:szCs w:val="16"/>
              </w:rPr>
              <w:t>R5-240131</w:t>
            </w:r>
          </w:p>
        </w:tc>
        <w:tc>
          <w:tcPr>
            <w:tcW w:w="1597" w:type="dxa"/>
          </w:tcPr>
          <w:p w14:paraId="68A967FF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6078C56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2A9F8BE5" w14:textId="77777777" w:rsidR="006A0900" w:rsidRDefault="006A0900" w:rsidP="00585DDF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 w14:paraId="45C6A310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4910427F" w14:textId="77777777" w:rsidTr="00585DDF">
        <w:tc>
          <w:tcPr>
            <w:tcW w:w="879" w:type="dxa"/>
          </w:tcPr>
          <w:p w14:paraId="3EBB7D53" w14:textId="77777777" w:rsidR="006A0900" w:rsidRDefault="006A0900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9C3AAE6" w14:textId="77777777" w:rsidR="006A0900" w:rsidRDefault="006A0900" w:rsidP="00585DDF">
            <w:r>
              <w:rPr>
                <w:sz w:val="16"/>
                <w:szCs w:val="16"/>
              </w:rPr>
              <w:t>0644</w:t>
            </w:r>
          </w:p>
        </w:tc>
        <w:tc>
          <w:tcPr>
            <w:tcW w:w="517" w:type="dxa"/>
          </w:tcPr>
          <w:p w14:paraId="228019EA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6EF01D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FE54A9" w14:textId="77777777" w:rsidR="006A0900" w:rsidRDefault="006A0900" w:rsidP="00585DDF">
            <w:r>
              <w:rPr>
                <w:sz w:val="16"/>
                <w:szCs w:val="16"/>
              </w:rPr>
              <w:t>Addition of TT analysis for positioning test case 16.2.8</w:t>
            </w:r>
          </w:p>
        </w:tc>
        <w:tc>
          <w:tcPr>
            <w:tcW w:w="517" w:type="dxa"/>
          </w:tcPr>
          <w:p w14:paraId="6902C636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7AF842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A92D25E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D9D4A8B" w14:textId="77777777" w:rsidR="006A0900" w:rsidRDefault="006A0900" w:rsidP="00585DDF">
            <w:r>
              <w:rPr>
                <w:sz w:val="16"/>
                <w:szCs w:val="16"/>
              </w:rPr>
              <w:t>R5-240132</w:t>
            </w:r>
          </w:p>
        </w:tc>
        <w:tc>
          <w:tcPr>
            <w:tcW w:w="1597" w:type="dxa"/>
          </w:tcPr>
          <w:p w14:paraId="1641B401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1A3476D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1FF8223A" w14:textId="77777777" w:rsidR="006A0900" w:rsidRDefault="006A0900" w:rsidP="00585DDF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 w14:paraId="0D45C7D7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415C4549" w14:textId="77777777" w:rsidTr="00585DDF">
        <w:tc>
          <w:tcPr>
            <w:tcW w:w="879" w:type="dxa"/>
          </w:tcPr>
          <w:p w14:paraId="0FD3CF3E" w14:textId="77777777" w:rsidR="006A0900" w:rsidRDefault="006A0900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BC22D7A" w14:textId="77777777" w:rsidR="006A0900" w:rsidRDefault="006A0900" w:rsidP="00585DDF">
            <w:r>
              <w:rPr>
                <w:sz w:val="16"/>
                <w:szCs w:val="16"/>
              </w:rPr>
              <w:t>0645</w:t>
            </w:r>
          </w:p>
        </w:tc>
        <w:tc>
          <w:tcPr>
            <w:tcW w:w="517" w:type="dxa"/>
          </w:tcPr>
          <w:p w14:paraId="735784BF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8C9502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3D7738" w14:textId="77777777" w:rsidR="006A0900" w:rsidRDefault="006A0900" w:rsidP="00585DDF">
            <w:r>
              <w:rPr>
                <w:sz w:val="16"/>
                <w:szCs w:val="16"/>
              </w:rPr>
              <w:t>Addition of TT analysis for positioning test case 16.3.4</w:t>
            </w:r>
          </w:p>
        </w:tc>
        <w:tc>
          <w:tcPr>
            <w:tcW w:w="517" w:type="dxa"/>
          </w:tcPr>
          <w:p w14:paraId="0413852D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E8BD0D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A99449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AA7209" w14:textId="77777777" w:rsidR="006A0900" w:rsidRDefault="006A0900" w:rsidP="00585DDF">
            <w:r>
              <w:rPr>
                <w:sz w:val="16"/>
                <w:szCs w:val="16"/>
              </w:rPr>
              <w:t>R5-240133</w:t>
            </w:r>
          </w:p>
        </w:tc>
        <w:tc>
          <w:tcPr>
            <w:tcW w:w="1597" w:type="dxa"/>
          </w:tcPr>
          <w:p w14:paraId="13E5A1FB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B83E46F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3DDF76C0" w14:textId="77777777" w:rsidR="006A0900" w:rsidRDefault="006A0900" w:rsidP="00585DDF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 w14:paraId="40DB8A7A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0BDAC8A1" w14:textId="77777777" w:rsidR="006A0900" w:rsidRDefault="006A0900" w:rsidP="006A0900"/>
    <w:p w14:paraId="634F8A6C" w14:textId="77777777" w:rsidR="006A0900" w:rsidRDefault="006A0900" w:rsidP="006A0900"/>
    <w:p w14:paraId="7F4EB54B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RP-240202</w:t>
      </w:r>
      <w:r>
        <w:rPr>
          <w:b/>
          <w:i/>
          <w:noProof/>
          <w:sz w:val="28"/>
        </w:rPr>
        <w:fldChar w:fldCharType="end"/>
      </w:r>
    </w:p>
    <w:p w14:paraId="098DFA42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26C65AC5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2294F22A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71AEA62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Downlink interruption for NR and EN-DC band combinations to conduct dynamic Tx Switching in Uplink (DL_intrpt_combos_TxSW_R17-UEConTest)</w:t>
      </w:r>
      <w:r>
        <w:rPr>
          <w:rFonts w:ascii="Arial" w:hAnsi="Arial" w:cs="Arial"/>
          <w:b/>
          <w:bCs/>
        </w:rPr>
        <w:fldChar w:fldCharType="end"/>
      </w:r>
    </w:p>
    <w:p w14:paraId="6E9E831F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13.3.22</w:t>
      </w:r>
      <w:r>
        <w:rPr>
          <w:rFonts w:ascii="Arial" w:hAnsi="Arial" w:cs="Arial"/>
          <w:b/>
          <w:bCs/>
        </w:rPr>
        <w:fldChar w:fldCharType="end"/>
      </w:r>
    </w:p>
    <w:p w14:paraId="52192E14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B098BCF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845562C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5E6CA778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707A4E3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4D563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F0FC81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13C51D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97DEB3C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B646BF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C4E11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8FBB859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BDC0061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2075F1B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FD86EC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1F2F6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069304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2DDC887D" w14:textId="77777777" w:rsidTr="00585DDF">
        <w:tc>
          <w:tcPr>
            <w:tcW w:w="879" w:type="dxa"/>
          </w:tcPr>
          <w:p w14:paraId="0961847C" w14:textId="77777777" w:rsidR="006A0900" w:rsidRDefault="006A0900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D243B65" w14:textId="77777777" w:rsidR="006A0900" w:rsidRDefault="006A0900" w:rsidP="00585DDF">
            <w:r>
              <w:rPr>
                <w:sz w:val="16"/>
                <w:szCs w:val="16"/>
              </w:rPr>
              <w:t>2613</w:t>
            </w:r>
          </w:p>
        </w:tc>
        <w:tc>
          <w:tcPr>
            <w:tcW w:w="517" w:type="dxa"/>
          </w:tcPr>
          <w:p w14:paraId="7207944A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D0CBCD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274720" w14:textId="77777777" w:rsidR="006A0900" w:rsidRDefault="006A0900" w:rsidP="00585DDF">
            <w:r>
              <w:rPr>
                <w:sz w:val="16"/>
                <w:szCs w:val="16"/>
              </w:rPr>
              <w:t>Addition of DL interruption allowed indication for CA_n1-n3-n78</w:t>
            </w:r>
          </w:p>
        </w:tc>
        <w:tc>
          <w:tcPr>
            <w:tcW w:w="517" w:type="dxa"/>
          </w:tcPr>
          <w:p w14:paraId="4DE04D52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03338F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2DDB696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EB276D3" w14:textId="77777777" w:rsidR="006A0900" w:rsidRDefault="006A0900" w:rsidP="00585DDF">
            <w:r>
              <w:rPr>
                <w:sz w:val="16"/>
                <w:szCs w:val="16"/>
              </w:rPr>
              <w:t>R5-241941</w:t>
            </w:r>
          </w:p>
        </w:tc>
        <w:tc>
          <w:tcPr>
            <w:tcW w:w="1597" w:type="dxa"/>
          </w:tcPr>
          <w:p w14:paraId="4F8570CA" w14:textId="77777777" w:rsidR="006A0900" w:rsidRDefault="006A0900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4D44E434" w14:textId="77777777" w:rsidR="006A0900" w:rsidRDefault="006A0900" w:rsidP="00585DDF">
            <w:r>
              <w:rPr>
                <w:sz w:val="16"/>
                <w:szCs w:val="16"/>
              </w:rPr>
              <w:t>DL_intrpt_combos_TxSW_R17-UEConTest</w:t>
            </w:r>
          </w:p>
        </w:tc>
        <w:tc>
          <w:tcPr>
            <w:tcW w:w="2323" w:type="dxa"/>
          </w:tcPr>
          <w:p w14:paraId="66F36B2A" w14:textId="77777777" w:rsidR="006A0900" w:rsidRDefault="006A0900" w:rsidP="00585DDF">
            <w:r>
              <w:rPr>
                <w:sz w:val="16"/>
                <w:szCs w:val="16"/>
              </w:rPr>
              <w:t>5.2A.2.2</w:t>
            </w:r>
          </w:p>
        </w:tc>
        <w:tc>
          <w:tcPr>
            <w:tcW w:w="998" w:type="dxa"/>
          </w:tcPr>
          <w:p w14:paraId="23632704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 CR ; TS/TR ... CR ... </w:t>
            </w:r>
          </w:p>
        </w:tc>
      </w:tr>
    </w:tbl>
    <w:p w14:paraId="006CFA8E" w14:textId="77777777" w:rsidR="006A0900" w:rsidRDefault="006A0900" w:rsidP="006A0900"/>
    <w:p w14:paraId="6FD4D693" w14:textId="77777777" w:rsidR="006A0900" w:rsidRDefault="006A0900" w:rsidP="006A0900"/>
    <w:p w14:paraId="6498868C" w14:textId="77777777" w:rsidR="00F74181" w:rsidRPr="00917427" w:rsidRDefault="00F74181" w:rsidP="00F7418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RP-240203</w:t>
      </w:r>
      <w:r>
        <w:rPr>
          <w:b/>
          <w:i/>
          <w:noProof/>
          <w:sz w:val="28"/>
        </w:rPr>
        <w:fldChar w:fldCharType="end"/>
      </w:r>
    </w:p>
    <w:p w14:paraId="4A6E8399" w14:textId="77777777" w:rsidR="00F74181" w:rsidRPr="00784730" w:rsidRDefault="00F74181" w:rsidP="00F7418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0CBB5D27" w14:textId="77777777" w:rsidR="00F74181" w:rsidRPr="00050554" w:rsidRDefault="00F74181" w:rsidP="00F74181">
      <w:pPr>
        <w:rPr>
          <w:rFonts w:ascii="Arial" w:hAnsi="Arial" w:cs="Arial"/>
          <w:b/>
          <w:bCs/>
          <w:lang w:val="en-US"/>
        </w:rPr>
      </w:pPr>
    </w:p>
    <w:p w14:paraId="0AF1491C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58E6387" w14:textId="77777777" w:rsidR="00F74181" w:rsidRPr="00E145B1" w:rsidRDefault="00F74181" w:rsidP="00F741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and MR-DC measurement gap enhancements (NR_MG_enh-UEConTest)</w:t>
      </w:r>
      <w:r>
        <w:rPr>
          <w:rFonts w:ascii="Arial" w:hAnsi="Arial" w:cs="Arial"/>
          <w:b/>
          <w:bCs/>
        </w:rPr>
        <w:fldChar w:fldCharType="end"/>
      </w:r>
    </w:p>
    <w:p w14:paraId="228D2044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13.3.23</w:t>
      </w:r>
      <w:r>
        <w:rPr>
          <w:rFonts w:ascii="Arial" w:hAnsi="Arial" w:cs="Arial"/>
          <w:b/>
          <w:bCs/>
        </w:rPr>
        <w:fldChar w:fldCharType="end"/>
      </w:r>
    </w:p>
    <w:p w14:paraId="1B1B8B99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AC73D95" w14:textId="77777777" w:rsidR="00F74181" w:rsidRDefault="00F74181" w:rsidP="00F7418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8923E2B" w14:textId="77777777" w:rsidR="00F74181" w:rsidRPr="004E535C" w:rsidRDefault="00F74181" w:rsidP="00F741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4181" w:rsidRPr="004E535C" w14:paraId="53F22937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D67C493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ED03C8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B6FB54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D4A008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D0C1692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CA935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834234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F8F9750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2ACAA68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124986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99B692D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A1ED8D5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715C63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4181" w14:paraId="38C6F162" w14:textId="77777777" w:rsidTr="00585DDF">
        <w:tc>
          <w:tcPr>
            <w:tcW w:w="879" w:type="dxa"/>
          </w:tcPr>
          <w:p w14:paraId="0C240883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D6741C9" w14:textId="77777777" w:rsidR="00F74181" w:rsidRDefault="00F74181" w:rsidP="00585DDF">
            <w:r>
              <w:rPr>
                <w:sz w:val="16"/>
                <w:szCs w:val="16"/>
              </w:rPr>
              <w:t>2898</w:t>
            </w:r>
          </w:p>
        </w:tc>
        <w:tc>
          <w:tcPr>
            <w:tcW w:w="517" w:type="dxa"/>
          </w:tcPr>
          <w:p w14:paraId="5D539EB3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FC1B5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B171B5" w14:textId="77777777" w:rsidR="00F74181" w:rsidRDefault="00F74181" w:rsidP="00585DDF">
            <w:r>
              <w:rPr>
                <w:sz w:val="16"/>
                <w:szCs w:val="16"/>
              </w:rPr>
              <w:t>Correction to FR2 SA event triggered reporting tests with Pre-MG including TT</w:t>
            </w:r>
          </w:p>
        </w:tc>
        <w:tc>
          <w:tcPr>
            <w:tcW w:w="517" w:type="dxa"/>
          </w:tcPr>
          <w:p w14:paraId="4F6400E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8350B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BC8287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E84D29" w14:textId="77777777" w:rsidR="00F74181" w:rsidRDefault="00F74181" w:rsidP="00585DDF">
            <w:r>
              <w:rPr>
                <w:sz w:val="16"/>
                <w:szCs w:val="16"/>
              </w:rPr>
              <w:t>R5-241677</w:t>
            </w:r>
          </w:p>
        </w:tc>
        <w:tc>
          <w:tcPr>
            <w:tcW w:w="1597" w:type="dxa"/>
          </w:tcPr>
          <w:p w14:paraId="16E4E8C0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6C1D2D5" w14:textId="77777777" w:rsidR="00F74181" w:rsidRDefault="00F74181" w:rsidP="00585DDF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34C2215A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8649B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89ED6AE" w14:textId="77777777" w:rsidTr="00585DDF">
        <w:tc>
          <w:tcPr>
            <w:tcW w:w="879" w:type="dxa"/>
          </w:tcPr>
          <w:p w14:paraId="432718C3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DEDDAB7" w14:textId="77777777" w:rsidR="00F74181" w:rsidRDefault="00F74181" w:rsidP="00585DDF">
            <w:r>
              <w:rPr>
                <w:sz w:val="16"/>
                <w:szCs w:val="16"/>
              </w:rPr>
              <w:t>2899</w:t>
            </w:r>
          </w:p>
        </w:tc>
        <w:tc>
          <w:tcPr>
            <w:tcW w:w="517" w:type="dxa"/>
          </w:tcPr>
          <w:p w14:paraId="38EC6B35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D9AA17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5F2C65" w14:textId="77777777" w:rsidR="00F74181" w:rsidRDefault="00F74181" w:rsidP="00585DDF">
            <w:r>
              <w:rPr>
                <w:sz w:val="16"/>
                <w:szCs w:val="16"/>
              </w:rPr>
              <w:t>Correction to FR2 SA event triggered reporting tests with concurrent gaps including TT</w:t>
            </w:r>
          </w:p>
        </w:tc>
        <w:tc>
          <w:tcPr>
            <w:tcW w:w="517" w:type="dxa"/>
          </w:tcPr>
          <w:p w14:paraId="7336D1B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184E1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77D44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4180D3A" w14:textId="77777777" w:rsidR="00F74181" w:rsidRDefault="00F74181" w:rsidP="00585DDF">
            <w:r>
              <w:rPr>
                <w:sz w:val="16"/>
                <w:szCs w:val="16"/>
              </w:rPr>
              <w:t>R5-241678</w:t>
            </w:r>
          </w:p>
        </w:tc>
        <w:tc>
          <w:tcPr>
            <w:tcW w:w="1597" w:type="dxa"/>
          </w:tcPr>
          <w:p w14:paraId="79C02496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B488960" w14:textId="77777777" w:rsidR="00F74181" w:rsidRDefault="00F74181" w:rsidP="00585DDF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08CAFD86" w14:textId="77777777" w:rsidR="00F74181" w:rsidRDefault="00F74181" w:rsidP="00585DDF">
            <w:r>
              <w:rPr>
                <w:sz w:val="16"/>
                <w:szCs w:val="16"/>
              </w:rPr>
              <w:t>7.6.15.1, 7.6.15.2, F.1.1.2, F.1.3.2</w:t>
            </w:r>
          </w:p>
        </w:tc>
        <w:tc>
          <w:tcPr>
            <w:tcW w:w="998" w:type="dxa"/>
          </w:tcPr>
          <w:p w14:paraId="6E6CA264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TR 38.903; TS/TR ... CR ... </w:t>
            </w:r>
          </w:p>
        </w:tc>
      </w:tr>
      <w:tr w:rsidR="00F74181" w14:paraId="580F36FF" w14:textId="77777777" w:rsidTr="00585DDF">
        <w:tc>
          <w:tcPr>
            <w:tcW w:w="879" w:type="dxa"/>
          </w:tcPr>
          <w:p w14:paraId="609EB0E5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2F5194F" w14:textId="77777777" w:rsidR="00F74181" w:rsidRDefault="00F74181" w:rsidP="00585DDF">
            <w:r>
              <w:rPr>
                <w:sz w:val="16"/>
                <w:szCs w:val="16"/>
              </w:rPr>
              <w:t>2900</w:t>
            </w:r>
          </w:p>
        </w:tc>
        <w:tc>
          <w:tcPr>
            <w:tcW w:w="517" w:type="dxa"/>
          </w:tcPr>
          <w:p w14:paraId="4FD8B68D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E02AAB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D1CE17" w14:textId="77777777" w:rsidR="00F74181" w:rsidRDefault="00F74181" w:rsidP="00585DDF">
            <w:r>
              <w:rPr>
                <w:sz w:val="16"/>
                <w:szCs w:val="16"/>
              </w:rPr>
              <w:t>Correction to FR2 SA event triggered reporting tests with NCSG including TT</w:t>
            </w:r>
          </w:p>
        </w:tc>
        <w:tc>
          <w:tcPr>
            <w:tcW w:w="517" w:type="dxa"/>
          </w:tcPr>
          <w:p w14:paraId="74DC3EBD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5FD89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803E88D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FD33B4" w14:textId="77777777" w:rsidR="00F74181" w:rsidRDefault="00F74181" w:rsidP="00585DDF">
            <w:r>
              <w:rPr>
                <w:sz w:val="16"/>
                <w:szCs w:val="16"/>
              </w:rPr>
              <w:t>R5-241679</w:t>
            </w:r>
          </w:p>
        </w:tc>
        <w:tc>
          <w:tcPr>
            <w:tcW w:w="1597" w:type="dxa"/>
          </w:tcPr>
          <w:p w14:paraId="74B548FE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9BE38D9" w14:textId="77777777" w:rsidR="00F74181" w:rsidRDefault="00F74181" w:rsidP="00585DDF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4197D15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47081D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B1F2AE0" w14:textId="77777777" w:rsidTr="00585DDF">
        <w:tc>
          <w:tcPr>
            <w:tcW w:w="879" w:type="dxa"/>
          </w:tcPr>
          <w:p w14:paraId="5ABDB538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ADE045A" w14:textId="77777777" w:rsidR="00F74181" w:rsidRDefault="00F74181" w:rsidP="00585DDF">
            <w:r>
              <w:rPr>
                <w:sz w:val="16"/>
                <w:szCs w:val="16"/>
              </w:rPr>
              <w:t>0653</w:t>
            </w:r>
          </w:p>
        </w:tc>
        <w:tc>
          <w:tcPr>
            <w:tcW w:w="517" w:type="dxa"/>
          </w:tcPr>
          <w:p w14:paraId="7259D6D2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93263B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2E8DA8" w14:textId="77777777" w:rsidR="00F74181" w:rsidRDefault="00F74181" w:rsidP="00585DDF">
            <w:r>
              <w:rPr>
                <w:sz w:val="16"/>
                <w:szCs w:val="16"/>
              </w:rPr>
              <w:t>Introduction of Test Tolerance analysis for FR2 SA event triggered reporting tests with Pre-MG</w:t>
            </w:r>
          </w:p>
        </w:tc>
        <w:tc>
          <w:tcPr>
            <w:tcW w:w="517" w:type="dxa"/>
          </w:tcPr>
          <w:p w14:paraId="2FFD5959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5973B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3B8F8C9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2D37E6" w14:textId="77777777" w:rsidR="00F74181" w:rsidRDefault="00F74181" w:rsidP="00585DDF">
            <w:r>
              <w:rPr>
                <w:sz w:val="16"/>
                <w:szCs w:val="16"/>
              </w:rPr>
              <w:t>R5-241680</w:t>
            </w:r>
          </w:p>
        </w:tc>
        <w:tc>
          <w:tcPr>
            <w:tcW w:w="1597" w:type="dxa"/>
          </w:tcPr>
          <w:p w14:paraId="53C63637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61AB6A4" w14:textId="77777777" w:rsidR="00F74181" w:rsidRDefault="00F74181" w:rsidP="00585DDF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79DDA98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BDE5A1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D0659A5" w14:textId="77777777" w:rsidTr="00585DDF">
        <w:tc>
          <w:tcPr>
            <w:tcW w:w="879" w:type="dxa"/>
          </w:tcPr>
          <w:p w14:paraId="55BCC7F6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6501A7C" w14:textId="77777777" w:rsidR="00F74181" w:rsidRDefault="00F74181" w:rsidP="00585DDF">
            <w:r>
              <w:rPr>
                <w:sz w:val="16"/>
                <w:szCs w:val="16"/>
              </w:rPr>
              <w:t>0654</w:t>
            </w:r>
          </w:p>
        </w:tc>
        <w:tc>
          <w:tcPr>
            <w:tcW w:w="517" w:type="dxa"/>
          </w:tcPr>
          <w:p w14:paraId="0A14D307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06E1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BB3055" w14:textId="77777777" w:rsidR="00F74181" w:rsidRDefault="00F74181" w:rsidP="00585DDF">
            <w:r>
              <w:rPr>
                <w:sz w:val="16"/>
                <w:szCs w:val="16"/>
              </w:rPr>
              <w:t>Introduction of Test Tolerance analysis for FR2 SA event triggered reporting tests with concurrent gaps</w:t>
            </w:r>
          </w:p>
        </w:tc>
        <w:tc>
          <w:tcPr>
            <w:tcW w:w="517" w:type="dxa"/>
          </w:tcPr>
          <w:p w14:paraId="753A0285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7F99C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3A819E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8B5194" w14:textId="77777777" w:rsidR="00F74181" w:rsidRDefault="00F74181" w:rsidP="00585DDF">
            <w:r>
              <w:rPr>
                <w:sz w:val="16"/>
                <w:szCs w:val="16"/>
              </w:rPr>
              <w:t>R5-241681</w:t>
            </w:r>
          </w:p>
        </w:tc>
        <w:tc>
          <w:tcPr>
            <w:tcW w:w="1597" w:type="dxa"/>
          </w:tcPr>
          <w:p w14:paraId="09C58A0A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A4D4AFD" w14:textId="77777777" w:rsidR="00F74181" w:rsidRDefault="00F74181" w:rsidP="00585DDF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0242D64F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592434B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 CR 2899 ; TS/TR ... CR ... </w:t>
            </w:r>
          </w:p>
        </w:tc>
      </w:tr>
      <w:tr w:rsidR="00F74181" w14:paraId="416D618F" w14:textId="77777777" w:rsidTr="00585DDF">
        <w:tc>
          <w:tcPr>
            <w:tcW w:w="879" w:type="dxa"/>
          </w:tcPr>
          <w:p w14:paraId="57A9FCA3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F4DD00F" w14:textId="77777777" w:rsidR="00F74181" w:rsidRDefault="00F74181" w:rsidP="00585DDF">
            <w:r>
              <w:rPr>
                <w:sz w:val="16"/>
                <w:szCs w:val="16"/>
              </w:rPr>
              <w:t>0655</w:t>
            </w:r>
          </w:p>
        </w:tc>
        <w:tc>
          <w:tcPr>
            <w:tcW w:w="517" w:type="dxa"/>
          </w:tcPr>
          <w:p w14:paraId="573396EE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320D3D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32C2C4" w14:textId="77777777" w:rsidR="00F74181" w:rsidRDefault="00F74181" w:rsidP="00585DDF">
            <w:r>
              <w:rPr>
                <w:sz w:val="16"/>
                <w:szCs w:val="16"/>
              </w:rPr>
              <w:t>Introduction of Test Tolerance analysis for SA FR2 event triggered reporting tests with NCSG</w:t>
            </w:r>
          </w:p>
        </w:tc>
        <w:tc>
          <w:tcPr>
            <w:tcW w:w="517" w:type="dxa"/>
          </w:tcPr>
          <w:p w14:paraId="3E66985E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F02CB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8EFFE70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00CAA2" w14:textId="77777777" w:rsidR="00F74181" w:rsidRDefault="00F74181" w:rsidP="00585DDF">
            <w:r>
              <w:rPr>
                <w:sz w:val="16"/>
                <w:szCs w:val="16"/>
              </w:rPr>
              <w:t>R5-241682</w:t>
            </w:r>
          </w:p>
        </w:tc>
        <w:tc>
          <w:tcPr>
            <w:tcW w:w="1597" w:type="dxa"/>
          </w:tcPr>
          <w:p w14:paraId="1B6A73D2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DE9FBAE" w14:textId="77777777" w:rsidR="00F74181" w:rsidRDefault="00F74181" w:rsidP="00585DDF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74692B7B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B615C2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</w:tbl>
    <w:p w14:paraId="1C4479A1" w14:textId="77777777" w:rsidR="00F74181" w:rsidRDefault="00F74181" w:rsidP="00F74181"/>
    <w:p w14:paraId="09FAD555" w14:textId="77777777" w:rsidR="00F74181" w:rsidRDefault="00F74181" w:rsidP="00F74181"/>
    <w:p w14:paraId="64DF8D0C" w14:textId="77777777" w:rsidR="00C94B83" w:rsidRPr="00917427" w:rsidRDefault="00C94B83" w:rsidP="00C94B8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RP-240204</w:t>
      </w:r>
      <w:r>
        <w:rPr>
          <w:b/>
          <w:i/>
          <w:noProof/>
          <w:sz w:val="28"/>
        </w:rPr>
        <w:fldChar w:fldCharType="end"/>
      </w:r>
    </w:p>
    <w:p w14:paraId="6F32F719" w14:textId="77777777" w:rsidR="00C94B83" w:rsidRPr="00784730" w:rsidRDefault="00C94B83" w:rsidP="00C94B8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113E6FF3" w14:textId="77777777" w:rsidR="00C94B83" w:rsidRPr="00050554" w:rsidRDefault="00C94B83" w:rsidP="00C94B83">
      <w:pPr>
        <w:rPr>
          <w:rFonts w:ascii="Arial" w:hAnsi="Arial" w:cs="Arial"/>
          <w:b/>
          <w:bCs/>
          <w:lang w:val="en-US"/>
        </w:rPr>
      </w:pPr>
    </w:p>
    <w:p w14:paraId="2359661E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7AF4026" w14:textId="77777777" w:rsidR="00C94B83" w:rsidRPr="00E145B1" w:rsidRDefault="00C94B83" w:rsidP="00C94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Multi-RAT Dual-Connectivity enhancement (LTE_NR_DC_enh2-UEConTest)</w:t>
      </w:r>
      <w:r>
        <w:rPr>
          <w:rFonts w:ascii="Arial" w:hAnsi="Arial" w:cs="Arial"/>
          <w:b/>
          <w:bCs/>
        </w:rPr>
        <w:fldChar w:fldCharType="end"/>
      </w:r>
    </w:p>
    <w:p w14:paraId="593CD4EF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13.3.24</w:t>
      </w:r>
      <w:r>
        <w:rPr>
          <w:rFonts w:ascii="Arial" w:hAnsi="Arial" w:cs="Arial"/>
          <w:b/>
          <w:bCs/>
        </w:rPr>
        <w:fldChar w:fldCharType="end"/>
      </w:r>
    </w:p>
    <w:p w14:paraId="0DC1BA95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C1F8CDE" w14:textId="77777777" w:rsidR="00C94B83" w:rsidRDefault="00C94B83" w:rsidP="00C94B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16BF6F7" w14:textId="77777777" w:rsidR="00C94B83" w:rsidRPr="004E535C" w:rsidRDefault="00C94B83" w:rsidP="00C94B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4B83" w:rsidRPr="004E535C" w14:paraId="3FF6895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5EE452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E0112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FF0E83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DC8F6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D7669A0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BF0357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F00B88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7F71BAD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ED8953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CBA07F3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7CFC41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8A2F694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DA8394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94B83" w14:paraId="7C08F6BA" w14:textId="77777777" w:rsidTr="00585DDF">
        <w:tc>
          <w:tcPr>
            <w:tcW w:w="879" w:type="dxa"/>
          </w:tcPr>
          <w:p w14:paraId="6FFF16B5" w14:textId="77777777" w:rsidR="00C94B83" w:rsidRDefault="00C94B83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28170AA0" w14:textId="77777777" w:rsidR="00C94B83" w:rsidRDefault="00C94B83" w:rsidP="00585DDF">
            <w:r>
              <w:rPr>
                <w:sz w:val="16"/>
                <w:szCs w:val="16"/>
              </w:rPr>
              <w:t>1462</w:t>
            </w:r>
          </w:p>
        </w:tc>
        <w:tc>
          <w:tcPr>
            <w:tcW w:w="517" w:type="dxa"/>
          </w:tcPr>
          <w:p w14:paraId="16FF731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F01B51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54CEF6" w14:textId="77777777" w:rsidR="00C94B83" w:rsidRDefault="00C94B83" w:rsidP="00585DDF">
            <w:r>
              <w:rPr>
                <w:sz w:val="16"/>
                <w:szCs w:val="16"/>
              </w:rPr>
              <w:t>Addition of conditional PSCell addition and change configuration for EN-DC</w:t>
            </w:r>
          </w:p>
        </w:tc>
        <w:tc>
          <w:tcPr>
            <w:tcW w:w="517" w:type="dxa"/>
          </w:tcPr>
          <w:p w14:paraId="2E9499B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DA067B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8375FF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F698B48" w14:textId="77777777" w:rsidR="00C94B83" w:rsidRDefault="00C94B83" w:rsidP="00585DDF">
            <w:r>
              <w:rPr>
                <w:sz w:val="16"/>
                <w:szCs w:val="16"/>
              </w:rPr>
              <w:t>R5-241712</w:t>
            </w:r>
          </w:p>
        </w:tc>
        <w:tc>
          <w:tcPr>
            <w:tcW w:w="1597" w:type="dxa"/>
          </w:tcPr>
          <w:p w14:paraId="7F1108FE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92EF2F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5EEEC21A" w14:textId="77777777" w:rsidR="00C94B83" w:rsidRDefault="00C94B83" w:rsidP="00585DDF">
            <w:r>
              <w:rPr>
                <w:sz w:val="16"/>
                <w:szCs w:val="16"/>
              </w:rPr>
              <w:t>4.6.1, 4.6.5</w:t>
            </w:r>
          </w:p>
        </w:tc>
        <w:tc>
          <w:tcPr>
            <w:tcW w:w="998" w:type="dxa"/>
          </w:tcPr>
          <w:p w14:paraId="08994C18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38.533 CR 2889TS 38.523-1 CR 4217; TS/TR ... CR ... </w:t>
            </w:r>
          </w:p>
        </w:tc>
      </w:tr>
      <w:tr w:rsidR="00C94B83" w14:paraId="5B11068F" w14:textId="77777777" w:rsidTr="00585DDF">
        <w:tc>
          <w:tcPr>
            <w:tcW w:w="879" w:type="dxa"/>
          </w:tcPr>
          <w:p w14:paraId="7EEE3EBE" w14:textId="77777777" w:rsidR="00C94B83" w:rsidRDefault="00C94B83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14EA04EC" w14:textId="77777777" w:rsidR="00C94B83" w:rsidRDefault="00C94B83" w:rsidP="00585DDF">
            <w:r>
              <w:rPr>
                <w:sz w:val="16"/>
                <w:szCs w:val="16"/>
              </w:rPr>
              <w:t>1463</w:t>
            </w:r>
          </w:p>
        </w:tc>
        <w:tc>
          <w:tcPr>
            <w:tcW w:w="517" w:type="dxa"/>
          </w:tcPr>
          <w:p w14:paraId="70CB9BFC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2C12F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E0C130" w14:textId="77777777" w:rsidR="00C94B83" w:rsidRDefault="00C94B83" w:rsidP="00585DDF">
            <w:r>
              <w:rPr>
                <w:sz w:val="16"/>
                <w:szCs w:val="16"/>
              </w:rPr>
              <w:t>Addition of SCG activation and deactivation configuration for EN-DC</w:t>
            </w:r>
          </w:p>
        </w:tc>
        <w:tc>
          <w:tcPr>
            <w:tcW w:w="517" w:type="dxa"/>
          </w:tcPr>
          <w:p w14:paraId="48600309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615DBE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05603F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EE2C835" w14:textId="77777777" w:rsidR="00C94B83" w:rsidRDefault="00C94B83" w:rsidP="00585DDF">
            <w:r>
              <w:rPr>
                <w:sz w:val="16"/>
                <w:szCs w:val="16"/>
              </w:rPr>
              <w:t>R5-241713</w:t>
            </w:r>
          </w:p>
        </w:tc>
        <w:tc>
          <w:tcPr>
            <w:tcW w:w="1597" w:type="dxa"/>
          </w:tcPr>
          <w:p w14:paraId="5D27A346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AF8C9F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6DB28195" w14:textId="77777777" w:rsidR="00C94B83" w:rsidRDefault="00C94B83" w:rsidP="00585DDF">
            <w:r>
              <w:rPr>
                <w:sz w:val="16"/>
                <w:szCs w:val="16"/>
              </w:rPr>
              <w:t>4.6.1</w:t>
            </w:r>
          </w:p>
        </w:tc>
        <w:tc>
          <w:tcPr>
            <w:tcW w:w="998" w:type="dxa"/>
          </w:tcPr>
          <w:p w14:paraId="7422187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38.533 CR 2888; TS/TR ... CR ... </w:t>
            </w:r>
          </w:p>
        </w:tc>
      </w:tr>
      <w:tr w:rsidR="00C94B83" w14:paraId="26B253C9" w14:textId="77777777" w:rsidTr="00585DDF">
        <w:tc>
          <w:tcPr>
            <w:tcW w:w="879" w:type="dxa"/>
          </w:tcPr>
          <w:p w14:paraId="373595DC" w14:textId="77777777" w:rsidR="00C94B83" w:rsidRDefault="00C94B83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DC2E0B5" w14:textId="77777777" w:rsidR="00C94B83" w:rsidRDefault="00C94B83" w:rsidP="00585DDF">
            <w:r>
              <w:rPr>
                <w:sz w:val="16"/>
                <w:szCs w:val="16"/>
              </w:rPr>
              <w:t>3028</w:t>
            </w:r>
          </w:p>
        </w:tc>
        <w:tc>
          <w:tcPr>
            <w:tcW w:w="517" w:type="dxa"/>
          </w:tcPr>
          <w:p w14:paraId="583333A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526F54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85D08A" w14:textId="77777777" w:rsidR="00C94B83" w:rsidRDefault="00C94B83" w:rsidP="00585DDF">
            <w:r>
              <w:rPr>
                <w:sz w:val="16"/>
                <w:szCs w:val="16"/>
              </w:rPr>
              <w:t>Update of conditional PSCell addition configuration for NR-DC</w:t>
            </w:r>
          </w:p>
        </w:tc>
        <w:tc>
          <w:tcPr>
            <w:tcW w:w="517" w:type="dxa"/>
          </w:tcPr>
          <w:p w14:paraId="209E34F9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62EB14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DE1481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9679EF" w14:textId="77777777" w:rsidR="00C94B83" w:rsidRDefault="00C94B83" w:rsidP="00585DDF">
            <w:r>
              <w:rPr>
                <w:sz w:val="16"/>
                <w:szCs w:val="16"/>
              </w:rPr>
              <w:t>R5-240378</w:t>
            </w:r>
          </w:p>
        </w:tc>
        <w:tc>
          <w:tcPr>
            <w:tcW w:w="1597" w:type="dxa"/>
          </w:tcPr>
          <w:p w14:paraId="35D0A3C9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282752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3F792B56" w14:textId="77777777" w:rsidR="00C94B83" w:rsidRDefault="00C94B83" w:rsidP="00585DDF">
            <w:r>
              <w:rPr>
                <w:sz w:val="16"/>
                <w:szCs w:val="16"/>
              </w:rPr>
              <w:t>4.6.3, 4.8.1</w:t>
            </w:r>
          </w:p>
        </w:tc>
        <w:tc>
          <w:tcPr>
            <w:tcW w:w="998" w:type="dxa"/>
          </w:tcPr>
          <w:p w14:paraId="2680651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140E0CA" w14:textId="77777777" w:rsidTr="00585DDF">
        <w:tc>
          <w:tcPr>
            <w:tcW w:w="879" w:type="dxa"/>
          </w:tcPr>
          <w:p w14:paraId="2244FD3E" w14:textId="77777777" w:rsidR="00C94B83" w:rsidRDefault="00C94B83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BB40858" w14:textId="77777777" w:rsidR="00C94B83" w:rsidRDefault="00C94B83" w:rsidP="00585DDF">
            <w:r>
              <w:rPr>
                <w:sz w:val="16"/>
                <w:szCs w:val="16"/>
              </w:rPr>
              <w:t>0579</w:t>
            </w:r>
          </w:p>
        </w:tc>
        <w:tc>
          <w:tcPr>
            <w:tcW w:w="517" w:type="dxa"/>
          </w:tcPr>
          <w:p w14:paraId="54B0E31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05FD3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D028D4" w14:textId="77777777" w:rsidR="00C94B83" w:rsidRDefault="00C94B83" w:rsidP="00585DDF">
            <w:r>
              <w:rPr>
                <w:sz w:val="16"/>
                <w:szCs w:val="16"/>
              </w:rPr>
              <w:t>Addition of UE capability for inter-SN conditional PSCell change</w:t>
            </w:r>
          </w:p>
        </w:tc>
        <w:tc>
          <w:tcPr>
            <w:tcW w:w="517" w:type="dxa"/>
          </w:tcPr>
          <w:p w14:paraId="35BB44E7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4F1D5E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2269BF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3AB757" w14:textId="77777777" w:rsidR="00C94B83" w:rsidRDefault="00C94B83" w:rsidP="00585DDF">
            <w:r>
              <w:rPr>
                <w:sz w:val="16"/>
                <w:szCs w:val="16"/>
              </w:rPr>
              <w:t>R5-241601</w:t>
            </w:r>
          </w:p>
        </w:tc>
        <w:tc>
          <w:tcPr>
            <w:tcW w:w="1597" w:type="dxa"/>
          </w:tcPr>
          <w:p w14:paraId="7D983F32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BD6304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008C620E" w14:textId="77777777" w:rsidR="00C94B83" w:rsidRDefault="00C94B83" w:rsidP="00585DDF">
            <w:r>
              <w:rPr>
                <w:sz w:val="16"/>
                <w:szCs w:val="16"/>
              </w:rPr>
              <w:t>A.4.3.8</w:t>
            </w:r>
          </w:p>
        </w:tc>
        <w:tc>
          <w:tcPr>
            <w:tcW w:w="998" w:type="dxa"/>
          </w:tcPr>
          <w:p w14:paraId="249A5F25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38.523-2 CR 0435 ; TS/TR ... CR ... </w:t>
            </w:r>
          </w:p>
        </w:tc>
      </w:tr>
      <w:tr w:rsidR="00C94B83" w14:paraId="01B945D5" w14:textId="77777777" w:rsidTr="00585DDF">
        <w:tc>
          <w:tcPr>
            <w:tcW w:w="879" w:type="dxa"/>
          </w:tcPr>
          <w:p w14:paraId="40FC7C43" w14:textId="77777777" w:rsidR="00C94B83" w:rsidRDefault="00C94B83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137F473" w14:textId="77777777" w:rsidR="00C94B83" w:rsidRDefault="00C94B83" w:rsidP="00585DDF">
            <w:r>
              <w:rPr>
                <w:sz w:val="16"/>
                <w:szCs w:val="16"/>
              </w:rPr>
              <w:t>0379</w:t>
            </w:r>
          </w:p>
        </w:tc>
        <w:tc>
          <w:tcPr>
            <w:tcW w:w="517" w:type="dxa"/>
          </w:tcPr>
          <w:p w14:paraId="4AA9BF03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11AAC2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D0B80E" w14:textId="77777777" w:rsidR="00C94B83" w:rsidRDefault="00C94B83" w:rsidP="00585DDF">
            <w:r>
              <w:rPr>
                <w:sz w:val="16"/>
                <w:szCs w:val="16"/>
              </w:rPr>
              <w:t>Removal of NOTE 1 from applicability of FR1 and FR2 MRDC test cases</w:t>
            </w:r>
          </w:p>
        </w:tc>
        <w:tc>
          <w:tcPr>
            <w:tcW w:w="517" w:type="dxa"/>
          </w:tcPr>
          <w:p w14:paraId="3731DA5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92DD22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3A0F6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56EE3FF" w14:textId="77777777" w:rsidR="00C94B83" w:rsidRDefault="00C94B83" w:rsidP="00585DDF">
            <w:r>
              <w:rPr>
                <w:sz w:val="16"/>
                <w:szCs w:val="16"/>
              </w:rPr>
              <w:t>R5-240783</w:t>
            </w:r>
          </w:p>
        </w:tc>
        <w:tc>
          <w:tcPr>
            <w:tcW w:w="1597" w:type="dxa"/>
          </w:tcPr>
          <w:p w14:paraId="1A2DA334" w14:textId="77777777" w:rsidR="00C94B83" w:rsidRDefault="00C94B83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3DAB524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58640935" w14:textId="77777777" w:rsidR="00C94B83" w:rsidRDefault="00C94B83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10C21C02" w14:textId="77777777" w:rsidR="00C94B83" w:rsidRDefault="00C94B83" w:rsidP="00585DDF">
            <w:r>
              <w:rPr>
                <w:sz w:val="16"/>
                <w:szCs w:val="16"/>
              </w:rPr>
              <w:t xml:space="preserve">TS/TR … CR ... ; TS/TR … CR ...; TS/TR ... CR ... </w:t>
            </w:r>
          </w:p>
        </w:tc>
      </w:tr>
      <w:tr w:rsidR="00C94B83" w14:paraId="13355EBB" w14:textId="77777777" w:rsidTr="00585DDF">
        <w:tc>
          <w:tcPr>
            <w:tcW w:w="879" w:type="dxa"/>
          </w:tcPr>
          <w:p w14:paraId="3BB8AC55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6B81C50" w14:textId="77777777" w:rsidR="00C94B83" w:rsidRDefault="00C94B83" w:rsidP="00585DDF">
            <w:r>
              <w:rPr>
                <w:sz w:val="16"/>
                <w:szCs w:val="16"/>
              </w:rPr>
              <w:t>4217</w:t>
            </w:r>
          </w:p>
        </w:tc>
        <w:tc>
          <w:tcPr>
            <w:tcW w:w="517" w:type="dxa"/>
          </w:tcPr>
          <w:p w14:paraId="5022F4F7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1C81A4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A66F95" w14:textId="77777777" w:rsidR="00C94B83" w:rsidRDefault="00C94B83" w:rsidP="00585DDF">
            <w:r>
              <w:rPr>
                <w:sz w:val="16"/>
                <w:szCs w:val="16"/>
              </w:rPr>
              <w:t>Addition of new test case 8.2.3.18.4 inter-SN CPC for EN-DC</w:t>
            </w:r>
          </w:p>
        </w:tc>
        <w:tc>
          <w:tcPr>
            <w:tcW w:w="517" w:type="dxa"/>
          </w:tcPr>
          <w:p w14:paraId="14137C6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9823A7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99CAC4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896414" w14:textId="77777777" w:rsidR="00C94B83" w:rsidRDefault="00C94B83" w:rsidP="00585DDF">
            <w:r>
              <w:rPr>
                <w:sz w:val="16"/>
                <w:szCs w:val="16"/>
              </w:rPr>
              <w:t>R5-241602</w:t>
            </w:r>
          </w:p>
        </w:tc>
        <w:tc>
          <w:tcPr>
            <w:tcW w:w="1597" w:type="dxa"/>
          </w:tcPr>
          <w:p w14:paraId="23D10FA9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52894F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476A570B" w14:textId="77777777" w:rsidR="00C94B83" w:rsidRDefault="00C94B83" w:rsidP="00585DDF">
            <w:r>
              <w:rPr>
                <w:sz w:val="16"/>
                <w:szCs w:val="16"/>
              </w:rPr>
              <w:t>8.2.3.18.4(new)</w:t>
            </w:r>
          </w:p>
        </w:tc>
        <w:tc>
          <w:tcPr>
            <w:tcW w:w="998" w:type="dxa"/>
          </w:tcPr>
          <w:p w14:paraId="559A1570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36.508 CR 1462; TS/TR ... CR ... </w:t>
            </w:r>
          </w:p>
        </w:tc>
      </w:tr>
      <w:tr w:rsidR="00C94B83" w14:paraId="12144812" w14:textId="77777777" w:rsidTr="00585DDF">
        <w:tc>
          <w:tcPr>
            <w:tcW w:w="879" w:type="dxa"/>
          </w:tcPr>
          <w:p w14:paraId="017FD4C6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012632F" w14:textId="77777777" w:rsidR="00C94B83" w:rsidRDefault="00C94B83" w:rsidP="00585DDF">
            <w:r>
              <w:rPr>
                <w:sz w:val="16"/>
                <w:szCs w:val="16"/>
              </w:rPr>
              <w:t>4218</w:t>
            </w:r>
          </w:p>
        </w:tc>
        <w:tc>
          <w:tcPr>
            <w:tcW w:w="517" w:type="dxa"/>
          </w:tcPr>
          <w:p w14:paraId="7C73BED7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6D2F5B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BEB836" w14:textId="77777777" w:rsidR="00C94B83" w:rsidRDefault="00C94B83" w:rsidP="00585DDF">
            <w:r>
              <w:rPr>
                <w:sz w:val="16"/>
                <w:szCs w:val="16"/>
              </w:rPr>
              <w:t>Addition of new test case 8.2.3.18.5 inter-SN CPC for NR-DC</w:t>
            </w:r>
          </w:p>
        </w:tc>
        <w:tc>
          <w:tcPr>
            <w:tcW w:w="517" w:type="dxa"/>
          </w:tcPr>
          <w:p w14:paraId="21ADB6B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47BF82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B8AB21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2DE4032" w14:textId="77777777" w:rsidR="00C94B83" w:rsidRDefault="00C94B83" w:rsidP="00585DDF">
            <w:r>
              <w:rPr>
                <w:sz w:val="16"/>
                <w:szCs w:val="16"/>
              </w:rPr>
              <w:t>R5-241603</w:t>
            </w:r>
          </w:p>
        </w:tc>
        <w:tc>
          <w:tcPr>
            <w:tcW w:w="1597" w:type="dxa"/>
          </w:tcPr>
          <w:p w14:paraId="7351881E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9DFCB74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398CF1FD" w14:textId="77777777" w:rsidR="00C94B83" w:rsidRDefault="00C94B83" w:rsidP="00585DDF">
            <w:r>
              <w:rPr>
                <w:sz w:val="16"/>
                <w:szCs w:val="16"/>
              </w:rPr>
              <w:t>8.2.3.18.5(new)</w:t>
            </w:r>
          </w:p>
        </w:tc>
        <w:tc>
          <w:tcPr>
            <w:tcW w:w="998" w:type="dxa"/>
          </w:tcPr>
          <w:p w14:paraId="6F2C505F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DE7C23C" w14:textId="77777777" w:rsidTr="00585DDF">
        <w:tc>
          <w:tcPr>
            <w:tcW w:w="879" w:type="dxa"/>
          </w:tcPr>
          <w:p w14:paraId="2F1DA23F" w14:textId="77777777" w:rsidR="00C94B83" w:rsidRDefault="00C94B83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1EE61E36" w14:textId="77777777" w:rsidR="00C94B83" w:rsidRDefault="00C94B83" w:rsidP="00585DDF">
            <w:r>
              <w:rPr>
                <w:sz w:val="16"/>
                <w:szCs w:val="16"/>
              </w:rPr>
              <w:t>0435</w:t>
            </w:r>
          </w:p>
        </w:tc>
        <w:tc>
          <w:tcPr>
            <w:tcW w:w="517" w:type="dxa"/>
          </w:tcPr>
          <w:p w14:paraId="7D21B07D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7CB86E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BC01BF" w14:textId="77777777" w:rsidR="00C94B83" w:rsidRDefault="00C94B83" w:rsidP="00585DDF">
            <w:r>
              <w:rPr>
                <w:sz w:val="16"/>
                <w:szCs w:val="16"/>
              </w:rPr>
              <w:t>Addition of applicability for inter-SN conditional PSCell change</w:t>
            </w:r>
          </w:p>
        </w:tc>
        <w:tc>
          <w:tcPr>
            <w:tcW w:w="517" w:type="dxa"/>
          </w:tcPr>
          <w:p w14:paraId="169BAF3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9CA41E" w14:textId="77777777" w:rsidR="00C94B83" w:rsidRDefault="00C94B83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D51116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148118" w14:textId="77777777" w:rsidR="00C94B83" w:rsidRDefault="00C94B83" w:rsidP="00585DDF">
            <w:r>
              <w:rPr>
                <w:sz w:val="16"/>
                <w:szCs w:val="16"/>
              </w:rPr>
              <w:t>R5-241604</w:t>
            </w:r>
          </w:p>
        </w:tc>
        <w:tc>
          <w:tcPr>
            <w:tcW w:w="1597" w:type="dxa"/>
          </w:tcPr>
          <w:p w14:paraId="1FA93ACE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A41B672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06010371" w14:textId="77777777" w:rsidR="00C94B83" w:rsidRDefault="00C94B83" w:rsidP="00585DD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6FEDB939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38.508-2 CR 0579 ; TS/TR ... CR ... </w:t>
            </w:r>
          </w:p>
        </w:tc>
      </w:tr>
      <w:tr w:rsidR="00C94B83" w14:paraId="63DB07B7" w14:textId="77777777" w:rsidTr="00585DDF">
        <w:tc>
          <w:tcPr>
            <w:tcW w:w="879" w:type="dxa"/>
          </w:tcPr>
          <w:p w14:paraId="0F133B76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FDCD22A" w14:textId="77777777" w:rsidR="00C94B83" w:rsidRDefault="00C94B83" w:rsidP="00585DDF">
            <w:r>
              <w:rPr>
                <w:sz w:val="16"/>
                <w:szCs w:val="16"/>
              </w:rPr>
              <w:t>2888</w:t>
            </w:r>
          </w:p>
        </w:tc>
        <w:tc>
          <w:tcPr>
            <w:tcW w:w="517" w:type="dxa"/>
          </w:tcPr>
          <w:p w14:paraId="05778D39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716FD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DC646B" w14:textId="77777777" w:rsidR="00C94B83" w:rsidRDefault="00C94B83" w:rsidP="00585DDF">
            <w:r>
              <w:rPr>
                <w:sz w:val="16"/>
                <w:szCs w:val="16"/>
              </w:rPr>
              <w:t>Update of test procedure in 4.5.10.1 PSCell activation for EN-DC</w:t>
            </w:r>
          </w:p>
        </w:tc>
        <w:tc>
          <w:tcPr>
            <w:tcW w:w="517" w:type="dxa"/>
          </w:tcPr>
          <w:p w14:paraId="1A054A7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0793A5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5B812E9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BA32AF" w14:textId="77777777" w:rsidR="00C94B83" w:rsidRDefault="00C94B83" w:rsidP="00585DDF">
            <w:r>
              <w:rPr>
                <w:sz w:val="16"/>
                <w:szCs w:val="16"/>
              </w:rPr>
              <w:t>R5-240381</w:t>
            </w:r>
          </w:p>
        </w:tc>
        <w:tc>
          <w:tcPr>
            <w:tcW w:w="1597" w:type="dxa"/>
          </w:tcPr>
          <w:p w14:paraId="0F374CB4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8642DF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54C048AA" w14:textId="77777777" w:rsidR="00C94B83" w:rsidRDefault="00C94B83" w:rsidP="00585DDF">
            <w:r>
              <w:rPr>
                <w:sz w:val="16"/>
                <w:szCs w:val="16"/>
              </w:rPr>
              <w:t>4.5.10.1</w:t>
            </w:r>
          </w:p>
        </w:tc>
        <w:tc>
          <w:tcPr>
            <w:tcW w:w="998" w:type="dxa"/>
          </w:tcPr>
          <w:p w14:paraId="6FB091E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36.508 CR 1463; TS/TR ... CR ... </w:t>
            </w:r>
          </w:p>
        </w:tc>
      </w:tr>
      <w:tr w:rsidR="00C94B83" w14:paraId="37B4DCF2" w14:textId="77777777" w:rsidTr="00585DDF">
        <w:tc>
          <w:tcPr>
            <w:tcW w:w="879" w:type="dxa"/>
          </w:tcPr>
          <w:p w14:paraId="64C3D06B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71F8A03" w14:textId="77777777" w:rsidR="00C94B83" w:rsidRDefault="00C94B83" w:rsidP="00585DDF">
            <w:r>
              <w:rPr>
                <w:sz w:val="16"/>
                <w:szCs w:val="16"/>
              </w:rPr>
              <w:t>2889</w:t>
            </w:r>
          </w:p>
        </w:tc>
        <w:tc>
          <w:tcPr>
            <w:tcW w:w="517" w:type="dxa"/>
          </w:tcPr>
          <w:p w14:paraId="1FFE799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8A9FC6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201837" w14:textId="77777777" w:rsidR="00C94B83" w:rsidRDefault="00C94B83" w:rsidP="00585DDF">
            <w:r>
              <w:rPr>
                <w:sz w:val="16"/>
                <w:szCs w:val="16"/>
              </w:rPr>
              <w:t>Correction to 4.5.11.1 EN-DC FR1 Conditional PSCell Addition</w:t>
            </w:r>
          </w:p>
        </w:tc>
        <w:tc>
          <w:tcPr>
            <w:tcW w:w="517" w:type="dxa"/>
          </w:tcPr>
          <w:p w14:paraId="274DD30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A622D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94584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D0B1CC3" w14:textId="77777777" w:rsidR="00C94B83" w:rsidRDefault="00C94B83" w:rsidP="00585DDF">
            <w:r>
              <w:rPr>
                <w:sz w:val="16"/>
                <w:szCs w:val="16"/>
              </w:rPr>
              <w:t>R5-240382</w:t>
            </w:r>
          </w:p>
        </w:tc>
        <w:tc>
          <w:tcPr>
            <w:tcW w:w="1597" w:type="dxa"/>
          </w:tcPr>
          <w:p w14:paraId="2E5B72E8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553F0BF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0047874A" w14:textId="77777777" w:rsidR="00C94B83" w:rsidRDefault="00C94B83" w:rsidP="00585DDF">
            <w:r>
              <w:rPr>
                <w:sz w:val="16"/>
                <w:szCs w:val="16"/>
              </w:rPr>
              <w:t>4.5.11.1</w:t>
            </w:r>
          </w:p>
        </w:tc>
        <w:tc>
          <w:tcPr>
            <w:tcW w:w="998" w:type="dxa"/>
          </w:tcPr>
          <w:p w14:paraId="531DC25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36.508 CR 1462 ; TS/TR ... CR ... </w:t>
            </w:r>
          </w:p>
        </w:tc>
      </w:tr>
      <w:tr w:rsidR="00C94B83" w14:paraId="67463027" w14:textId="77777777" w:rsidTr="00585DDF">
        <w:tc>
          <w:tcPr>
            <w:tcW w:w="879" w:type="dxa"/>
          </w:tcPr>
          <w:p w14:paraId="308CFC44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BB69A11" w14:textId="77777777" w:rsidR="00C94B83" w:rsidRDefault="00C94B83" w:rsidP="00585DDF">
            <w:r>
              <w:rPr>
                <w:sz w:val="16"/>
                <w:szCs w:val="16"/>
              </w:rPr>
              <w:t>2890</w:t>
            </w:r>
          </w:p>
        </w:tc>
        <w:tc>
          <w:tcPr>
            <w:tcW w:w="517" w:type="dxa"/>
          </w:tcPr>
          <w:p w14:paraId="17413E18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F7CFDF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EE7DD9" w14:textId="77777777" w:rsidR="00C94B83" w:rsidRDefault="00C94B83" w:rsidP="00585DDF">
            <w:r>
              <w:rPr>
                <w:sz w:val="16"/>
                <w:szCs w:val="16"/>
              </w:rPr>
              <w:t>Update of measurement configuration for 5.5.13.1</w:t>
            </w:r>
          </w:p>
        </w:tc>
        <w:tc>
          <w:tcPr>
            <w:tcW w:w="517" w:type="dxa"/>
          </w:tcPr>
          <w:p w14:paraId="1D5EAD8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33B04A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DFEF31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C02B32" w14:textId="77777777" w:rsidR="00C94B83" w:rsidRDefault="00C94B83" w:rsidP="00585DDF">
            <w:r>
              <w:rPr>
                <w:sz w:val="16"/>
                <w:szCs w:val="16"/>
              </w:rPr>
              <w:t>R5-240383</w:t>
            </w:r>
          </w:p>
        </w:tc>
        <w:tc>
          <w:tcPr>
            <w:tcW w:w="1597" w:type="dxa"/>
          </w:tcPr>
          <w:p w14:paraId="1F45EA58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83BE8E4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0D625224" w14:textId="77777777" w:rsidR="00C94B83" w:rsidRDefault="00C94B83" w:rsidP="00585DDF">
            <w:r>
              <w:rPr>
                <w:sz w:val="16"/>
                <w:szCs w:val="16"/>
              </w:rPr>
              <w:t>5.5.13.1</w:t>
            </w:r>
          </w:p>
        </w:tc>
        <w:tc>
          <w:tcPr>
            <w:tcW w:w="998" w:type="dxa"/>
          </w:tcPr>
          <w:p w14:paraId="0FF5E45B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3A09128" w14:textId="77777777" w:rsidTr="00585DDF">
        <w:tc>
          <w:tcPr>
            <w:tcW w:w="879" w:type="dxa"/>
          </w:tcPr>
          <w:p w14:paraId="0AB231BF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12B1D3D" w14:textId="77777777" w:rsidR="00C94B83" w:rsidRDefault="00C94B83" w:rsidP="00585DDF">
            <w:r>
              <w:rPr>
                <w:sz w:val="16"/>
                <w:szCs w:val="16"/>
              </w:rPr>
              <w:t>2891</w:t>
            </w:r>
          </w:p>
        </w:tc>
        <w:tc>
          <w:tcPr>
            <w:tcW w:w="517" w:type="dxa"/>
          </w:tcPr>
          <w:p w14:paraId="1E0D977C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79404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A46BB0" w14:textId="77777777" w:rsidR="00C94B83" w:rsidRDefault="00C94B83" w:rsidP="00585DDF">
            <w:r>
              <w:rPr>
                <w:sz w:val="16"/>
                <w:szCs w:val="16"/>
              </w:rPr>
              <w:t>Update of measurement configuration for 7.5.12.1</w:t>
            </w:r>
          </w:p>
        </w:tc>
        <w:tc>
          <w:tcPr>
            <w:tcW w:w="517" w:type="dxa"/>
          </w:tcPr>
          <w:p w14:paraId="06C4351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35EB15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F8846C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109C22" w14:textId="77777777" w:rsidR="00C94B83" w:rsidRDefault="00C94B83" w:rsidP="00585DDF">
            <w:r>
              <w:rPr>
                <w:sz w:val="16"/>
                <w:szCs w:val="16"/>
              </w:rPr>
              <w:t>R5-240384</w:t>
            </w:r>
          </w:p>
        </w:tc>
        <w:tc>
          <w:tcPr>
            <w:tcW w:w="1597" w:type="dxa"/>
          </w:tcPr>
          <w:p w14:paraId="7A429BA4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859D3DE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5921DE10" w14:textId="77777777" w:rsidR="00C94B83" w:rsidRDefault="00C94B83" w:rsidP="00585DDF">
            <w:r>
              <w:rPr>
                <w:sz w:val="16"/>
                <w:szCs w:val="16"/>
              </w:rPr>
              <w:t>7.5.12.1</w:t>
            </w:r>
          </w:p>
        </w:tc>
        <w:tc>
          <w:tcPr>
            <w:tcW w:w="998" w:type="dxa"/>
          </w:tcPr>
          <w:p w14:paraId="0350F3AB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83169EE" w14:textId="77777777" w:rsidTr="00585DDF">
        <w:tc>
          <w:tcPr>
            <w:tcW w:w="879" w:type="dxa"/>
          </w:tcPr>
          <w:p w14:paraId="51ED818D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F8FDCC9" w14:textId="77777777" w:rsidR="00C94B83" w:rsidRDefault="00C94B83" w:rsidP="00585DDF">
            <w:r>
              <w:rPr>
                <w:sz w:val="16"/>
                <w:szCs w:val="16"/>
              </w:rPr>
              <w:t>2892</w:t>
            </w:r>
          </w:p>
        </w:tc>
        <w:tc>
          <w:tcPr>
            <w:tcW w:w="517" w:type="dxa"/>
          </w:tcPr>
          <w:p w14:paraId="6D15C756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8D108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C0B0AF" w14:textId="77777777" w:rsidR="00C94B83" w:rsidRDefault="00C94B83" w:rsidP="00585DDF">
            <w:r>
              <w:rPr>
                <w:sz w:val="16"/>
                <w:szCs w:val="16"/>
              </w:rPr>
              <w:t>Update of message contents for 4.5.3.7 and 6.5.3.11</w:t>
            </w:r>
          </w:p>
        </w:tc>
        <w:tc>
          <w:tcPr>
            <w:tcW w:w="517" w:type="dxa"/>
          </w:tcPr>
          <w:p w14:paraId="7047241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4012DE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920B560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DAFEE9" w14:textId="77777777" w:rsidR="00C94B83" w:rsidRDefault="00C94B83" w:rsidP="00585DDF">
            <w:r>
              <w:rPr>
                <w:sz w:val="16"/>
                <w:szCs w:val="16"/>
              </w:rPr>
              <w:t>R5-240385</w:t>
            </w:r>
          </w:p>
        </w:tc>
        <w:tc>
          <w:tcPr>
            <w:tcW w:w="1597" w:type="dxa"/>
          </w:tcPr>
          <w:p w14:paraId="2A722516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057ACE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05452B6C" w14:textId="77777777" w:rsidR="00C94B83" w:rsidRDefault="00C94B83" w:rsidP="00585DDF">
            <w:r>
              <w:rPr>
                <w:sz w:val="16"/>
                <w:szCs w:val="16"/>
              </w:rPr>
              <w:t>4.5.3.7, 6.5.3.11</w:t>
            </w:r>
          </w:p>
        </w:tc>
        <w:tc>
          <w:tcPr>
            <w:tcW w:w="998" w:type="dxa"/>
          </w:tcPr>
          <w:p w14:paraId="499F8801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AB98196" w14:textId="77777777" w:rsidR="00C94B83" w:rsidRDefault="00C94B83" w:rsidP="00C94B83"/>
    <w:p w14:paraId="668A181D" w14:textId="77777777" w:rsidR="006A0900" w:rsidRDefault="006A0900" w:rsidP="0028593B"/>
    <w:p w14:paraId="415006FD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RP-240205</w:t>
      </w:r>
      <w:r>
        <w:rPr>
          <w:b/>
          <w:i/>
          <w:noProof/>
          <w:sz w:val="28"/>
        </w:rPr>
        <w:fldChar w:fldCharType="end"/>
      </w:r>
    </w:p>
    <w:p w14:paraId="3628F233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BE063A5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4A5B97F8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6E1D591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Uncrewed Aerial Systems Connectivity, Identification, and Tracking (ID_UAS-UEConTest)</w:t>
      </w:r>
      <w:r>
        <w:rPr>
          <w:rFonts w:ascii="Arial" w:hAnsi="Arial" w:cs="Arial"/>
          <w:b/>
          <w:bCs/>
        </w:rPr>
        <w:fldChar w:fldCharType="end"/>
      </w:r>
    </w:p>
    <w:p w14:paraId="10CAF8AA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13.3.25</w:t>
      </w:r>
      <w:r>
        <w:rPr>
          <w:rFonts w:ascii="Arial" w:hAnsi="Arial" w:cs="Arial"/>
          <w:b/>
          <w:bCs/>
        </w:rPr>
        <w:fldChar w:fldCharType="end"/>
      </w:r>
    </w:p>
    <w:p w14:paraId="55B25531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57B24EC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0444FB2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264F798B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B230F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0D2A47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1BC8A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EC6C02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2F83FF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BA2218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BAE43B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7D2B2C1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2071C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B8B23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49984D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089904F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871F1A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5F15C47B" w14:textId="77777777" w:rsidTr="00585DDF">
        <w:tc>
          <w:tcPr>
            <w:tcW w:w="879" w:type="dxa"/>
          </w:tcPr>
          <w:p w14:paraId="51F68AFC" w14:textId="77777777" w:rsidR="006A0900" w:rsidRDefault="006A0900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A3EB5F1" w14:textId="77777777" w:rsidR="006A0900" w:rsidRDefault="006A0900" w:rsidP="00585DDF">
            <w:r>
              <w:rPr>
                <w:sz w:val="16"/>
                <w:szCs w:val="16"/>
              </w:rPr>
              <w:t>5291</w:t>
            </w:r>
          </w:p>
        </w:tc>
        <w:tc>
          <w:tcPr>
            <w:tcW w:w="517" w:type="dxa"/>
          </w:tcPr>
          <w:p w14:paraId="52D6DAEE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99CA62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F5D6FD" w14:textId="77777777" w:rsidR="006A0900" w:rsidRDefault="006A0900" w:rsidP="00585DDF">
            <w:r>
              <w:rPr>
                <w:sz w:val="16"/>
                <w:szCs w:val="16"/>
              </w:rPr>
              <w:t>Addition of UAS EPS test case 10.10.2</w:t>
            </w:r>
          </w:p>
        </w:tc>
        <w:tc>
          <w:tcPr>
            <w:tcW w:w="517" w:type="dxa"/>
          </w:tcPr>
          <w:p w14:paraId="4F456307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F4E973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5ACAC74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C60C983" w14:textId="77777777" w:rsidR="006A0900" w:rsidRDefault="006A0900" w:rsidP="00585DDF">
            <w:r>
              <w:rPr>
                <w:sz w:val="16"/>
                <w:szCs w:val="16"/>
              </w:rPr>
              <w:t>R5-241608</w:t>
            </w:r>
          </w:p>
        </w:tc>
        <w:tc>
          <w:tcPr>
            <w:tcW w:w="1597" w:type="dxa"/>
          </w:tcPr>
          <w:p w14:paraId="081F8B99" w14:textId="77777777" w:rsidR="006A0900" w:rsidRDefault="006A0900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D3B1A5D" w14:textId="77777777" w:rsidR="006A0900" w:rsidRDefault="006A0900" w:rsidP="00585DD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1F6F3AF4" w14:textId="77777777" w:rsidR="006A0900" w:rsidRDefault="006A0900" w:rsidP="00585DDF">
            <w:r>
              <w:rPr>
                <w:sz w:val="16"/>
                <w:szCs w:val="16"/>
              </w:rPr>
              <w:t>10.10.2 (New)</w:t>
            </w:r>
          </w:p>
        </w:tc>
        <w:tc>
          <w:tcPr>
            <w:tcW w:w="998" w:type="dxa"/>
          </w:tcPr>
          <w:p w14:paraId="09355BF7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36.523-2 CR 1443; TS/TR ... CR ... </w:t>
            </w:r>
          </w:p>
        </w:tc>
      </w:tr>
      <w:tr w:rsidR="006A0900" w14:paraId="786B5D33" w14:textId="77777777" w:rsidTr="00585DDF">
        <w:tc>
          <w:tcPr>
            <w:tcW w:w="879" w:type="dxa"/>
          </w:tcPr>
          <w:p w14:paraId="611F93E6" w14:textId="77777777" w:rsidR="006A0900" w:rsidRDefault="006A0900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379CA01" w14:textId="77777777" w:rsidR="006A0900" w:rsidRDefault="006A0900" w:rsidP="00585DDF">
            <w:r>
              <w:rPr>
                <w:sz w:val="16"/>
                <w:szCs w:val="16"/>
              </w:rPr>
              <w:t>5292</w:t>
            </w:r>
          </w:p>
        </w:tc>
        <w:tc>
          <w:tcPr>
            <w:tcW w:w="517" w:type="dxa"/>
          </w:tcPr>
          <w:p w14:paraId="42474DF9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87197B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E95D3A" w14:textId="77777777" w:rsidR="006A0900" w:rsidRDefault="006A0900" w:rsidP="00585DDF">
            <w:r>
              <w:rPr>
                <w:sz w:val="16"/>
                <w:szCs w:val="16"/>
              </w:rPr>
              <w:t>Addition of UAS EPS test case 10.10.4</w:t>
            </w:r>
          </w:p>
        </w:tc>
        <w:tc>
          <w:tcPr>
            <w:tcW w:w="517" w:type="dxa"/>
          </w:tcPr>
          <w:p w14:paraId="4CAA2FDE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FB4186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D0D7E68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9B7359F" w14:textId="77777777" w:rsidR="006A0900" w:rsidRDefault="006A0900" w:rsidP="00585DDF">
            <w:r>
              <w:rPr>
                <w:sz w:val="16"/>
                <w:szCs w:val="16"/>
              </w:rPr>
              <w:t>R5-241609</w:t>
            </w:r>
          </w:p>
        </w:tc>
        <w:tc>
          <w:tcPr>
            <w:tcW w:w="1597" w:type="dxa"/>
          </w:tcPr>
          <w:p w14:paraId="1490E670" w14:textId="77777777" w:rsidR="006A0900" w:rsidRDefault="006A0900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5E509B7" w14:textId="77777777" w:rsidR="006A0900" w:rsidRDefault="006A0900" w:rsidP="00585DD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0EB27FB5" w14:textId="77777777" w:rsidR="006A0900" w:rsidRDefault="006A0900" w:rsidP="00585DDF">
            <w:r>
              <w:rPr>
                <w:sz w:val="16"/>
                <w:szCs w:val="16"/>
              </w:rPr>
              <w:t>10.10.4 (New)</w:t>
            </w:r>
          </w:p>
        </w:tc>
        <w:tc>
          <w:tcPr>
            <w:tcW w:w="998" w:type="dxa"/>
          </w:tcPr>
          <w:p w14:paraId="70DA0E81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36.523-2 CR 1443; TS/TR ... CR ... </w:t>
            </w:r>
          </w:p>
        </w:tc>
      </w:tr>
      <w:tr w:rsidR="006A0900" w14:paraId="5A60820F" w14:textId="77777777" w:rsidTr="00585DDF">
        <w:tc>
          <w:tcPr>
            <w:tcW w:w="879" w:type="dxa"/>
          </w:tcPr>
          <w:p w14:paraId="49E374EC" w14:textId="77777777" w:rsidR="006A0900" w:rsidRDefault="006A0900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36096444" w14:textId="77777777" w:rsidR="006A0900" w:rsidRDefault="006A0900" w:rsidP="00585DDF">
            <w:r>
              <w:rPr>
                <w:sz w:val="16"/>
                <w:szCs w:val="16"/>
              </w:rPr>
              <w:t>5293</w:t>
            </w:r>
          </w:p>
        </w:tc>
        <w:tc>
          <w:tcPr>
            <w:tcW w:w="517" w:type="dxa"/>
          </w:tcPr>
          <w:p w14:paraId="21585913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5DF59C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A434FF" w14:textId="77777777" w:rsidR="006A0900" w:rsidRDefault="006A0900" w:rsidP="00585DDF">
            <w:r>
              <w:rPr>
                <w:sz w:val="16"/>
                <w:szCs w:val="16"/>
              </w:rPr>
              <w:t>Addition of EPS UAS test case 10.10.6</w:t>
            </w:r>
          </w:p>
        </w:tc>
        <w:tc>
          <w:tcPr>
            <w:tcW w:w="517" w:type="dxa"/>
          </w:tcPr>
          <w:p w14:paraId="0691CD84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86013E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9EA7B86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91688C" w14:textId="77777777" w:rsidR="006A0900" w:rsidRDefault="006A0900" w:rsidP="00585DDF">
            <w:r>
              <w:rPr>
                <w:sz w:val="16"/>
                <w:szCs w:val="16"/>
              </w:rPr>
              <w:t>R5-241610</w:t>
            </w:r>
          </w:p>
        </w:tc>
        <w:tc>
          <w:tcPr>
            <w:tcW w:w="1597" w:type="dxa"/>
          </w:tcPr>
          <w:p w14:paraId="7C64846B" w14:textId="77777777" w:rsidR="006A0900" w:rsidRDefault="006A0900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738FA9A" w14:textId="77777777" w:rsidR="006A0900" w:rsidRDefault="006A0900" w:rsidP="00585DD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1FF2B7FE" w14:textId="77777777" w:rsidR="006A0900" w:rsidRDefault="006A0900" w:rsidP="00585DDF">
            <w:r>
              <w:rPr>
                <w:sz w:val="16"/>
                <w:szCs w:val="16"/>
              </w:rPr>
              <w:t>10.10.6 (New)</w:t>
            </w:r>
          </w:p>
        </w:tc>
        <w:tc>
          <w:tcPr>
            <w:tcW w:w="998" w:type="dxa"/>
          </w:tcPr>
          <w:p w14:paraId="3D896124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36.523-2 CR 1443; TS/TR ... CR ... </w:t>
            </w:r>
          </w:p>
        </w:tc>
      </w:tr>
      <w:tr w:rsidR="006A0900" w14:paraId="36BA08A3" w14:textId="77777777" w:rsidTr="00585DDF">
        <w:tc>
          <w:tcPr>
            <w:tcW w:w="879" w:type="dxa"/>
          </w:tcPr>
          <w:p w14:paraId="436A6D70" w14:textId="77777777" w:rsidR="006A0900" w:rsidRDefault="006A0900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64F5426B" w14:textId="77777777" w:rsidR="006A0900" w:rsidRDefault="006A0900" w:rsidP="00585DDF">
            <w:r>
              <w:rPr>
                <w:sz w:val="16"/>
                <w:szCs w:val="16"/>
              </w:rPr>
              <w:t>1443</w:t>
            </w:r>
          </w:p>
        </w:tc>
        <w:tc>
          <w:tcPr>
            <w:tcW w:w="517" w:type="dxa"/>
          </w:tcPr>
          <w:p w14:paraId="3001EFD1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5A02CF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2AAFE3" w14:textId="77777777" w:rsidR="006A0900" w:rsidRDefault="006A0900" w:rsidP="00585DDF">
            <w:r>
              <w:rPr>
                <w:sz w:val="16"/>
                <w:szCs w:val="16"/>
              </w:rPr>
              <w:t>Applicability updates to EPS UAS test cases</w:t>
            </w:r>
          </w:p>
        </w:tc>
        <w:tc>
          <w:tcPr>
            <w:tcW w:w="517" w:type="dxa"/>
          </w:tcPr>
          <w:p w14:paraId="75AA9ED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9D4074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4BE7697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D8272B" w14:textId="77777777" w:rsidR="006A0900" w:rsidRDefault="006A0900" w:rsidP="00585DDF">
            <w:r>
              <w:rPr>
                <w:sz w:val="16"/>
                <w:szCs w:val="16"/>
              </w:rPr>
              <w:t>R5-241043</w:t>
            </w:r>
          </w:p>
        </w:tc>
        <w:tc>
          <w:tcPr>
            <w:tcW w:w="1597" w:type="dxa"/>
          </w:tcPr>
          <w:p w14:paraId="14636BD3" w14:textId="77777777" w:rsidR="006A0900" w:rsidRDefault="006A0900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52C30E7" w14:textId="77777777" w:rsidR="006A0900" w:rsidRDefault="006A0900" w:rsidP="00585DD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4B5CF10C" w14:textId="77777777" w:rsidR="006A0900" w:rsidRDefault="006A0900" w:rsidP="00585DDF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47983F1D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36.523-1 CR 5291 CR 5292 CR 5293; TS/TR ... CR ... </w:t>
            </w:r>
          </w:p>
        </w:tc>
      </w:tr>
      <w:tr w:rsidR="006A0900" w14:paraId="02515419" w14:textId="77777777" w:rsidTr="00585DDF">
        <w:tc>
          <w:tcPr>
            <w:tcW w:w="879" w:type="dxa"/>
          </w:tcPr>
          <w:p w14:paraId="19EA2B89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794E3D6" w14:textId="77777777" w:rsidR="006A0900" w:rsidRDefault="006A0900" w:rsidP="00585DDF">
            <w:r>
              <w:rPr>
                <w:sz w:val="16"/>
                <w:szCs w:val="16"/>
              </w:rPr>
              <w:t>4253</w:t>
            </w:r>
          </w:p>
        </w:tc>
        <w:tc>
          <w:tcPr>
            <w:tcW w:w="517" w:type="dxa"/>
          </w:tcPr>
          <w:p w14:paraId="35F56401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0A5D59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ABD0CA" w14:textId="77777777" w:rsidR="006A0900" w:rsidRDefault="006A0900" w:rsidP="00585DDF">
            <w:r>
              <w:rPr>
                <w:sz w:val="16"/>
                <w:szCs w:val="16"/>
              </w:rPr>
              <w:t>Modification of testcase 9.1.6.2.3 UE or NW initiated de-registration for UAS</w:t>
            </w:r>
          </w:p>
        </w:tc>
        <w:tc>
          <w:tcPr>
            <w:tcW w:w="517" w:type="dxa"/>
          </w:tcPr>
          <w:p w14:paraId="1475845E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63B95A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BCAB32C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A487407" w14:textId="77777777" w:rsidR="006A0900" w:rsidRDefault="006A0900" w:rsidP="00585DDF">
            <w:r>
              <w:rPr>
                <w:sz w:val="16"/>
                <w:szCs w:val="16"/>
              </w:rPr>
              <w:t>R5-241605</w:t>
            </w:r>
          </w:p>
        </w:tc>
        <w:tc>
          <w:tcPr>
            <w:tcW w:w="1597" w:type="dxa"/>
          </w:tcPr>
          <w:p w14:paraId="78981099" w14:textId="77777777" w:rsidR="006A0900" w:rsidRDefault="006A0900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CC1B889" w14:textId="77777777" w:rsidR="006A0900" w:rsidRDefault="006A0900" w:rsidP="00585DD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2ED162D2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C8E04A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  <w:tr w:rsidR="006A0900" w14:paraId="28BF52E0" w14:textId="77777777" w:rsidTr="00585DDF">
        <w:tc>
          <w:tcPr>
            <w:tcW w:w="879" w:type="dxa"/>
          </w:tcPr>
          <w:p w14:paraId="0513F510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9AD2035" w14:textId="77777777" w:rsidR="006A0900" w:rsidRDefault="006A0900" w:rsidP="00585DDF">
            <w:r>
              <w:rPr>
                <w:sz w:val="16"/>
                <w:szCs w:val="16"/>
              </w:rPr>
              <w:t>4271</w:t>
            </w:r>
          </w:p>
        </w:tc>
        <w:tc>
          <w:tcPr>
            <w:tcW w:w="517" w:type="dxa"/>
          </w:tcPr>
          <w:p w14:paraId="31B98755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899CA0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4A6A4E" w14:textId="77777777" w:rsidR="006A0900" w:rsidRDefault="006A0900" w:rsidP="00585DDF">
            <w:r>
              <w:rPr>
                <w:sz w:val="16"/>
                <w:szCs w:val="16"/>
              </w:rPr>
              <w:t>Corrections to UAS test case 10.1.4.3</w:t>
            </w:r>
          </w:p>
        </w:tc>
        <w:tc>
          <w:tcPr>
            <w:tcW w:w="517" w:type="dxa"/>
          </w:tcPr>
          <w:p w14:paraId="70DD3DC6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97D67A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60C08C5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B9508C" w14:textId="77777777" w:rsidR="006A0900" w:rsidRDefault="006A0900" w:rsidP="00585DDF">
            <w:r>
              <w:rPr>
                <w:sz w:val="16"/>
                <w:szCs w:val="16"/>
              </w:rPr>
              <w:t>R5-241606</w:t>
            </w:r>
          </w:p>
        </w:tc>
        <w:tc>
          <w:tcPr>
            <w:tcW w:w="1597" w:type="dxa"/>
          </w:tcPr>
          <w:p w14:paraId="1E53E2AD" w14:textId="77777777" w:rsidR="006A0900" w:rsidRDefault="006A0900" w:rsidP="00585DD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132BDC32" w14:textId="77777777" w:rsidR="006A0900" w:rsidRDefault="006A0900" w:rsidP="00585DD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14AB195F" w14:textId="77777777" w:rsidR="006A0900" w:rsidRDefault="006A0900" w:rsidP="00585DDF">
            <w:r>
              <w:rPr>
                <w:sz w:val="16"/>
                <w:szCs w:val="16"/>
              </w:rPr>
              <w:t>10.1.4.3</w:t>
            </w:r>
          </w:p>
        </w:tc>
        <w:tc>
          <w:tcPr>
            <w:tcW w:w="998" w:type="dxa"/>
          </w:tcPr>
          <w:p w14:paraId="02F915A0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34B0FC24" w14:textId="77777777" w:rsidTr="00585DDF">
        <w:tc>
          <w:tcPr>
            <w:tcW w:w="879" w:type="dxa"/>
          </w:tcPr>
          <w:p w14:paraId="4EDB143F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5A4A08F" w14:textId="77777777" w:rsidR="006A0900" w:rsidRDefault="006A0900" w:rsidP="00585DDF">
            <w:r>
              <w:rPr>
                <w:sz w:val="16"/>
                <w:szCs w:val="16"/>
              </w:rPr>
              <w:t>4301</w:t>
            </w:r>
          </w:p>
        </w:tc>
        <w:tc>
          <w:tcPr>
            <w:tcW w:w="517" w:type="dxa"/>
          </w:tcPr>
          <w:p w14:paraId="57B06876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A460E5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25E57E" w14:textId="77777777" w:rsidR="006A0900" w:rsidRDefault="006A0900" w:rsidP="00585DDF">
            <w:r>
              <w:rPr>
                <w:sz w:val="16"/>
                <w:szCs w:val="16"/>
              </w:rPr>
              <w:t>Correction to UAS TC 9.1.5.2.11</w:t>
            </w:r>
          </w:p>
        </w:tc>
        <w:tc>
          <w:tcPr>
            <w:tcW w:w="517" w:type="dxa"/>
          </w:tcPr>
          <w:p w14:paraId="7EE1E45E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02E2EF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8C8BD2B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0E0C5D" w14:textId="77777777" w:rsidR="006A0900" w:rsidRDefault="006A0900" w:rsidP="00585DDF">
            <w:r>
              <w:rPr>
                <w:sz w:val="16"/>
                <w:szCs w:val="16"/>
              </w:rPr>
              <w:t>R5-241607</w:t>
            </w:r>
          </w:p>
        </w:tc>
        <w:tc>
          <w:tcPr>
            <w:tcW w:w="1597" w:type="dxa"/>
          </w:tcPr>
          <w:p w14:paraId="5DFD1B6F" w14:textId="77777777" w:rsidR="006A0900" w:rsidRDefault="006A090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124E62" w14:textId="77777777" w:rsidR="006A0900" w:rsidRDefault="006A0900" w:rsidP="00585DD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2355F65F" w14:textId="77777777" w:rsidR="006A0900" w:rsidRDefault="006A0900" w:rsidP="00585DDF">
            <w:r>
              <w:rPr>
                <w:sz w:val="16"/>
                <w:szCs w:val="16"/>
              </w:rPr>
              <w:t>9.1.5.2.11</w:t>
            </w:r>
          </w:p>
        </w:tc>
        <w:tc>
          <w:tcPr>
            <w:tcW w:w="998" w:type="dxa"/>
          </w:tcPr>
          <w:p w14:paraId="33D95C26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</w:tbl>
    <w:p w14:paraId="04C5BEDC" w14:textId="77777777" w:rsidR="006A0900" w:rsidRDefault="006A0900" w:rsidP="006A0900"/>
    <w:p w14:paraId="31379FDE" w14:textId="77777777" w:rsidR="006A0900" w:rsidRDefault="006A0900" w:rsidP="006A0900"/>
    <w:p w14:paraId="11D9D712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RP-240206</w:t>
      </w:r>
      <w:r>
        <w:rPr>
          <w:b/>
          <w:i/>
          <w:noProof/>
          <w:sz w:val="28"/>
        </w:rPr>
        <w:fldChar w:fldCharType="end"/>
      </w:r>
    </w:p>
    <w:p w14:paraId="6D1C861C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A51BF54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2D25EDBB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31DEE49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IMS voice service support and network usability guarantee for UE’s E-UTRA capability disabled scenario in 5GS (ING_5GS-UEConTest)</w:t>
      </w:r>
      <w:r>
        <w:rPr>
          <w:rFonts w:ascii="Arial" w:hAnsi="Arial" w:cs="Arial"/>
          <w:b/>
          <w:bCs/>
        </w:rPr>
        <w:fldChar w:fldCharType="end"/>
      </w:r>
    </w:p>
    <w:p w14:paraId="4E4B27B5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13.3.26</w:t>
      </w:r>
      <w:r>
        <w:rPr>
          <w:rFonts w:ascii="Arial" w:hAnsi="Arial" w:cs="Arial"/>
          <w:b/>
          <w:bCs/>
        </w:rPr>
        <w:fldChar w:fldCharType="end"/>
      </w:r>
    </w:p>
    <w:p w14:paraId="343F25A5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593EB14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6AE4AB0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62AA2912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74157C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68FDD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DE884D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1FED7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4E5622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F3DC2B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524192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AAA8A1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800DD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A9FAC38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A9EECAF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EAD7A8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56018F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4FCA3DC8" w14:textId="77777777" w:rsidTr="00585DDF">
        <w:tc>
          <w:tcPr>
            <w:tcW w:w="879" w:type="dxa"/>
          </w:tcPr>
          <w:p w14:paraId="34F68EFA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1D7D4D3" w14:textId="77777777" w:rsidR="006A0900" w:rsidRDefault="006A0900" w:rsidP="00585DDF">
            <w:r>
              <w:rPr>
                <w:sz w:val="16"/>
                <w:szCs w:val="16"/>
              </w:rPr>
              <w:t>4158</w:t>
            </w:r>
          </w:p>
        </w:tc>
        <w:tc>
          <w:tcPr>
            <w:tcW w:w="517" w:type="dxa"/>
          </w:tcPr>
          <w:p w14:paraId="000C91DA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43FA96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F134A5" w14:textId="77777777" w:rsidR="006A0900" w:rsidRDefault="006A0900" w:rsidP="00585DDF">
            <w:r>
              <w:rPr>
                <w:sz w:val="16"/>
                <w:szCs w:val="16"/>
              </w:rPr>
              <w:t>Editorial correction for test procedure sequence in 11.1.10</w:t>
            </w:r>
          </w:p>
        </w:tc>
        <w:tc>
          <w:tcPr>
            <w:tcW w:w="517" w:type="dxa"/>
          </w:tcPr>
          <w:p w14:paraId="477D71A3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7D4FEF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C7055E0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9B21E1" w14:textId="77777777" w:rsidR="006A0900" w:rsidRDefault="006A0900" w:rsidP="00585DDF">
            <w:r>
              <w:rPr>
                <w:sz w:val="16"/>
                <w:szCs w:val="16"/>
              </w:rPr>
              <w:t>R5-241591</w:t>
            </w:r>
          </w:p>
        </w:tc>
        <w:tc>
          <w:tcPr>
            <w:tcW w:w="1597" w:type="dxa"/>
          </w:tcPr>
          <w:p w14:paraId="766F94B8" w14:textId="77777777" w:rsidR="006A0900" w:rsidRDefault="006A0900" w:rsidP="00585DDF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31A94AD5" w14:textId="77777777" w:rsidR="006A0900" w:rsidRDefault="006A0900" w:rsidP="00585DDF">
            <w:r>
              <w:rPr>
                <w:sz w:val="16"/>
                <w:szCs w:val="16"/>
              </w:rPr>
              <w:t>ING_5GS-UEConTest</w:t>
            </w:r>
          </w:p>
        </w:tc>
        <w:tc>
          <w:tcPr>
            <w:tcW w:w="2323" w:type="dxa"/>
          </w:tcPr>
          <w:p w14:paraId="46A8AE1C" w14:textId="77777777" w:rsidR="006A0900" w:rsidRDefault="006A0900" w:rsidP="00585DDF">
            <w:r>
              <w:rPr>
                <w:sz w:val="16"/>
                <w:szCs w:val="16"/>
              </w:rPr>
              <w:t>11.1</w:t>
            </w:r>
          </w:p>
        </w:tc>
        <w:tc>
          <w:tcPr>
            <w:tcW w:w="998" w:type="dxa"/>
          </w:tcPr>
          <w:p w14:paraId="502C551E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2D022FD5" w14:textId="77777777" w:rsidTr="00585DDF">
        <w:tc>
          <w:tcPr>
            <w:tcW w:w="879" w:type="dxa"/>
          </w:tcPr>
          <w:p w14:paraId="1CB1125A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019C15D" w14:textId="77777777" w:rsidR="006A0900" w:rsidRDefault="006A0900" w:rsidP="00585DDF">
            <w:r>
              <w:rPr>
                <w:sz w:val="16"/>
                <w:szCs w:val="16"/>
              </w:rPr>
              <w:t>4309</w:t>
            </w:r>
          </w:p>
        </w:tc>
        <w:tc>
          <w:tcPr>
            <w:tcW w:w="517" w:type="dxa"/>
          </w:tcPr>
          <w:p w14:paraId="071BEF3F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B5EAEC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0251ED" w14:textId="77777777" w:rsidR="006A0900" w:rsidRDefault="006A0900" w:rsidP="00585DDF">
            <w:r>
              <w:rPr>
                <w:sz w:val="16"/>
                <w:szCs w:val="16"/>
              </w:rPr>
              <w:t>Add new ING_5GS test case 9.3.1.6</w:t>
            </w:r>
          </w:p>
        </w:tc>
        <w:tc>
          <w:tcPr>
            <w:tcW w:w="517" w:type="dxa"/>
          </w:tcPr>
          <w:p w14:paraId="570DC40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26B6C2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63E055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460DFA3" w14:textId="77777777" w:rsidR="006A0900" w:rsidRDefault="006A0900" w:rsidP="00585DDF">
            <w:r>
              <w:rPr>
                <w:sz w:val="16"/>
                <w:szCs w:val="16"/>
              </w:rPr>
              <w:t>R5-241638</w:t>
            </w:r>
          </w:p>
        </w:tc>
        <w:tc>
          <w:tcPr>
            <w:tcW w:w="1597" w:type="dxa"/>
          </w:tcPr>
          <w:p w14:paraId="337026B0" w14:textId="77777777" w:rsidR="006A0900" w:rsidRDefault="006A0900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708909CC" w14:textId="77777777" w:rsidR="006A0900" w:rsidRDefault="006A0900" w:rsidP="00585DDF">
            <w:r>
              <w:rPr>
                <w:sz w:val="16"/>
                <w:szCs w:val="16"/>
              </w:rPr>
              <w:t>ING_5GS-UEConTest</w:t>
            </w:r>
          </w:p>
        </w:tc>
        <w:tc>
          <w:tcPr>
            <w:tcW w:w="2323" w:type="dxa"/>
          </w:tcPr>
          <w:p w14:paraId="5449CB79" w14:textId="77777777" w:rsidR="006A0900" w:rsidRDefault="006A0900" w:rsidP="00585DDF">
            <w:r>
              <w:rPr>
                <w:sz w:val="16"/>
                <w:szCs w:val="16"/>
              </w:rPr>
              <w:t>9.3.1.6(new)</w:t>
            </w:r>
          </w:p>
        </w:tc>
        <w:tc>
          <w:tcPr>
            <w:tcW w:w="998" w:type="dxa"/>
          </w:tcPr>
          <w:p w14:paraId="2E0FBE3F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..38.523-2. CR .0453.. ; TS/TR ... CR ... </w:t>
            </w:r>
          </w:p>
        </w:tc>
      </w:tr>
      <w:tr w:rsidR="006A0900" w14:paraId="66EA1378" w14:textId="77777777" w:rsidTr="00585DDF">
        <w:tc>
          <w:tcPr>
            <w:tcW w:w="879" w:type="dxa"/>
          </w:tcPr>
          <w:p w14:paraId="47F1DA04" w14:textId="77777777" w:rsidR="006A0900" w:rsidRDefault="006A0900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445AAEA" w14:textId="77777777" w:rsidR="006A0900" w:rsidRDefault="006A0900" w:rsidP="00585DDF"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</w:tcPr>
          <w:p w14:paraId="1FBA9639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21B98F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D88D46" w14:textId="77777777" w:rsidR="006A0900" w:rsidRDefault="006A0900" w:rsidP="00585DDF">
            <w:r>
              <w:rPr>
                <w:sz w:val="16"/>
                <w:szCs w:val="16"/>
              </w:rPr>
              <w:t>Addition of applicability of new ING_5GS test case 9.3.1.6</w:t>
            </w:r>
          </w:p>
        </w:tc>
        <w:tc>
          <w:tcPr>
            <w:tcW w:w="517" w:type="dxa"/>
          </w:tcPr>
          <w:p w14:paraId="0AB0869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28A96C" w14:textId="77777777" w:rsidR="006A0900" w:rsidRDefault="006A0900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FF86827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C08ACA" w14:textId="77777777" w:rsidR="006A0900" w:rsidRDefault="006A0900" w:rsidP="00585DDF">
            <w:r>
              <w:rPr>
                <w:sz w:val="16"/>
                <w:szCs w:val="16"/>
              </w:rPr>
              <w:t>R5-241654</w:t>
            </w:r>
          </w:p>
        </w:tc>
        <w:tc>
          <w:tcPr>
            <w:tcW w:w="1597" w:type="dxa"/>
          </w:tcPr>
          <w:p w14:paraId="30995381" w14:textId="77777777" w:rsidR="006A0900" w:rsidRDefault="006A0900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052559E7" w14:textId="77777777" w:rsidR="006A0900" w:rsidRDefault="006A0900" w:rsidP="00585DDF">
            <w:r>
              <w:rPr>
                <w:sz w:val="16"/>
                <w:szCs w:val="16"/>
              </w:rPr>
              <w:t>ING_5GS-UEConTest</w:t>
            </w:r>
          </w:p>
        </w:tc>
        <w:tc>
          <w:tcPr>
            <w:tcW w:w="2323" w:type="dxa"/>
          </w:tcPr>
          <w:p w14:paraId="04F6A4D3" w14:textId="77777777" w:rsidR="006A0900" w:rsidRDefault="006A0900" w:rsidP="00585DDF">
            <w:r>
              <w:rPr>
                <w:sz w:val="16"/>
                <w:szCs w:val="16"/>
              </w:rPr>
              <w:t>4.1,4.2</w:t>
            </w:r>
          </w:p>
        </w:tc>
        <w:tc>
          <w:tcPr>
            <w:tcW w:w="998" w:type="dxa"/>
          </w:tcPr>
          <w:p w14:paraId="051DE515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.38.523-1.. CR .4309. ; TS/TR ... CR ... </w:t>
            </w:r>
          </w:p>
        </w:tc>
      </w:tr>
    </w:tbl>
    <w:p w14:paraId="3CF9CF51" w14:textId="77777777" w:rsidR="006A0900" w:rsidRDefault="006A0900" w:rsidP="006A0900"/>
    <w:p w14:paraId="56931F68" w14:textId="77777777" w:rsidR="006A0900" w:rsidRDefault="006A0900" w:rsidP="006A0900"/>
    <w:p w14:paraId="28CB8F3E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RP-240207</w:t>
      </w:r>
      <w:r>
        <w:rPr>
          <w:b/>
          <w:i/>
          <w:noProof/>
          <w:sz w:val="28"/>
        </w:rPr>
        <w:fldChar w:fldCharType="end"/>
      </w:r>
    </w:p>
    <w:p w14:paraId="24431651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CBBDE45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0E4AC36D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537F593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Access Traffic Steering, Switch and Splitting support in the 5G system architecture; Phase 2 (ATSSS_Ph2-UEConTest)</w:t>
      </w:r>
      <w:r>
        <w:rPr>
          <w:rFonts w:ascii="Arial" w:hAnsi="Arial" w:cs="Arial"/>
          <w:b/>
          <w:bCs/>
        </w:rPr>
        <w:fldChar w:fldCharType="end"/>
      </w:r>
    </w:p>
    <w:p w14:paraId="2ED50576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13.3.28</w:t>
      </w:r>
      <w:r>
        <w:rPr>
          <w:rFonts w:ascii="Arial" w:hAnsi="Arial" w:cs="Arial"/>
          <w:b/>
          <w:bCs/>
        </w:rPr>
        <w:fldChar w:fldCharType="end"/>
      </w:r>
    </w:p>
    <w:p w14:paraId="3D3F396A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D8A5E2A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04B561E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408DD659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5335CBE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79C66E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BE5749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273F98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9BF8D47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9B953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B8303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81E10D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478A25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2F86062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D9670B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F6EB92E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5C2E311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0AB6CDE1" w14:textId="77777777" w:rsidTr="00585DDF">
        <w:tc>
          <w:tcPr>
            <w:tcW w:w="879" w:type="dxa"/>
          </w:tcPr>
          <w:p w14:paraId="1C64DFA3" w14:textId="77777777" w:rsidR="006A0900" w:rsidRDefault="006A0900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4E438BE" w14:textId="77777777" w:rsidR="006A0900" w:rsidRDefault="006A0900" w:rsidP="00585DDF">
            <w:r>
              <w:rPr>
                <w:sz w:val="16"/>
                <w:szCs w:val="16"/>
              </w:rPr>
              <w:t>0562</w:t>
            </w:r>
          </w:p>
        </w:tc>
        <w:tc>
          <w:tcPr>
            <w:tcW w:w="517" w:type="dxa"/>
          </w:tcPr>
          <w:p w14:paraId="2261CAA2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A77B20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2B3F08" w14:textId="77777777" w:rsidR="006A0900" w:rsidRDefault="006A0900" w:rsidP="00585DDF">
            <w:r>
              <w:rPr>
                <w:sz w:val="16"/>
                <w:szCs w:val="16"/>
              </w:rPr>
              <w:t>Addition of PICS for Rel-17 ATSSS devices</w:t>
            </w:r>
          </w:p>
        </w:tc>
        <w:tc>
          <w:tcPr>
            <w:tcW w:w="517" w:type="dxa"/>
          </w:tcPr>
          <w:p w14:paraId="761E0FE3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546C93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D64003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626944" w14:textId="77777777" w:rsidR="006A0900" w:rsidRDefault="006A0900" w:rsidP="00585DDF">
            <w:r>
              <w:rPr>
                <w:sz w:val="16"/>
                <w:szCs w:val="16"/>
              </w:rPr>
              <w:t>R5-240027</w:t>
            </w:r>
          </w:p>
        </w:tc>
        <w:tc>
          <w:tcPr>
            <w:tcW w:w="1597" w:type="dxa"/>
          </w:tcPr>
          <w:p w14:paraId="636D15B1" w14:textId="77777777" w:rsidR="006A0900" w:rsidRDefault="006A0900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6AE605C8" w14:textId="77777777" w:rsidR="006A0900" w:rsidRDefault="006A0900" w:rsidP="00585DDF">
            <w:r>
              <w:rPr>
                <w:sz w:val="16"/>
                <w:szCs w:val="16"/>
              </w:rPr>
              <w:t>ATSSS_Ph2-UEConTest</w:t>
            </w:r>
          </w:p>
        </w:tc>
        <w:tc>
          <w:tcPr>
            <w:tcW w:w="2323" w:type="dxa"/>
          </w:tcPr>
          <w:p w14:paraId="1578CBBC" w14:textId="77777777" w:rsidR="006A0900" w:rsidRDefault="006A0900" w:rsidP="00585DDF">
            <w:r>
              <w:rPr>
                <w:sz w:val="16"/>
                <w:szCs w:val="16"/>
              </w:rPr>
              <w:t>A.4.3.7</w:t>
            </w:r>
          </w:p>
        </w:tc>
        <w:tc>
          <w:tcPr>
            <w:tcW w:w="998" w:type="dxa"/>
          </w:tcPr>
          <w:p w14:paraId="562CAB5C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..38.523-2. CR .0430.. ; TS/TR ... CR ... </w:t>
            </w:r>
          </w:p>
        </w:tc>
      </w:tr>
      <w:tr w:rsidR="006A0900" w14:paraId="2412AB89" w14:textId="77777777" w:rsidTr="00585DDF">
        <w:tc>
          <w:tcPr>
            <w:tcW w:w="879" w:type="dxa"/>
          </w:tcPr>
          <w:p w14:paraId="2204E1F8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05DA789" w14:textId="77777777" w:rsidR="006A0900" w:rsidRDefault="006A0900" w:rsidP="00585DDF">
            <w:r>
              <w:rPr>
                <w:sz w:val="16"/>
                <w:szCs w:val="16"/>
              </w:rPr>
              <w:t>4162</w:t>
            </w:r>
          </w:p>
        </w:tc>
        <w:tc>
          <w:tcPr>
            <w:tcW w:w="517" w:type="dxa"/>
          </w:tcPr>
          <w:p w14:paraId="13F0EE57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F44298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AB8387" w14:textId="77777777" w:rsidR="006A0900" w:rsidRDefault="006A0900" w:rsidP="00585DDF">
            <w:r>
              <w:rPr>
                <w:sz w:val="16"/>
                <w:szCs w:val="16"/>
              </w:rPr>
              <w:t>Add new r17 ATSSS test case 11.9.1</w:t>
            </w:r>
          </w:p>
        </w:tc>
        <w:tc>
          <w:tcPr>
            <w:tcW w:w="517" w:type="dxa"/>
          </w:tcPr>
          <w:p w14:paraId="0BE1C8BC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DE7CFB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56D9B39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E8C53B" w14:textId="77777777" w:rsidR="006A0900" w:rsidRDefault="006A0900" w:rsidP="00585DDF">
            <w:r>
              <w:rPr>
                <w:sz w:val="16"/>
                <w:szCs w:val="16"/>
              </w:rPr>
              <w:t>R5-241617</w:t>
            </w:r>
          </w:p>
        </w:tc>
        <w:tc>
          <w:tcPr>
            <w:tcW w:w="1597" w:type="dxa"/>
          </w:tcPr>
          <w:p w14:paraId="34E33503" w14:textId="77777777" w:rsidR="006A0900" w:rsidRDefault="006A0900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0B757FFF" w14:textId="77777777" w:rsidR="006A0900" w:rsidRDefault="006A0900" w:rsidP="00585DDF">
            <w:r>
              <w:rPr>
                <w:sz w:val="16"/>
                <w:szCs w:val="16"/>
              </w:rPr>
              <w:t>ATSSS_Ph2-UEConTest</w:t>
            </w:r>
          </w:p>
        </w:tc>
        <w:tc>
          <w:tcPr>
            <w:tcW w:w="2323" w:type="dxa"/>
          </w:tcPr>
          <w:p w14:paraId="35BC0D30" w14:textId="77777777" w:rsidR="006A0900" w:rsidRDefault="006A0900" w:rsidP="00585DDF">
            <w:r>
              <w:rPr>
                <w:sz w:val="16"/>
                <w:szCs w:val="16"/>
              </w:rPr>
              <w:t>11.9.1(new)</w:t>
            </w:r>
          </w:p>
        </w:tc>
        <w:tc>
          <w:tcPr>
            <w:tcW w:w="998" w:type="dxa"/>
          </w:tcPr>
          <w:p w14:paraId="0A52C315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.38.523-2.. CR .0430.; TS/TR ... CR ... </w:t>
            </w:r>
          </w:p>
        </w:tc>
      </w:tr>
      <w:tr w:rsidR="006A0900" w14:paraId="33E0D1D9" w14:textId="77777777" w:rsidTr="00585DDF">
        <w:tc>
          <w:tcPr>
            <w:tcW w:w="879" w:type="dxa"/>
          </w:tcPr>
          <w:p w14:paraId="7B4B755E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8E285BF" w14:textId="77777777" w:rsidR="006A0900" w:rsidRDefault="006A0900" w:rsidP="00585DDF">
            <w:r>
              <w:rPr>
                <w:sz w:val="16"/>
                <w:szCs w:val="16"/>
              </w:rPr>
              <w:t>4196</w:t>
            </w:r>
          </w:p>
        </w:tc>
        <w:tc>
          <w:tcPr>
            <w:tcW w:w="517" w:type="dxa"/>
          </w:tcPr>
          <w:p w14:paraId="4531A7C2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FDA03C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F8E0B5" w14:textId="77777777" w:rsidR="006A0900" w:rsidRDefault="006A0900" w:rsidP="00585DDF">
            <w:r>
              <w:rPr>
                <w:sz w:val="16"/>
                <w:szCs w:val="16"/>
              </w:rPr>
              <w:t>Add new ATSSS test case 11.9.3</w:t>
            </w:r>
          </w:p>
        </w:tc>
        <w:tc>
          <w:tcPr>
            <w:tcW w:w="517" w:type="dxa"/>
          </w:tcPr>
          <w:p w14:paraId="0ED16177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94C051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2A28BBE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D7A0DD" w14:textId="77777777" w:rsidR="006A0900" w:rsidRDefault="006A0900" w:rsidP="00585DDF">
            <w:r>
              <w:rPr>
                <w:sz w:val="16"/>
                <w:szCs w:val="16"/>
              </w:rPr>
              <w:t>R5-241618</w:t>
            </w:r>
          </w:p>
        </w:tc>
        <w:tc>
          <w:tcPr>
            <w:tcW w:w="1597" w:type="dxa"/>
          </w:tcPr>
          <w:p w14:paraId="6B42F189" w14:textId="77777777" w:rsidR="006A0900" w:rsidRDefault="006A0900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238F7E8" w14:textId="77777777" w:rsidR="006A0900" w:rsidRDefault="006A0900" w:rsidP="00585DDF">
            <w:r>
              <w:rPr>
                <w:sz w:val="16"/>
                <w:szCs w:val="16"/>
              </w:rPr>
              <w:t>ATSSS_Ph2-UEConTest</w:t>
            </w:r>
          </w:p>
        </w:tc>
        <w:tc>
          <w:tcPr>
            <w:tcW w:w="2323" w:type="dxa"/>
          </w:tcPr>
          <w:p w14:paraId="5E8B23EB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EDE7C3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  <w:tr w:rsidR="006A0900" w14:paraId="4D4A9275" w14:textId="77777777" w:rsidTr="00585DDF">
        <w:tc>
          <w:tcPr>
            <w:tcW w:w="879" w:type="dxa"/>
          </w:tcPr>
          <w:p w14:paraId="52DF398A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8AF3674" w14:textId="77777777" w:rsidR="006A0900" w:rsidRDefault="006A0900" w:rsidP="00585DDF">
            <w:r>
              <w:rPr>
                <w:sz w:val="16"/>
                <w:szCs w:val="16"/>
              </w:rPr>
              <w:t>4197</w:t>
            </w:r>
          </w:p>
        </w:tc>
        <w:tc>
          <w:tcPr>
            <w:tcW w:w="517" w:type="dxa"/>
          </w:tcPr>
          <w:p w14:paraId="54C8D961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4844E4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87B2D3" w14:textId="77777777" w:rsidR="006A0900" w:rsidRDefault="006A0900" w:rsidP="00585DDF">
            <w:r>
              <w:rPr>
                <w:sz w:val="16"/>
                <w:szCs w:val="16"/>
              </w:rPr>
              <w:t>Add new ATSSS test case 11.9.4</w:t>
            </w:r>
          </w:p>
        </w:tc>
        <w:tc>
          <w:tcPr>
            <w:tcW w:w="517" w:type="dxa"/>
          </w:tcPr>
          <w:p w14:paraId="3BE413E2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DB86AA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BC9FF1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4D4086" w14:textId="77777777" w:rsidR="006A0900" w:rsidRDefault="006A0900" w:rsidP="00585DDF">
            <w:r>
              <w:rPr>
                <w:sz w:val="16"/>
                <w:szCs w:val="16"/>
              </w:rPr>
              <w:t>R5-241619</w:t>
            </w:r>
          </w:p>
        </w:tc>
        <w:tc>
          <w:tcPr>
            <w:tcW w:w="1597" w:type="dxa"/>
          </w:tcPr>
          <w:p w14:paraId="21B11CB0" w14:textId="77777777" w:rsidR="006A0900" w:rsidRDefault="006A0900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2A654C5" w14:textId="77777777" w:rsidR="006A0900" w:rsidRDefault="006A0900" w:rsidP="00585DDF">
            <w:r>
              <w:rPr>
                <w:sz w:val="16"/>
                <w:szCs w:val="16"/>
              </w:rPr>
              <w:t>ATSSS_Ph2-UEConTest</w:t>
            </w:r>
          </w:p>
        </w:tc>
        <w:tc>
          <w:tcPr>
            <w:tcW w:w="2323" w:type="dxa"/>
          </w:tcPr>
          <w:p w14:paraId="620ED252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A77BF0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  <w:tr w:rsidR="006A0900" w14:paraId="2E29C335" w14:textId="77777777" w:rsidTr="00585DDF">
        <w:tc>
          <w:tcPr>
            <w:tcW w:w="879" w:type="dxa"/>
          </w:tcPr>
          <w:p w14:paraId="40E17E7A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5BDDE58" w14:textId="77777777" w:rsidR="006A0900" w:rsidRDefault="006A0900" w:rsidP="00585DDF">
            <w:r>
              <w:rPr>
                <w:sz w:val="16"/>
                <w:szCs w:val="16"/>
              </w:rPr>
              <w:t>4201</w:t>
            </w:r>
          </w:p>
        </w:tc>
        <w:tc>
          <w:tcPr>
            <w:tcW w:w="517" w:type="dxa"/>
          </w:tcPr>
          <w:p w14:paraId="0007AF83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E4EA63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00C1D8" w14:textId="77777777" w:rsidR="006A0900" w:rsidRDefault="006A0900" w:rsidP="00585DDF">
            <w:r>
              <w:rPr>
                <w:sz w:val="16"/>
                <w:szCs w:val="16"/>
              </w:rPr>
              <w:t>Add new r17 ATSSS test case 11.9.2</w:t>
            </w:r>
          </w:p>
        </w:tc>
        <w:tc>
          <w:tcPr>
            <w:tcW w:w="517" w:type="dxa"/>
          </w:tcPr>
          <w:p w14:paraId="66192F78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3EEAAE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BBDF81D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E467C0" w14:textId="77777777" w:rsidR="006A0900" w:rsidRDefault="006A0900" w:rsidP="00585DDF">
            <w:r>
              <w:rPr>
                <w:sz w:val="16"/>
                <w:szCs w:val="16"/>
              </w:rPr>
              <w:t>R5-241620</w:t>
            </w:r>
          </w:p>
        </w:tc>
        <w:tc>
          <w:tcPr>
            <w:tcW w:w="1597" w:type="dxa"/>
          </w:tcPr>
          <w:p w14:paraId="526CE3DA" w14:textId="77777777" w:rsidR="006A0900" w:rsidRDefault="006A0900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66DF764" w14:textId="77777777" w:rsidR="006A0900" w:rsidRDefault="006A0900" w:rsidP="00585DDF">
            <w:r>
              <w:rPr>
                <w:sz w:val="16"/>
                <w:szCs w:val="16"/>
              </w:rPr>
              <w:t>ATSSS_Ph2-UEConTest</w:t>
            </w:r>
          </w:p>
        </w:tc>
        <w:tc>
          <w:tcPr>
            <w:tcW w:w="2323" w:type="dxa"/>
          </w:tcPr>
          <w:p w14:paraId="33B87EF6" w14:textId="77777777" w:rsidR="006A0900" w:rsidRDefault="006A0900" w:rsidP="00585DDF">
            <w:r>
              <w:rPr>
                <w:sz w:val="16"/>
                <w:szCs w:val="16"/>
              </w:rPr>
              <w:t>11.9.2(new)</w:t>
            </w:r>
          </w:p>
        </w:tc>
        <w:tc>
          <w:tcPr>
            <w:tcW w:w="998" w:type="dxa"/>
          </w:tcPr>
          <w:p w14:paraId="47EB6FB8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.38.523-2.. CR ..0452. ; TS/TR ... CR ... </w:t>
            </w:r>
          </w:p>
        </w:tc>
      </w:tr>
      <w:tr w:rsidR="006A0900" w14:paraId="5A0A6BA0" w14:textId="77777777" w:rsidTr="00585DDF">
        <w:tc>
          <w:tcPr>
            <w:tcW w:w="879" w:type="dxa"/>
          </w:tcPr>
          <w:p w14:paraId="1332882C" w14:textId="77777777" w:rsidR="006A0900" w:rsidRDefault="006A0900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149EB124" w14:textId="77777777" w:rsidR="006A0900" w:rsidRDefault="006A0900" w:rsidP="00585DDF">
            <w:r>
              <w:rPr>
                <w:sz w:val="16"/>
                <w:szCs w:val="16"/>
              </w:rPr>
              <w:t>0452</w:t>
            </w:r>
          </w:p>
        </w:tc>
        <w:tc>
          <w:tcPr>
            <w:tcW w:w="517" w:type="dxa"/>
          </w:tcPr>
          <w:p w14:paraId="26FE6B8D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70BFEA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7F369E" w14:textId="77777777" w:rsidR="006A0900" w:rsidRDefault="006A0900" w:rsidP="00585DDF">
            <w:r>
              <w:rPr>
                <w:sz w:val="16"/>
                <w:szCs w:val="16"/>
              </w:rPr>
              <w:t>Add applicability for Rel-17 ATSSS test cases</w:t>
            </w:r>
          </w:p>
        </w:tc>
        <w:tc>
          <w:tcPr>
            <w:tcW w:w="517" w:type="dxa"/>
          </w:tcPr>
          <w:p w14:paraId="3C5F3798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E4A726" w14:textId="77777777" w:rsidR="006A0900" w:rsidRDefault="006A0900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DED29FA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705F79" w14:textId="77777777" w:rsidR="006A0900" w:rsidRDefault="006A0900" w:rsidP="00585DDF">
            <w:r>
              <w:rPr>
                <w:sz w:val="16"/>
                <w:szCs w:val="16"/>
              </w:rPr>
              <w:t>R5-241621</w:t>
            </w:r>
          </w:p>
        </w:tc>
        <w:tc>
          <w:tcPr>
            <w:tcW w:w="1597" w:type="dxa"/>
          </w:tcPr>
          <w:p w14:paraId="080B5DFB" w14:textId="77777777" w:rsidR="006A0900" w:rsidRDefault="006A0900" w:rsidP="00585DDF">
            <w:r>
              <w:rPr>
                <w:sz w:val="16"/>
                <w:szCs w:val="16"/>
              </w:rPr>
              <w:t>China Telecom,ZTE</w:t>
            </w:r>
          </w:p>
        </w:tc>
        <w:tc>
          <w:tcPr>
            <w:tcW w:w="1122" w:type="dxa"/>
          </w:tcPr>
          <w:p w14:paraId="3721226D" w14:textId="77777777" w:rsidR="006A0900" w:rsidRDefault="006A0900" w:rsidP="00585DDF">
            <w:r>
              <w:rPr>
                <w:sz w:val="16"/>
                <w:szCs w:val="16"/>
              </w:rPr>
              <w:t>ATSSS_Ph2-UEConTest</w:t>
            </w:r>
          </w:p>
        </w:tc>
        <w:tc>
          <w:tcPr>
            <w:tcW w:w="2323" w:type="dxa"/>
          </w:tcPr>
          <w:p w14:paraId="0D328AF0" w14:textId="77777777" w:rsidR="006A0900" w:rsidRDefault="006A0900" w:rsidP="00585DDF">
            <w:r>
              <w:rPr>
                <w:sz w:val="16"/>
                <w:szCs w:val="16"/>
              </w:rPr>
              <w:t>4.1,4.2</w:t>
            </w:r>
          </w:p>
        </w:tc>
        <w:tc>
          <w:tcPr>
            <w:tcW w:w="998" w:type="dxa"/>
          </w:tcPr>
          <w:p w14:paraId="6708DCC5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.38.523-1,38.508-2.. CR .4256,4196,4197,0562 ; TS/TR ... CR ... </w:t>
            </w:r>
          </w:p>
        </w:tc>
      </w:tr>
    </w:tbl>
    <w:p w14:paraId="5CCFAED7" w14:textId="77777777" w:rsidR="006A0900" w:rsidRDefault="006A0900" w:rsidP="006A0900"/>
    <w:p w14:paraId="26736684" w14:textId="77777777" w:rsidR="006A0900" w:rsidRDefault="006A0900" w:rsidP="006A0900"/>
    <w:p w14:paraId="668B0C54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RP-240208</w:t>
      </w:r>
      <w:r>
        <w:rPr>
          <w:b/>
          <w:i/>
          <w:noProof/>
          <w:sz w:val="28"/>
        </w:rPr>
        <w:fldChar w:fldCharType="end"/>
      </w:r>
    </w:p>
    <w:p w14:paraId="7F64F1BE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E9AF032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78FD96D6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390866E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 Rel-17 LTE CA Configurations (LTE_CA_R17-UEConTest)</w:t>
      </w:r>
      <w:r>
        <w:rPr>
          <w:rFonts w:ascii="Arial" w:hAnsi="Arial" w:cs="Arial"/>
          <w:b/>
          <w:bCs/>
        </w:rPr>
        <w:fldChar w:fldCharType="end"/>
      </w:r>
    </w:p>
    <w:p w14:paraId="4A81F903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13.3.29</w:t>
      </w:r>
      <w:r>
        <w:rPr>
          <w:rFonts w:ascii="Arial" w:hAnsi="Arial" w:cs="Arial"/>
          <w:b/>
          <w:bCs/>
        </w:rPr>
        <w:fldChar w:fldCharType="end"/>
      </w:r>
    </w:p>
    <w:p w14:paraId="773AB3C4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20F5194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B9597B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5B8D2DF9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1AA9ECC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9ACD28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BD313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1652AB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6E205F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DCA378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780CF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895EF1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B022843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CCF6331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B1D01E8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DED01C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8E2B02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4A170FCA" w14:textId="77777777" w:rsidTr="00585DDF">
        <w:tc>
          <w:tcPr>
            <w:tcW w:w="879" w:type="dxa"/>
          </w:tcPr>
          <w:p w14:paraId="522986D1" w14:textId="77777777" w:rsidR="006A0900" w:rsidRDefault="006A0900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1E25E635" w14:textId="77777777" w:rsidR="006A0900" w:rsidRDefault="006A0900" w:rsidP="00585DDF">
            <w:r>
              <w:rPr>
                <w:sz w:val="16"/>
                <w:szCs w:val="16"/>
              </w:rPr>
              <w:t>1461</w:t>
            </w:r>
          </w:p>
        </w:tc>
        <w:tc>
          <w:tcPr>
            <w:tcW w:w="517" w:type="dxa"/>
          </w:tcPr>
          <w:p w14:paraId="2EFD3069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36E59D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139E16" w14:textId="77777777" w:rsidR="006A0900" w:rsidRDefault="006A0900" w:rsidP="00585DDF">
            <w:r>
              <w:rPr>
                <w:sz w:val="16"/>
                <w:szCs w:val="16"/>
              </w:rPr>
              <w:t>Additional CA_30A-48A for CA signalling test</w:t>
            </w:r>
          </w:p>
        </w:tc>
        <w:tc>
          <w:tcPr>
            <w:tcW w:w="517" w:type="dxa"/>
          </w:tcPr>
          <w:p w14:paraId="3EA49AF8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D9E1ED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0BD2608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68A7B7" w14:textId="77777777" w:rsidR="006A0900" w:rsidRDefault="006A0900" w:rsidP="00585DDF">
            <w:r>
              <w:rPr>
                <w:sz w:val="16"/>
                <w:szCs w:val="16"/>
              </w:rPr>
              <w:t>R5-240939</w:t>
            </w:r>
          </w:p>
        </w:tc>
        <w:tc>
          <w:tcPr>
            <w:tcW w:w="1597" w:type="dxa"/>
          </w:tcPr>
          <w:p w14:paraId="10F71B22" w14:textId="77777777" w:rsidR="006A0900" w:rsidRDefault="006A0900" w:rsidP="00585DDF">
            <w:r>
              <w:rPr>
                <w:sz w:val="16"/>
                <w:szCs w:val="16"/>
              </w:rPr>
              <w:t>Bureau Veritas ADT, Sporton International, CATT</w:t>
            </w:r>
          </w:p>
        </w:tc>
        <w:tc>
          <w:tcPr>
            <w:tcW w:w="1122" w:type="dxa"/>
          </w:tcPr>
          <w:p w14:paraId="72D8ABE8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7D47EB33" w14:textId="77777777" w:rsidR="006A0900" w:rsidRDefault="006A0900" w:rsidP="00585DDF">
            <w:r>
              <w:rPr>
                <w:sz w:val="16"/>
                <w:szCs w:val="16"/>
              </w:rPr>
              <w:t>6.2.3.2</w:t>
            </w:r>
          </w:p>
        </w:tc>
        <w:tc>
          <w:tcPr>
            <w:tcW w:w="998" w:type="dxa"/>
          </w:tcPr>
          <w:p w14:paraId="4B16F08C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3A5CED2B" w14:textId="77777777" w:rsidTr="00585DDF">
        <w:tc>
          <w:tcPr>
            <w:tcW w:w="879" w:type="dxa"/>
          </w:tcPr>
          <w:p w14:paraId="71C5858E" w14:textId="77777777" w:rsidR="006A0900" w:rsidRDefault="006A0900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41A19C3C" w14:textId="77777777" w:rsidR="006A0900" w:rsidRDefault="006A0900" w:rsidP="00585DDF">
            <w:r>
              <w:rPr>
                <w:sz w:val="16"/>
                <w:szCs w:val="16"/>
              </w:rPr>
              <w:t>5490</w:t>
            </w:r>
          </w:p>
        </w:tc>
        <w:tc>
          <w:tcPr>
            <w:tcW w:w="517" w:type="dxa"/>
          </w:tcPr>
          <w:p w14:paraId="6FF3892E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E28C50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2DDAC3" w14:textId="77777777" w:rsidR="006A0900" w:rsidRDefault="006A0900" w:rsidP="00585DDF">
            <w:r>
              <w:rPr>
                <w:sz w:val="16"/>
                <w:szCs w:val="16"/>
              </w:rPr>
              <w:t>Update to CBW for multiples CA combos</w:t>
            </w:r>
          </w:p>
        </w:tc>
        <w:tc>
          <w:tcPr>
            <w:tcW w:w="517" w:type="dxa"/>
          </w:tcPr>
          <w:p w14:paraId="5C2E54DD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7A7CF2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E1847E1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8A2EDF" w14:textId="77777777" w:rsidR="006A0900" w:rsidRDefault="006A0900" w:rsidP="00585DDF">
            <w:r>
              <w:rPr>
                <w:sz w:val="16"/>
                <w:szCs w:val="16"/>
              </w:rPr>
              <w:t>R5-241853</w:t>
            </w:r>
          </w:p>
        </w:tc>
        <w:tc>
          <w:tcPr>
            <w:tcW w:w="1597" w:type="dxa"/>
          </w:tcPr>
          <w:p w14:paraId="5434FA53" w14:textId="77777777" w:rsidR="006A0900" w:rsidRDefault="006A0900" w:rsidP="00585DDF">
            <w:r>
              <w:rPr>
                <w:sz w:val="16"/>
                <w:szCs w:val="16"/>
              </w:rPr>
              <w:t>Bureau Veritas ADT, Sporton International</w:t>
            </w:r>
          </w:p>
        </w:tc>
        <w:tc>
          <w:tcPr>
            <w:tcW w:w="1122" w:type="dxa"/>
          </w:tcPr>
          <w:p w14:paraId="0F742FC7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77598ECD" w14:textId="77777777" w:rsidR="006A0900" w:rsidRDefault="006A0900" w:rsidP="00585DDF">
            <w:r>
              <w:rPr>
                <w:sz w:val="16"/>
                <w:szCs w:val="16"/>
              </w:rPr>
              <w:t>5.4.2A.1</w:t>
            </w:r>
          </w:p>
        </w:tc>
        <w:tc>
          <w:tcPr>
            <w:tcW w:w="998" w:type="dxa"/>
          </w:tcPr>
          <w:p w14:paraId="41C84070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62155DA0" w14:textId="77777777" w:rsidTr="00585DDF">
        <w:tc>
          <w:tcPr>
            <w:tcW w:w="879" w:type="dxa"/>
          </w:tcPr>
          <w:p w14:paraId="1A03545A" w14:textId="77777777" w:rsidR="006A0900" w:rsidRDefault="006A0900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0CC7D059" w14:textId="77777777" w:rsidR="006A0900" w:rsidRDefault="006A0900" w:rsidP="00585DDF">
            <w:r>
              <w:rPr>
                <w:sz w:val="16"/>
                <w:szCs w:val="16"/>
              </w:rPr>
              <w:t>5491</w:t>
            </w:r>
          </w:p>
        </w:tc>
        <w:tc>
          <w:tcPr>
            <w:tcW w:w="517" w:type="dxa"/>
          </w:tcPr>
          <w:p w14:paraId="68909D07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E50650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2FECB4" w14:textId="77777777" w:rsidR="006A0900" w:rsidRDefault="006A0900" w:rsidP="00585DDF">
            <w:r>
              <w:rPr>
                <w:sz w:val="16"/>
                <w:szCs w:val="16"/>
              </w:rPr>
              <w:t>Update to Transmit test cases for CA_30A-48A</w:t>
            </w:r>
          </w:p>
        </w:tc>
        <w:tc>
          <w:tcPr>
            <w:tcW w:w="517" w:type="dxa"/>
          </w:tcPr>
          <w:p w14:paraId="60986D5C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A85690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F0DB1A0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B63FC66" w14:textId="77777777" w:rsidR="006A0900" w:rsidRDefault="006A0900" w:rsidP="00585DDF">
            <w:r>
              <w:rPr>
                <w:sz w:val="16"/>
                <w:szCs w:val="16"/>
              </w:rPr>
              <w:t>R5-240941</w:t>
            </w:r>
          </w:p>
        </w:tc>
        <w:tc>
          <w:tcPr>
            <w:tcW w:w="1597" w:type="dxa"/>
          </w:tcPr>
          <w:p w14:paraId="75D6B483" w14:textId="77777777" w:rsidR="006A0900" w:rsidRDefault="006A0900" w:rsidP="00585DDF">
            <w:r>
              <w:rPr>
                <w:sz w:val="16"/>
                <w:szCs w:val="16"/>
              </w:rPr>
              <w:t>Bureau Veritas ADT, Sporton International</w:t>
            </w:r>
          </w:p>
        </w:tc>
        <w:tc>
          <w:tcPr>
            <w:tcW w:w="1122" w:type="dxa"/>
          </w:tcPr>
          <w:p w14:paraId="48D7EF50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1F04B54B" w14:textId="77777777" w:rsidR="006A0900" w:rsidRDefault="006A0900" w:rsidP="00585DDF">
            <w:r>
              <w:rPr>
                <w:sz w:val="16"/>
                <w:szCs w:val="16"/>
              </w:rPr>
              <w:t>6.2.2A.0, 6.2.2A.2.5, 6.2.5.3</w:t>
            </w:r>
          </w:p>
        </w:tc>
        <w:tc>
          <w:tcPr>
            <w:tcW w:w="998" w:type="dxa"/>
          </w:tcPr>
          <w:p w14:paraId="12ABC0EF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6227327B" w14:textId="77777777" w:rsidTr="00585DDF">
        <w:tc>
          <w:tcPr>
            <w:tcW w:w="879" w:type="dxa"/>
          </w:tcPr>
          <w:p w14:paraId="68B5A3EE" w14:textId="77777777" w:rsidR="006A0900" w:rsidRDefault="006A0900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1B5ED561" w14:textId="77777777" w:rsidR="006A0900" w:rsidRDefault="006A0900" w:rsidP="00585DDF">
            <w:r>
              <w:rPr>
                <w:sz w:val="16"/>
                <w:szCs w:val="16"/>
              </w:rPr>
              <w:t>5492</w:t>
            </w:r>
          </w:p>
        </w:tc>
        <w:tc>
          <w:tcPr>
            <w:tcW w:w="517" w:type="dxa"/>
          </w:tcPr>
          <w:p w14:paraId="202C9DA4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A86748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8F12AA" w14:textId="77777777" w:rsidR="006A0900" w:rsidRDefault="006A0900" w:rsidP="00585DDF">
            <w:r>
              <w:rPr>
                <w:sz w:val="16"/>
                <w:szCs w:val="16"/>
              </w:rPr>
              <w:t>Update to Receiver test cases for multiple CA combos</w:t>
            </w:r>
          </w:p>
        </w:tc>
        <w:tc>
          <w:tcPr>
            <w:tcW w:w="517" w:type="dxa"/>
          </w:tcPr>
          <w:p w14:paraId="60CBF7F8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F4DABC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B781884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515EF6" w14:textId="77777777" w:rsidR="006A0900" w:rsidRDefault="006A0900" w:rsidP="00585DDF">
            <w:r>
              <w:rPr>
                <w:sz w:val="16"/>
                <w:szCs w:val="16"/>
              </w:rPr>
              <w:t>R5-241874</w:t>
            </w:r>
          </w:p>
        </w:tc>
        <w:tc>
          <w:tcPr>
            <w:tcW w:w="1597" w:type="dxa"/>
          </w:tcPr>
          <w:p w14:paraId="21B4E97F" w14:textId="77777777" w:rsidR="006A0900" w:rsidRDefault="006A0900" w:rsidP="00585DDF">
            <w:r>
              <w:rPr>
                <w:sz w:val="16"/>
                <w:szCs w:val="16"/>
              </w:rPr>
              <w:t>Bureau Veritas ADT, Sporton International</w:t>
            </w:r>
          </w:p>
        </w:tc>
        <w:tc>
          <w:tcPr>
            <w:tcW w:w="1122" w:type="dxa"/>
          </w:tcPr>
          <w:p w14:paraId="346E76B8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0CCD328F" w14:textId="77777777" w:rsidR="006A0900" w:rsidRDefault="006A0900" w:rsidP="00585DDF">
            <w:r>
              <w:rPr>
                <w:sz w:val="16"/>
                <w:szCs w:val="16"/>
              </w:rPr>
              <w:t>7.3A.3.5, 7.3A.9.4.1, 7.3A.9.5, 7.3A.10.4.1, 7.3A.10.5</w:t>
            </w:r>
          </w:p>
        </w:tc>
        <w:tc>
          <w:tcPr>
            <w:tcW w:w="998" w:type="dxa"/>
          </w:tcPr>
          <w:p w14:paraId="371956E4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588A20AC" w14:textId="77777777" w:rsidTr="00585DDF">
        <w:tc>
          <w:tcPr>
            <w:tcW w:w="879" w:type="dxa"/>
          </w:tcPr>
          <w:p w14:paraId="14C887BB" w14:textId="77777777" w:rsidR="006A0900" w:rsidRDefault="006A0900" w:rsidP="00585DD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6C0BCBC0" w14:textId="77777777" w:rsidR="006A0900" w:rsidRDefault="006A0900" w:rsidP="00585DDF">
            <w:r>
              <w:rPr>
                <w:sz w:val="16"/>
                <w:szCs w:val="16"/>
              </w:rPr>
              <w:t>1024</w:t>
            </w:r>
          </w:p>
        </w:tc>
        <w:tc>
          <w:tcPr>
            <w:tcW w:w="517" w:type="dxa"/>
          </w:tcPr>
          <w:p w14:paraId="1B947525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5ED19A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9BCD86" w14:textId="77777777" w:rsidR="006A0900" w:rsidRDefault="006A0900" w:rsidP="00585DDF">
            <w:r>
              <w:rPr>
                <w:sz w:val="16"/>
                <w:szCs w:val="16"/>
              </w:rPr>
              <w:t>Update PRD20 E-UTRA CA list v160</w:t>
            </w:r>
          </w:p>
        </w:tc>
        <w:tc>
          <w:tcPr>
            <w:tcW w:w="517" w:type="dxa"/>
          </w:tcPr>
          <w:p w14:paraId="35285995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01830A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D0D15A4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03E37C" w14:textId="77777777" w:rsidR="006A0900" w:rsidRDefault="006A0900" w:rsidP="00585DDF">
            <w:r>
              <w:rPr>
                <w:sz w:val="16"/>
                <w:szCs w:val="16"/>
              </w:rPr>
              <w:t>R5-240833</w:t>
            </w:r>
          </w:p>
        </w:tc>
        <w:tc>
          <w:tcPr>
            <w:tcW w:w="1597" w:type="dxa"/>
          </w:tcPr>
          <w:p w14:paraId="223ADAA6" w14:textId="77777777" w:rsidR="006A0900" w:rsidRDefault="006A0900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6E2DA89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07E69782" w14:textId="77777777" w:rsidR="006A0900" w:rsidRDefault="006A0900" w:rsidP="00585DDF">
            <w:r>
              <w:rPr>
                <w:sz w:val="16"/>
                <w:szCs w:val="16"/>
              </w:rPr>
              <w:t>Annex B</w:t>
            </w:r>
          </w:p>
        </w:tc>
        <w:tc>
          <w:tcPr>
            <w:tcW w:w="998" w:type="dxa"/>
          </w:tcPr>
          <w:p w14:paraId="344F129F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7DC1F476" w14:textId="77777777" w:rsidTr="00585DDF">
        <w:tc>
          <w:tcPr>
            <w:tcW w:w="879" w:type="dxa"/>
          </w:tcPr>
          <w:p w14:paraId="46144831" w14:textId="77777777" w:rsidR="006A0900" w:rsidRDefault="006A0900" w:rsidP="00585DD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1322543F" w14:textId="77777777" w:rsidR="006A0900" w:rsidRDefault="006A0900" w:rsidP="00585DDF">
            <w:r>
              <w:rPr>
                <w:sz w:val="16"/>
                <w:szCs w:val="16"/>
              </w:rPr>
              <w:t>1025</w:t>
            </w:r>
          </w:p>
        </w:tc>
        <w:tc>
          <w:tcPr>
            <w:tcW w:w="517" w:type="dxa"/>
          </w:tcPr>
          <w:p w14:paraId="2706C390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893A83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968D35" w14:textId="77777777" w:rsidR="006A0900" w:rsidRDefault="006A0900" w:rsidP="00585DDF">
            <w:r>
              <w:rPr>
                <w:sz w:val="16"/>
                <w:szCs w:val="16"/>
              </w:rPr>
              <w:t>Additional supported capabilities for multiple CA combos</w:t>
            </w:r>
          </w:p>
        </w:tc>
        <w:tc>
          <w:tcPr>
            <w:tcW w:w="517" w:type="dxa"/>
          </w:tcPr>
          <w:p w14:paraId="1AB3E706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B29093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760FE25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F028165" w14:textId="77777777" w:rsidR="006A0900" w:rsidRDefault="006A0900" w:rsidP="00585DDF">
            <w:r>
              <w:rPr>
                <w:sz w:val="16"/>
                <w:szCs w:val="16"/>
              </w:rPr>
              <w:t>R5-240937</w:t>
            </w:r>
          </w:p>
        </w:tc>
        <w:tc>
          <w:tcPr>
            <w:tcW w:w="1597" w:type="dxa"/>
          </w:tcPr>
          <w:p w14:paraId="1E2AFA20" w14:textId="77777777" w:rsidR="006A0900" w:rsidRDefault="006A0900" w:rsidP="00585DDF">
            <w:r>
              <w:rPr>
                <w:sz w:val="16"/>
                <w:szCs w:val="16"/>
              </w:rPr>
              <w:t>Bureau Veritas ADT, Sporton International</w:t>
            </w:r>
          </w:p>
        </w:tc>
        <w:tc>
          <w:tcPr>
            <w:tcW w:w="1122" w:type="dxa"/>
          </w:tcPr>
          <w:p w14:paraId="71CA6FF8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7E366ED5" w14:textId="77777777" w:rsidR="006A0900" w:rsidRDefault="006A0900" w:rsidP="00585DDF">
            <w:r>
              <w:rPr>
                <w:sz w:val="16"/>
                <w:szCs w:val="16"/>
              </w:rPr>
              <w:t>A.4.6.3</w:t>
            </w:r>
          </w:p>
        </w:tc>
        <w:tc>
          <w:tcPr>
            <w:tcW w:w="998" w:type="dxa"/>
          </w:tcPr>
          <w:p w14:paraId="0946D765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02C40CE4" w14:textId="77777777" w:rsidTr="00585DDF">
        <w:tc>
          <w:tcPr>
            <w:tcW w:w="879" w:type="dxa"/>
          </w:tcPr>
          <w:p w14:paraId="14CC4A9B" w14:textId="77777777" w:rsidR="006A0900" w:rsidRDefault="006A0900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7C56D9F9" w14:textId="77777777" w:rsidR="006A0900" w:rsidRDefault="006A0900" w:rsidP="00585DDF">
            <w:r>
              <w:rPr>
                <w:sz w:val="16"/>
                <w:szCs w:val="16"/>
              </w:rPr>
              <w:t>1439</w:t>
            </w:r>
          </w:p>
        </w:tc>
        <w:tc>
          <w:tcPr>
            <w:tcW w:w="517" w:type="dxa"/>
          </w:tcPr>
          <w:p w14:paraId="2AF5121B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C457F9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6FADD9" w14:textId="77777777" w:rsidR="006A0900" w:rsidRDefault="006A0900" w:rsidP="00585DDF">
            <w:r>
              <w:rPr>
                <w:sz w:val="16"/>
                <w:szCs w:val="16"/>
              </w:rPr>
              <w:t>Additional supported capabilities for multiple CA combos</w:t>
            </w:r>
          </w:p>
        </w:tc>
        <w:tc>
          <w:tcPr>
            <w:tcW w:w="517" w:type="dxa"/>
          </w:tcPr>
          <w:p w14:paraId="286D0EC3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DC19C4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8D5669E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CEA353" w14:textId="77777777" w:rsidR="006A0900" w:rsidRDefault="006A0900" w:rsidP="00585DDF">
            <w:r>
              <w:rPr>
                <w:sz w:val="16"/>
                <w:szCs w:val="16"/>
              </w:rPr>
              <w:t>R5-240938</w:t>
            </w:r>
          </w:p>
        </w:tc>
        <w:tc>
          <w:tcPr>
            <w:tcW w:w="1597" w:type="dxa"/>
          </w:tcPr>
          <w:p w14:paraId="5B5C7E84" w14:textId="77777777" w:rsidR="006A0900" w:rsidRDefault="006A0900" w:rsidP="00585DDF">
            <w:r>
              <w:rPr>
                <w:sz w:val="16"/>
                <w:szCs w:val="16"/>
              </w:rPr>
              <w:t>Bureau Veritas ADT, Sporton International, CATT</w:t>
            </w:r>
          </w:p>
        </w:tc>
        <w:tc>
          <w:tcPr>
            <w:tcW w:w="1122" w:type="dxa"/>
          </w:tcPr>
          <w:p w14:paraId="066E8638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591FB3E9" w14:textId="77777777" w:rsidR="006A0900" w:rsidRDefault="006A0900" w:rsidP="00585DDF">
            <w:r>
              <w:rPr>
                <w:sz w:val="16"/>
                <w:szCs w:val="16"/>
              </w:rPr>
              <w:t>A.4.3.3.3</w:t>
            </w:r>
          </w:p>
        </w:tc>
        <w:tc>
          <w:tcPr>
            <w:tcW w:w="998" w:type="dxa"/>
          </w:tcPr>
          <w:p w14:paraId="3045D9DF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79461CBE" w14:textId="77777777" w:rsidTr="00585DDF">
        <w:tc>
          <w:tcPr>
            <w:tcW w:w="879" w:type="dxa"/>
          </w:tcPr>
          <w:p w14:paraId="362F483E" w14:textId="77777777" w:rsidR="006A0900" w:rsidRDefault="006A0900" w:rsidP="00585DDF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 w14:paraId="4EF33BF4" w14:textId="77777777" w:rsidR="006A0900" w:rsidRDefault="006A0900" w:rsidP="00585DDF"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 w14:paraId="644FF0C8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D50D22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65C172" w14:textId="77777777" w:rsidR="006A0900" w:rsidRDefault="006A0900" w:rsidP="00585DDF">
            <w:r>
              <w:rPr>
                <w:sz w:val="16"/>
                <w:szCs w:val="16"/>
              </w:rPr>
              <w:t>Adding Test Point Analysis for 4DL and 5DL RefSens</w:t>
            </w:r>
          </w:p>
        </w:tc>
        <w:tc>
          <w:tcPr>
            <w:tcW w:w="517" w:type="dxa"/>
          </w:tcPr>
          <w:p w14:paraId="33BB0210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4AFCE0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FD3E7C7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6FA54B" w14:textId="77777777" w:rsidR="006A0900" w:rsidRDefault="006A0900" w:rsidP="00585DDF">
            <w:r>
              <w:rPr>
                <w:sz w:val="16"/>
                <w:szCs w:val="16"/>
              </w:rPr>
              <w:t>R5-241202</w:t>
            </w:r>
          </w:p>
        </w:tc>
        <w:tc>
          <w:tcPr>
            <w:tcW w:w="1597" w:type="dxa"/>
          </w:tcPr>
          <w:p w14:paraId="59250C94" w14:textId="77777777" w:rsidR="006A0900" w:rsidRDefault="006A0900" w:rsidP="00585DDF">
            <w:r>
              <w:rPr>
                <w:sz w:val="16"/>
                <w:szCs w:val="16"/>
              </w:rPr>
              <w:t>Sporton, Bureau Veritas</w:t>
            </w:r>
          </w:p>
        </w:tc>
        <w:tc>
          <w:tcPr>
            <w:tcW w:w="1122" w:type="dxa"/>
          </w:tcPr>
          <w:p w14:paraId="7D607DE7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79CAF595" w14:textId="77777777" w:rsidR="006A0900" w:rsidRDefault="006A0900" w:rsidP="00585DDF">
            <w:r>
              <w:rPr>
                <w:sz w:val="16"/>
                <w:szCs w:val="16"/>
              </w:rPr>
              <w:t>4.2.6.4, 4.2.7.4</w:t>
            </w:r>
          </w:p>
        </w:tc>
        <w:tc>
          <w:tcPr>
            <w:tcW w:w="998" w:type="dxa"/>
          </w:tcPr>
          <w:p w14:paraId="7A3C6044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36.521-1 CR 5492 ; TS/TR ... CR ... </w:t>
            </w:r>
          </w:p>
        </w:tc>
      </w:tr>
    </w:tbl>
    <w:p w14:paraId="11C99199" w14:textId="77777777" w:rsidR="006A0900" w:rsidRDefault="006A0900" w:rsidP="006A0900"/>
    <w:p w14:paraId="7CE355B2" w14:textId="77777777" w:rsidR="006A0900" w:rsidRDefault="006A0900" w:rsidP="006A0900"/>
    <w:p w14:paraId="6D55E2B5" w14:textId="77777777" w:rsidR="009A3C4A" w:rsidRDefault="009A3C4A" w:rsidP="009A3C4A"/>
    <w:p w14:paraId="12E729DA" w14:textId="77777777" w:rsidR="009A3C4A" w:rsidRDefault="009A3C4A" w:rsidP="009A3C4A">
      <w:pPr>
        <w:pStyle w:val="Heading1"/>
        <w:rPr>
          <w:lang w:val="en-US"/>
        </w:rPr>
      </w:pPr>
      <w:r w:rsidRPr="004F572C">
        <w:rPr>
          <w:lang w:val="en-US"/>
        </w:rPr>
        <w:t>13.</w:t>
      </w:r>
      <w:r>
        <w:rPr>
          <w:lang w:val="en-US"/>
        </w:rPr>
        <w:t>4</w:t>
      </w:r>
      <w:r>
        <w:rPr>
          <w:lang w:val="en-US"/>
        </w:rPr>
        <w:tab/>
      </w:r>
      <w:r w:rsidRPr="004F572C">
        <w:rPr>
          <w:lang w:val="en-US"/>
        </w:rPr>
        <w:t>Open Rel-1</w:t>
      </w:r>
      <w:r>
        <w:rPr>
          <w:lang w:val="en-US"/>
        </w:rPr>
        <w:t>8 W</w:t>
      </w:r>
      <w:r w:rsidRPr="004F572C">
        <w:rPr>
          <w:lang w:val="en-US"/>
        </w:rPr>
        <w:t>Is</w:t>
      </w:r>
    </w:p>
    <w:p w14:paraId="493D397B" w14:textId="77777777" w:rsidR="009A3C4A" w:rsidRDefault="009A3C4A" w:rsidP="009A3C4A"/>
    <w:p w14:paraId="0F9F7F8E" w14:textId="77777777" w:rsidR="00C94B83" w:rsidRPr="00917427" w:rsidRDefault="00C94B83" w:rsidP="00C94B8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RP-240209</w:t>
      </w:r>
      <w:r>
        <w:rPr>
          <w:b/>
          <w:i/>
          <w:noProof/>
          <w:sz w:val="28"/>
        </w:rPr>
        <w:fldChar w:fldCharType="end"/>
      </w:r>
    </w:p>
    <w:p w14:paraId="74ED2793" w14:textId="77777777" w:rsidR="00C94B83" w:rsidRPr="00784730" w:rsidRDefault="00C94B83" w:rsidP="00C94B8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9142D0F" w14:textId="77777777" w:rsidR="00C94B83" w:rsidRPr="00050554" w:rsidRDefault="00C94B83" w:rsidP="00C94B83">
      <w:pPr>
        <w:rPr>
          <w:rFonts w:ascii="Arial" w:hAnsi="Arial" w:cs="Arial"/>
          <w:b/>
          <w:bCs/>
          <w:lang w:val="en-US"/>
        </w:rPr>
      </w:pPr>
    </w:p>
    <w:p w14:paraId="26117FA1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859FB8A" w14:textId="77777777" w:rsidR="00C94B83" w:rsidRPr="00E145B1" w:rsidRDefault="00C94B83" w:rsidP="00C94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NB-IoT (Narrowband IoT)/eMTC (enhanced Machine Type Communication) core &amp; performance requirements for Non-Terrestrial Networks (NTN) (LTE_NBIOT_eMTC_NTN_req-UEConTest)</w:t>
      </w:r>
      <w:r>
        <w:rPr>
          <w:rFonts w:ascii="Arial" w:hAnsi="Arial" w:cs="Arial"/>
          <w:b/>
          <w:bCs/>
        </w:rPr>
        <w:fldChar w:fldCharType="end"/>
      </w:r>
    </w:p>
    <w:p w14:paraId="7F138B83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</w:t>
      </w:r>
      <w:r>
        <w:rPr>
          <w:rFonts w:ascii="Arial" w:hAnsi="Arial" w:cs="Arial"/>
          <w:b/>
          <w:bCs/>
        </w:rPr>
        <w:fldChar w:fldCharType="end"/>
      </w:r>
    </w:p>
    <w:p w14:paraId="2BDC0B24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3A422F2" w14:textId="77777777" w:rsidR="00C94B83" w:rsidRDefault="00C94B83" w:rsidP="00C94B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ADD609A" w14:textId="77777777" w:rsidR="00C94B83" w:rsidRPr="004E535C" w:rsidRDefault="00C94B83" w:rsidP="00C94B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4B83" w:rsidRPr="004E535C" w14:paraId="06B525E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CFC0BF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224032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058BB7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CDC53F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314CC98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F99A5E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A3D601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955A446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58C0F50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34298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12A2C76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F86D7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A8CCD83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94B83" w14:paraId="0A7895ED" w14:textId="77777777" w:rsidTr="00585DDF">
        <w:tc>
          <w:tcPr>
            <w:tcW w:w="879" w:type="dxa"/>
          </w:tcPr>
          <w:p w14:paraId="6E7B1C5A" w14:textId="77777777" w:rsidR="00C94B83" w:rsidRDefault="00C94B83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03FB8CF4" w14:textId="77777777" w:rsidR="00C94B83" w:rsidRDefault="00C94B83" w:rsidP="00585DDF">
            <w:r>
              <w:rPr>
                <w:sz w:val="16"/>
                <w:szCs w:val="16"/>
              </w:rPr>
              <w:t>1454</w:t>
            </w:r>
          </w:p>
        </w:tc>
        <w:tc>
          <w:tcPr>
            <w:tcW w:w="517" w:type="dxa"/>
          </w:tcPr>
          <w:p w14:paraId="645B219D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256DFD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F9303F" w14:textId="77777777" w:rsidR="00C94B83" w:rsidRDefault="00C94B83" w:rsidP="00585DDF">
            <w:r>
              <w:rPr>
                <w:sz w:val="16"/>
                <w:szCs w:val="16"/>
              </w:rPr>
              <w:t>Update to common requirements of test equipment for IoT-NTN</w:t>
            </w:r>
          </w:p>
        </w:tc>
        <w:tc>
          <w:tcPr>
            <w:tcW w:w="517" w:type="dxa"/>
          </w:tcPr>
          <w:p w14:paraId="1FBC903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F66C92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BAFF2E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068E44" w14:textId="77777777" w:rsidR="00C94B83" w:rsidRDefault="00C94B83" w:rsidP="00585DDF">
            <w:r>
              <w:rPr>
                <w:sz w:val="16"/>
                <w:szCs w:val="16"/>
              </w:rPr>
              <w:t>R5-240075</w:t>
            </w:r>
          </w:p>
        </w:tc>
        <w:tc>
          <w:tcPr>
            <w:tcW w:w="1597" w:type="dxa"/>
          </w:tcPr>
          <w:p w14:paraId="6E8C9454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2233B40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3CA4CCE8" w14:textId="77777777" w:rsidR="00C94B83" w:rsidRDefault="00C94B83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1955C52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BC8298E" w14:textId="77777777" w:rsidTr="00585DDF">
        <w:tc>
          <w:tcPr>
            <w:tcW w:w="879" w:type="dxa"/>
          </w:tcPr>
          <w:p w14:paraId="4F1C6024" w14:textId="77777777" w:rsidR="00C94B83" w:rsidRDefault="00C94B83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0EA12404" w14:textId="77777777" w:rsidR="00C94B83" w:rsidRDefault="00C94B83" w:rsidP="00585DDF">
            <w:r>
              <w:rPr>
                <w:sz w:val="16"/>
                <w:szCs w:val="16"/>
              </w:rPr>
              <w:t>1464</w:t>
            </w:r>
          </w:p>
        </w:tc>
        <w:tc>
          <w:tcPr>
            <w:tcW w:w="517" w:type="dxa"/>
          </w:tcPr>
          <w:p w14:paraId="56EF663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3272F4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70BBFA" w14:textId="77777777" w:rsidR="00C94B83" w:rsidRDefault="00C94B83" w:rsidP="00585DDF">
            <w:r>
              <w:rPr>
                <w:sz w:val="16"/>
                <w:szCs w:val="16"/>
              </w:rPr>
              <w:t>Editorial correction of test environment for IoT NTN RF testing</w:t>
            </w:r>
          </w:p>
        </w:tc>
        <w:tc>
          <w:tcPr>
            <w:tcW w:w="517" w:type="dxa"/>
          </w:tcPr>
          <w:p w14:paraId="02E84EA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1DEE34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84807B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E5C4175" w14:textId="77777777" w:rsidR="00C94B83" w:rsidRDefault="00C94B83" w:rsidP="00585DDF">
            <w:r>
              <w:rPr>
                <w:sz w:val="16"/>
                <w:szCs w:val="16"/>
              </w:rPr>
              <w:t>R5-241951</w:t>
            </w:r>
          </w:p>
        </w:tc>
        <w:tc>
          <w:tcPr>
            <w:tcW w:w="1597" w:type="dxa"/>
          </w:tcPr>
          <w:p w14:paraId="444800C4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9524230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3C1DCE5" w14:textId="77777777" w:rsidR="00C94B83" w:rsidRDefault="00C94B83" w:rsidP="00585DDF">
            <w:r>
              <w:rPr>
                <w:sz w:val="16"/>
                <w:szCs w:val="16"/>
              </w:rPr>
              <w:t>8.2.2.1.3, 8.2.6.2.1</w:t>
            </w:r>
          </w:p>
        </w:tc>
        <w:tc>
          <w:tcPr>
            <w:tcW w:w="998" w:type="dxa"/>
          </w:tcPr>
          <w:p w14:paraId="3F43EC2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78625DC2" w14:textId="77777777" w:rsidTr="00585DDF">
        <w:tc>
          <w:tcPr>
            <w:tcW w:w="879" w:type="dxa"/>
          </w:tcPr>
          <w:p w14:paraId="38EEF0B2" w14:textId="77777777" w:rsidR="00C94B83" w:rsidRDefault="00C94B83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4194BAC6" w14:textId="77777777" w:rsidR="00C94B83" w:rsidRDefault="00C94B83" w:rsidP="00585DDF">
            <w:r>
              <w:rPr>
                <w:sz w:val="16"/>
                <w:szCs w:val="16"/>
              </w:rPr>
              <w:t>1465</w:t>
            </w:r>
          </w:p>
        </w:tc>
        <w:tc>
          <w:tcPr>
            <w:tcW w:w="517" w:type="dxa"/>
          </w:tcPr>
          <w:p w14:paraId="01CE1D2B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41A8ED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FA6FAF" w14:textId="77777777" w:rsidR="00C94B83" w:rsidRDefault="00C94B83" w:rsidP="00585DDF">
            <w:r>
              <w:rPr>
                <w:sz w:val="16"/>
                <w:szCs w:val="16"/>
              </w:rPr>
              <w:t>Updates to Test environment for eMTC NTN RRM testing</w:t>
            </w:r>
          </w:p>
        </w:tc>
        <w:tc>
          <w:tcPr>
            <w:tcW w:w="517" w:type="dxa"/>
          </w:tcPr>
          <w:p w14:paraId="229B400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F50465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AB67B9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AFE00A" w14:textId="77777777" w:rsidR="00C94B83" w:rsidRDefault="00C94B83" w:rsidP="00585DDF">
            <w:r>
              <w:rPr>
                <w:sz w:val="16"/>
                <w:szCs w:val="16"/>
              </w:rPr>
              <w:t>R5-241952</w:t>
            </w:r>
          </w:p>
        </w:tc>
        <w:tc>
          <w:tcPr>
            <w:tcW w:w="1597" w:type="dxa"/>
          </w:tcPr>
          <w:p w14:paraId="3732C277" w14:textId="77777777" w:rsidR="00C94B83" w:rsidRDefault="00C94B83" w:rsidP="00585DDF">
            <w:r>
              <w:rPr>
                <w:sz w:val="16"/>
                <w:szCs w:val="16"/>
              </w:rPr>
              <w:t>Keysight Technologies UK Ltd, Thales</w:t>
            </w:r>
          </w:p>
        </w:tc>
        <w:tc>
          <w:tcPr>
            <w:tcW w:w="1122" w:type="dxa"/>
          </w:tcPr>
          <w:p w14:paraId="315B191C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EDF24C3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91FB4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BB9C1D9" w14:textId="77777777" w:rsidTr="00585DDF">
        <w:tc>
          <w:tcPr>
            <w:tcW w:w="879" w:type="dxa"/>
          </w:tcPr>
          <w:p w14:paraId="70B3E2CB" w14:textId="77777777" w:rsidR="00C94B83" w:rsidRDefault="00C94B83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401087BF" w14:textId="77777777" w:rsidR="00C94B83" w:rsidRDefault="00C94B83" w:rsidP="00585DDF">
            <w:r>
              <w:rPr>
                <w:sz w:val="16"/>
                <w:szCs w:val="16"/>
              </w:rPr>
              <w:t>1466</w:t>
            </w:r>
          </w:p>
        </w:tc>
        <w:tc>
          <w:tcPr>
            <w:tcW w:w="517" w:type="dxa"/>
          </w:tcPr>
          <w:p w14:paraId="553489EB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9BECE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DCA01B" w14:textId="77777777" w:rsidR="00C94B83" w:rsidRDefault="00C94B83" w:rsidP="00585DDF">
            <w:r>
              <w:rPr>
                <w:sz w:val="16"/>
                <w:szCs w:val="16"/>
              </w:rPr>
              <w:t>Updates to Test environment for NB-IoT NTN RRM testing</w:t>
            </w:r>
          </w:p>
        </w:tc>
        <w:tc>
          <w:tcPr>
            <w:tcW w:w="517" w:type="dxa"/>
          </w:tcPr>
          <w:p w14:paraId="35F6F02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678817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7DCD39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AE1DA7" w14:textId="77777777" w:rsidR="00C94B83" w:rsidRDefault="00C94B83" w:rsidP="00585DDF">
            <w:r>
              <w:rPr>
                <w:sz w:val="16"/>
                <w:szCs w:val="16"/>
              </w:rPr>
              <w:t>R5-242002</w:t>
            </w:r>
          </w:p>
        </w:tc>
        <w:tc>
          <w:tcPr>
            <w:tcW w:w="1597" w:type="dxa"/>
          </w:tcPr>
          <w:p w14:paraId="3BB44252" w14:textId="77777777" w:rsidR="00C94B83" w:rsidRDefault="00C94B83" w:rsidP="00585DDF">
            <w:r>
              <w:rPr>
                <w:sz w:val="16"/>
                <w:szCs w:val="16"/>
              </w:rPr>
              <w:t>Keysight Technologies UK Ltd, Thales</w:t>
            </w:r>
          </w:p>
        </w:tc>
        <w:tc>
          <w:tcPr>
            <w:tcW w:w="1122" w:type="dxa"/>
          </w:tcPr>
          <w:p w14:paraId="0D61158A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6084092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5F0118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7B45334D" w14:textId="77777777" w:rsidTr="00585DDF">
        <w:tc>
          <w:tcPr>
            <w:tcW w:w="879" w:type="dxa"/>
          </w:tcPr>
          <w:p w14:paraId="704E6A49" w14:textId="77777777" w:rsidR="00C94B83" w:rsidRDefault="00C94B83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0B50652A" w14:textId="77777777" w:rsidR="00C94B83" w:rsidRDefault="00C94B83" w:rsidP="00585DDF">
            <w:r>
              <w:rPr>
                <w:sz w:val="16"/>
                <w:szCs w:val="16"/>
              </w:rPr>
              <w:t>1467</w:t>
            </w:r>
          </w:p>
        </w:tc>
        <w:tc>
          <w:tcPr>
            <w:tcW w:w="517" w:type="dxa"/>
          </w:tcPr>
          <w:p w14:paraId="2645AC7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F516A8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73204C" w14:textId="77777777" w:rsidR="00C94B83" w:rsidRDefault="00C94B83" w:rsidP="00585DDF">
            <w:r>
              <w:rPr>
                <w:sz w:val="16"/>
                <w:szCs w:val="16"/>
              </w:rPr>
              <w:t>Common Test environment updates for IoT NTN RF, demod and RRM testing</w:t>
            </w:r>
          </w:p>
        </w:tc>
        <w:tc>
          <w:tcPr>
            <w:tcW w:w="517" w:type="dxa"/>
          </w:tcPr>
          <w:p w14:paraId="1DAAC15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C866F2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522362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84EACE" w14:textId="77777777" w:rsidR="00C94B83" w:rsidRDefault="00C94B83" w:rsidP="00585DDF">
            <w:r>
              <w:rPr>
                <w:sz w:val="16"/>
                <w:szCs w:val="16"/>
              </w:rPr>
              <w:t>R5-241793</w:t>
            </w:r>
          </w:p>
        </w:tc>
        <w:tc>
          <w:tcPr>
            <w:tcW w:w="1597" w:type="dxa"/>
          </w:tcPr>
          <w:p w14:paraId="1230E337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8896A8D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AC99E8E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D486D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23E1DE1" w14:textId="77777777" w:rsidTr="00585DDF">
        <w:tc>
          <w:tcPr>
            <w:tcW w:w="879" w:type="dxa"/>
          </w:tcPr>
          <w:p w14:paraId="28CE0B55" w14:textId="77777777" w:rsidR="00C94B83" w:rsidRDefault="00C94B83" w:rsidP="00585DD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03958730" w14:textId="77777777" w:rsidR="00C94B83" w:rsidRDefault="00C94B83" w:rsidP="00585DDF">
            <w:r>
              <w:rPr>
                <w:sz w:val="16"/>
                <w:szCs w:val="16"/>
              </w:rPr>
              <w:t>1021</w:t>
            </w:r>
          </w:p>
        </w:tc>
        <w:tc>
          <w:tcPr>
            <w:tcW w:w="517" w:type="dxa"/>
          </w:tcPr>
          <w:p w14:paraId="1A6FDE9C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BBB38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E420DB" w14:textId="77777777" w:rsidR="00C94B83" w:rsidRDefault="00C94B83" w:rsidP="00585DDF">
            <w:r>
              <w:rPr>
                <w:sz w:val="16"/>
                <w:szCs w:val="16"/>
              </w:rPr>
              <w:t>Update to R18 IoT NTN test cases applicability</w:t>
            </w:r>
          </w:p>
        </w:tc>
        <w:tc>
          <w:tcPr>
            <w:tcW w:w="517" w:type="dxa"/>
          </w:tcPr>
          <w:p w14:paraId="09CD5C5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5BFC80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1F28940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88326B" w14:textId="77777777" w:rsidR="00C94B83" w:rsidRDefault="00C94B83" w:rsidP="00585DDF">
            <w:r>
              <w:rPr>
                <w:sz w:val="16"/>
                <w:szCs w:val="16"/>
              </w:rPr>
              <w:t>R5-241918</w:t>
            </w:r>
          </w:p>
        </w:tc>
        <w:tc>
          <w:tcPr>
            <w:tcW w:w="1597" w:type="dxa"/>
          </w:tcPr>
          <w:p w14:paraId="4403085D" w14:textId="77777777" w:rsidR="00C94B83" w:rsidRDefault="00C94B83" w:rsidP="00585DDF">
            <w:r>
              <w:rPr>
                <w:sz w:val="16"/>
                <w:szCs w:val="16"/>
              </w:rPr>
              <w:t>CMCC, MediaTek, CAICT, Sporton, Keysight</w:t>
            </w:r>
          </w:p>
        </w:tc>
        <w:tc>
          <w:tcPr>
            <w:tcW w:w="1122" w:type="dxa"/>
          </w:tcPr>
          <w:p w14:paraId="4364BB4A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A71E81E" w14:textId="77777777" w:rsidR="00C94B83" w:rsidRDefault="00C94B83" w:rsidP="00585DDF">
            <w:r>
              <w:rPr>
                <w:sz w:val="16"/>
                <w:szCs w:val="16"/>
              </w:rPr>
              <w:t>4.3, A.4.1, A.4.3, A.4.5</w:t>
            </w:r>
          </w:p>
        </w:tc>
        <w:tc>
          <w:tcPr>
            <w:tcW w:w="998" w:type="dxa"/>
          </w:tcPr>
          <w:p w14:paraId="4EE27F65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8380A75" w14:textId="77777777" w:rsidTr="00585DDF">
        <w:tc>
          <w:tcPr>
            <w:tcW w:w="879" w:type="dxa"/>
          </w:tcPr>
          <w:p w14:paraId="040D38ED" w14:textId="77777777" w:rsidR="00C94B83" w:rsidRDefault="00C94B83" w:rsidP="00585DD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0A4D9D10" w14:textId="77777777" w:rsidR="00C94B83" w:rsidRDefault="00C94B83" w:rsidP="00585DDF">
            <w:r>
              <w:rPr>
                <w:sz w:val="16"/>
                <w:szCs w:val="16"/>
              </w:rPr>
              <w:t>1027</w:t>
            </w:r>
          </w:p>
        </w:tc>
        <w:tc>
          <w:tcPr>
            <w:tcW w:w="517" w:type="dxa"/>
          </w:tcPr>
          <w:p w14:paraId="5E8F34CB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E9429D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AD45F8" w14:textId="77777777" w:rsidR="00C94B83" w:rsidRDefault="00C94B83" w:rsidP="00585DDF">
            <w:r>
              <w:rPr>
                <w:sz w:val="16"/>
                <w:szCs w:val="16"/>
              </w:rPr>
              <w:t>Aligning the applicability for IoT NTN frequency error</w:t>
            </w:r>
          </w:p>
        </w:tc>
        <w:tc>
          <w:tcPr>
            <w:tcW w:w="517" w:type="dxa"/>
          </w:tcPr>
          <w:p w14:paraId="6B62192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6ADF41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803998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26A75D" w14:textId="77777777" w:rsidR="00C94B83" w:rsidRDefault="00C94B83" w:rsidP="00585DDF">
            <w:r>
              <w:rPr>
                <w:sz w:val="16"/>
                <w:szCs w:val="16"/>
              </w:rPr>
              <w:t>R5-241953</w:t>
            </w:r>
          </w:p>
        </w:tc>
        <w:tc>
          <w:tcPr>
            <w:tcW w:w="1597" w:type="dxa"/>
          </w:tcPr>
          <w:p w14:paraId="0EEF7F6B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4F7DD2D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3ECCEC2" w14:textId="77777777" w:rsidR="00C94B83" w:rsidRDefault="00C94B83" w:rsidP="00585DDF"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 w14:paraId="2EC49FED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36.521-4 CR 0014 ; TS/TR ... CR ... </w:t>
            </w:r>
          </w:p>
        </w:tc>
      </w:tr>
      <w:tr w:rsidR="00C94B83" w14:paraId="4BF7994C" w14:textId="77777777" w:rsidTr="00585DDF">
        <w:tc>
          <w:tcPr>
            <w:tcW w:w="879" w:type="dxa"/>
          </w:tcPr>
          <w:p w14:paraId="28F60FA9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2C3821E" w14:textId="77777777" w:rsidR="00C94B83" w:rsidRDefault="00C94B83" w:rsidP="00585DDF">
            <w:r>
              <w:rPr>
                <w:sz w:val="16"/>
                <w:szCs w:val="16"/>
              </w:rPr>
              <w:t>2997</w:t>
            </w:r>
          </w:p>
        </w:tc>
        <w:tc>
          <w:tcPr>
            <w:tcW w:w="517" w:type="dxa"/>
          </w:tcPr>
          <w:p w14:paraId="21636376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EB5FF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CC6243" w14:textId="77777777" w:rsidR="00C94B83" w:rsidRDefault="00C94B83" w:rsidP="00585DDF">
            <w:r>
              <w:rPr>
                <w:sz w:val="16"/>
                <w:szCs w:val="16"/>
              </w:rPr>
              <w:t>Editorial corrections for NB-IoT NTN TA cases and RLM cases</w:t>
            </w:r>
          </w:p>
        </w:tc>
        <w:tc>
          <w:tcPr>
            <w:tcW w:w="517" w:type="dxa"/>
          </w:tcPr>
          <w:p w14:paraId="77E289B7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CA288B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E82281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492B7D" w14:textId="77777777" w:rsidR="00C94B83" w:rsidRDefault="00C94B83" w:rsidP="00585DDF">
            <w:r>
              <w:rPr>
                <w:sz w:val="16"/>
                <w:szCs w:val="16"/>
              </w:rPr>
              <w:t>R5-241794</w:t>
            </w:r>
          </w:p>
        </w:tc>
        <w:tc>
          <w:tcPr>
            <w:tcW w:w="1597" w:type="dxa"/>
          </w:tcPr>
          <w:p w14:paraId="3C161D2C" w14:textId="77777777" w:rsidR="00C94B83" w:rsidRDefault="00C94B83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3769F4C1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6DF6CCC" w14:textId="77777777" w:rsidR="00C94B83" w:rsidRDefault="00C94B83" w:rsidP="00585DDF">
            <w:r>
              <w:rPr>
                <w:sz w:val="16"/>
                <w:szCs w:val="16"/>
              </w:rPr>
              <w:t>13.4.3</w:t>
            </w:r>
          </w:p>
        </w:tc>
        <w:tc>
          <w:tcPr>
            <w:tcW w:w="998" w:type="dxa"/>
          </w:tcPr>
          <w:p w14:paraId="745DC265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75EFD6C" w14:textId="77777777" w:rsidTr="00585DDF">
        <w:tc>
          <w:tcPr>
            <w:tcW w:w="879" w:type="dxa"/>
          </w:tcPr>
          <w:p w14:paraId="74C0D525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24BDD2CC" w14:textId="77777777" w:rsidR="00C94B83" w:rsidRDefault="00C94B83" w:rsidP="00585DDF">
            <w:r>
              <w:rPr>
                <w:sz w:val="16"/>
                <w:szCs w:val="16"/>
              </w:rPr>
              <w:t>2998</w:t>
            </w:r>
          </w:p>
        </w:tc>
        <w:tc>
          <w:tcPr>
            <w:tcW w:w="517" w:type="dxa"/>
          </w:tcPr>
          <w:p w14:paraId="214C946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E536E4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7780A7" w14:textId="77777777" w:rsidR="00C94B83" w:rsidRDefault="00C94B83" w:rsidP="00585DDF">
            <w:r>
              <w:rPr>
                <w:sz w:val="16"/>
                <w:szCs w:val="16"/>
              </w:rPr>
              <w:t>Update NB-IoT NTN UL timing accuracy cases</w:t>
            </w:r>
          </w:p>
        </w:tc>
        <w:tc>
          <w:tcPr>
            <w:tcW w:w="517" w:type="dxa"/>
          </w:tcPr>
          <w:p w14:paraId="008F468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90B9C7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233C4E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7150349" w14:textId="77777777" w:rsidR="00C94B83" w:rsidRDefault="00C94B83" w:rsidP="00585DDF">
            <w:r>
              <w:rPr>
                <w:sz w:val="16"/>
                <w:szCs w:val="16"/>
              </w:rPr>
              <w:t>R5-240024</w:t>
            </w:r>
          </w:p>
        </w:tc>
        <w:tc>
          <w:tcPr>
            <w:tcW w:w="1597" w:type="dxa"/>
          </w:tcPr>
          <w:p w14:paraId="4C2BB5F0" w14:textId="77777777" w:rsidR="00C94B83" w:rsidRDefault="00C94B83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43EF930A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58E8B681" w14:textId="77777777" w:rsidR="00C94B83" w:rsidRDefault="00C94B83" w:rsidP="00585DDF">
            <w:r>
              <w:rPr>
                <w:sz w:val="16"/>
                <w:szCs w:val="16"/>
              </w:rPr>
              <w:t>13.4.1</w:t>
            </w:r>
          </w:p>
        </w:tc>
        <w:tc>
          <w:tcPr>
            <w:tcW w:w="998" w:type="dxa"/>
          </w:tcPr>
          <w:p w14:paraId="72AE64D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61F168DE" w14:textId="77777777" w:rsidTr="00585DDF">
        <w:tc>
          <w:tcPr>
            <w:tcW w:w="879" w:type="dxa"/>
          </w:tcPr>
          <w:p w14:paraId="022CDB00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DDA3C69" w14:textId="77777777" w:rsidR="00C94B83" w:rsidRDefault="00C94B83" w:rsidP="00585DDF">
            <w:r>
              <w:rPr>
                <w:sz w:val="16"/>
                <w:szCs w:val="16"/>
              </w:rPr>
              <w:t>2999</w:t>
            </w:r>
          </w:p>
        </w:tc>
        <w:tc>
          <w:tcPr>
            <w:tcW w:w="517" w:type="dxa"/>
          </w:tcPr>
          <w:p w14:paraId="084C3E79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05668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3AEFDC" w14:textId="77777777" w:rsidR="00C94B83" w:rsidRDefault="00C94B83" w:rsidP="00585DDF">
            <w:r>
              <w:rPr>
                <w:sz w:val="16"/>
                <w:szCs w:val="16"/>
              </w:rPr>
              <w:t>Update NB-IoT NTN UL timing accuracy cases TT in Annex</w:t>
            </w:r>
          </w:p>
        </w:tc>
        <w:tc>
          <w:tcPr>
            <w:tcW w:w="517" w:type="dxa"/>
          </w:tcPr>
          <w:p w14:paraId="621081F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57DA85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B66F3B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A06D53" w14:textId="77777777" w:rsidR="00C94B83" w:rsidRDefault="00C94B83" w:rsidP="00585DDF">
            <w:r>
              <w:rPr>
                <w:sz w:val="16"/>
                <w:szCs w:val="16"/>
              </w:rPr>
              <w:t>R5-240029</w:t>
            </w:r>
          </w:p>
        </w:tc>
        <w:tc>
          <w:tcPr>
            <w:tcW w:w="1597" w:type="dxa"/>
          </w:tcPr>
          <w:p w14:paraId="208EEBAF" w14:textId="77777777" w:rsidR="00C94B83" w:rsidRDefault="00C94B83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25F46CF2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2D04479F" w14:textId="77777777" w:rsidR="00C94B83" w:rsidRDefault="00C94B83" w:rsidP="00585DDF">
            <w:r>
              <w:rPr>
                <w:sz w:val="16"/>
                <w:szCs w:val="16"/>
              </w:rPr>
              <w:t>F.3.2</w:t>
            </w:r>
          </w:p>
        </w:tc>
        <w:tc>
          <w:tcPr>
            <w:tcW w:w="998" w:type="dxa"/>
          </w:tcPr>
          <w:p w14:paraId="183C7216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171227F0" w14:textId="77777777" w:rsidTr="00585DDF">
        <w:tc>
          <w:tcPr>
            <w:tcW w:w="879" w:type="dxa"/>
          </w:tcPr>
          <w:p w14:paraId="0550F34E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D92A4F8" w14:textId="77777777" w:rsidR="00C94B83" w:rsidRDefault="00C94B83" w:rsidP="00585DDF">
            <w:r>
              <w:rPr>
                <w:sz w:val="16"/>
                <w:szCs w:val="16"/>
              </w:rPr>
              <w:t>3003</w:t>
            </w:r>
          </w:p>
        </w:tc>
        <w:tc>
          <w:tcPr>
            <w:tcW w:w="517" w:type="dxa"/>
          </w:tcPr>
          <w:p w14:paraId="4DCF8952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D3F6B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ACA1D9" w14:textId="77777777" w:rsidR="00C94B83" w:rsidRDefault="00C94B83" w:rsidP="00585DDF">
            <w:r>
              <w:rPr>
                <w:sz w:val="16"/>
                <w:szCs w:val="16"/>
              </w:rPr>
              <w:t>Addition and correction to the NTN related abbreviations in 36.521-3</w:t>
            </w:r>
          </w:p>
        </w:tc>
        <w:tc>
          <w:tcPr>
            <w:tcW w:w="517" w:type="dxa"/>
          </w:tcPr>
          <w:p w14:paraId="74C9D3B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CC74DC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7AC2A8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2E7B08B" w14:textId="77777777" w:rsidR="00C94B83" w:rsidRDefault="00C94B83" w:rsidP="00585DDF">
            <w:r>
              <w:rPr>
                <w:sz w:val="16"/>
                <w:szCs w:val="16"/>
              </w:rPr>
              <w:t>R5-242004</w:t>
            </w:r>
          </w:p>
        </w:tc>
        <w:tc>
          <w:tcPr>
            <w:tcW w:w="1597" w:type="dxa"/>
          </w:tcPr>
          <w:p w14:paraId="5D6C8CE0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2865590C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5315FBDF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6C840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8D9814A" w14:textId="77777777" w:rsidTr="00585DDF">
        <w:tc>
          <w:tcPr>
            <w:tcW w:w="879" w:type="dxa"/>
          </w:tcPr>
          <w:p w14:paraId="2E92CD6C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50DF7AA8" w14:textId="77777777" w:rsidR="00C94B83" w:rsidRDefault="00C94B83" w:rsidP="00585DDF">
            <w:r>
              <w:rPr>
                <w:sz w:val="16"/>
                <w:szCs w:val="16"/>
              </w:rPr>
              <w:t>3005</w:t>
            </w:r>
          </w:p>
        </w:tc>
        <w:tc>
          <w:tcPr>
            <w:tcW w:w="517" w:type="dxa"/>
          </w:tcPr>
          <w:p w14:paraId="28715161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4BC19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4F99E5" w14:textId="77777777" w:rsidR="00C94B83" w:rsidRDefault="00C94B83" w:rsidP="00585DDF">
            <w:r>
              <w:rPr>
                <w:sz w:val="16"/>
                <w:szCs w:val="16"/>
              </w:rPr>
              <w:t>Update TT value to message content and test requirement of RA cases</w:t>
            </w:r>
          </w:p>
        </w:tc>
        <w:tc>
          <w:tcPr>
            <w:tcW w:w="517" w:type="dxa"/>
          </w:tcPr>
          <w:p w14:paraId="17CFDBA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2B74DC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A2EDCC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2D9D695" w14:textId="77777777" w:rsidR="00C94B83" w:rsidRDefault="00C94B83" w:rsidP="00585DDF">
            <w:r>
              <w:rPr>
                <w:sz w:val="16"/>
                <w:szCs w:val="16"/>
              </w:rPr>
              <w:t>R5-240211</w:t>
            </w:r>
          </w:p>
        </w:tc>
        <w:tc>
          <w:tcPr>
            <w:tcW w:w="1597" w:type="dxa"/>
          </w:tcPr>
          <w:p w14:paraId="7A09BC63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628D0CE3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58345906" w14:textId="77777777" w:rsidR="00C94B83" w:rsidRDefault="00C94B83" w:rsidP="00585DDF">
            <w:r>
              <w:rPr>
                <w:sz w:val="16"/>
                <w:szCs w:val="16"/>
              </w:rPr>
              <w:t>13.3.2</w:t>
            </w:r>
          </w:p>
        </w:tc>
        <w:tc>
          <w:tcPr>
            <w:tcW w:w="998" w:type="dxa"/>
          </w:tcPr>
          <w:p w14:paraId="6B481EFB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0869F74" w14:textId="77777777" w:rsidTr="00585DDF">
        <w:tc>
          <w:tcPr>
            <w:tcW w:w="879" w:type="dxa"/>
          </w:tcPr>
          <w:p w14:paraId="5B41C255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4C9178A" w14:textId="77777777" w:rsidR="00C94B83" w:rsidRDefault="00C94B83" w:rsidP="00585DDF">
            <w:r>
              <w:rPr>
                <w:sz w:val="16"/>
                <w:szCs w:val="16"/>
              </w:rPr>
              <w:t>3006</w:t>
            </w:r>
          </w:p>
        </w:tc>
        <w:tc>
          <w:tcPr>
            <w:tcW w:w="517" w:type="dxa"/>
          </w:tcPr>
          <w:p w14:paraId="3198C8C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5A2964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F2D1A6" w14:textId="77777777" w:rsidR="00C94B83" w:rsidRDefault="00C94B83" w:rsidP="00585DDF">
            <w:r>
              <w:rPr>
                <w:sz w:val="16"/>
                <w:szCs w:val="16"/>
              </w:rPr>
              <w:t>Editorial removal to editors notes of DCQR cases</w:t>
            </w:r>
          </w:p>
        </w:tc>
        <w:tc>
          <w:tcPr>
            <w:tcW w:w="517" w:type="dxa"/>
          </w:tcPr>
          <w:p w14:paraId="7C618B7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3157D6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1037859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D2CAC5F" w14:textId="77777777" w:rsidR="00C94B83" w:rsidRDefault="00C94B83" w:rsidP="00585DDF">
            <w:r>
              <w:rPr>
                <w:sz w:val="16"/>
                <w:szCs w:val="16"/>
              </w:rPr>
              <w:t>R5-241795</w:t>
            </w:r>
          </w:p>
        </w:tc>
        <w:tc>
          <w:tcPr>
            <w:tcW w:w="1597" w:type="dxa"/>
          </w:tcPr>
          <w:p w14:paraId="45DDA1A3" w14:textId="77777777" w:rsidR="00C94B83" w:rsidRDefault="00C94B83" w:rsidP="00585DDF">
            <w:r>
              <w:rPr>
                <w:sz w:val="16"/>
                <w:szCs w:val="16"/>
              </w:rPr>
              <w:t>MediaTek (Hefei) Inc., Rohde &amp; Schwarz</w:t>
            </w:r>
          </w:p>
        </w:tc>
        <w:tc>
          <w:tcPr>
            <w:tcW w:w="1122" w:type="dxa"/>
          </w:tcPr>
          <w:p w14:paraId="628EBDFC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91B493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D550B9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2DAD22E8" w14:textId="77777777" w:rsidTr="00585DDF">
        <w:tc>
          <w:tcPr>
            <w:tcW w:w="879" w:type="dxa"/>
          </w:tcPr>
          <w:p w14:paraId="479FDB3D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5AAA928B" w14:textId="77777777" w:rsidR="00C94B83" w:rsidRDefault="00C94B83" w:rsidP="00585DDF">
            <w:r>
              <w:rPr>
                <w:sz w:val="16"/>
                <w:szCs w:val="16"/>
              </w:rPr>
              <w:t>3008</w:t>
            </w:r>
          </w:p>
        </w:tc>
        <w:tc>
          <w:tcPr>
            <w:tcW w:w="517" w:type="dxa"/>
          </w:tcPr>
          <w:p w14:paraId="5CC4CC90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E8AA0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CE74E0" w14:textId="77777777" w:rsidR="00C94B83" w:rsidRDefault="00C94B83" w:rsidP="00585DDF">
            <w:r>
              <w:rPr>
                <w:sz w:val="16"/>
                <w:szCs w:val="16"/>
              </w:rPr>
              <w:t>Update cell specific parameters for NB-IoT NTN RA test cases</w:t>
            </w:r>
          </w:p>
        </w:tc>
        <w:tc>
          <w:tcPr>
            <w:tcW w:w="517" w:type="dxa"/>
          </w:tcPr>
          <w:p w14:paraId="47669C07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7C8CB0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32E151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EC6622" w14:textId="77777777" w:rsidR="00C94B83" w:rsidRDefault="00C94B83" w:rsidP="00585DDF">
            <w:r>
              <w:rPr>
                <w:sz w:val="16"/>
                <w:szCs w:val="16"/>
              </w:rPr>
              <w:t>R5-240219</w:t>
            </w:r>
          </w:p>
        </w:tc>
        <w:tc>
          <w:tcPr>
            <w:tcW w:w="1597" w:type="dxa"/>
          </w:tcPr>
          <w:p w14:paraId="4D16D81A" w14:textId="77777777" w:rsidR="00C94B83" w:rsidRDefault="00C94B83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006D4EAB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C6F94D7" w14:textId="77777777" w:rsidR="00C94B83" w:rsidRDefault="00C94B83" w:rsidP="00585DDF">
            <w:r>
              <w:rPr>
                <w:sz w:val="16"/>
                <w:szCs w:val="16"/>
              </w:rPr>
              <w:t>13.3.2</w:t>
            </w:r>
          </w:p>
        </w:tc>
        <w:tc>
          <w:tcPr>
            <w:tcW w:w="998" w:type="dxa"/>
          </w:tcPr>
          <w:p w14:paraId="5FADE81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FDA646B" w14:textId="77777777" w:rsidTr="00585DDF">
        <w:tc>
          <w:tcPr>
            <w:tcW w:w="879" w:type="dxa"/>
          </w:tcPr>
          <w:p w14:paraId="6620D760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14F36774" w14:textId="77777777" w:rsidR="00C94B83" w:rsidRDefault="00C94B83" w:rsidP="00585DDF">
            <w:r>
              <w:rPr>
                <w:sz w:val="16"/>
                <w:szCs w:val="16"/>
              </w:rPr>
              <w:t>3009</w:t>
            </w:r>
          </w:p>
        </w:tc>
        <w:tc>
          <w:tcPr>
            <w:tcW w:w="517" w:type="dxa"/>
          </w:tcPr>
          <w:p w14:paraId="58D47DF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F26398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E3B4C1" w14:textId="77777777" w:rsidR="00C94B83" w:rsidRDefault="00C94B83" w:rsidP="00585DDF">
            <w:r>
              <w:rPr>
                <w:sz w:val="16"/>
                <w:szCs w:val="16"/>
              </w:rPr>
              <w:t>NTN NB-IoT - Message exception correction in RRM test case 13.1.1.2</w:t>
            </w:r>
          </w:p>
        </w:tc>
        <w:tc>
          <w:tcPr>
            <w:tcW w:w="517" w:type="dxa"/>
          </w:tcPr>
          <w:p w14:paraId="0D9A37B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592F97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8839D3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C32BCB7" w14:textId="77777777" w:rsidR="00C94B83" w:rsidRDefault="00C94B83" w:rsidP="00585DDF">
            <w:r>
              <w:rPr>
                <w:sz w:val="16"/>
                <w:szCs w:val="16"/>
              </w:rPr>
              <w:t>R5-240615</w:t>
            </w:r>
          </w:p>
        </w:tc>
        <w:tc>
          <w:tcPr>
            <w:tcW w:w="1597" w:type="dxa"/>
          </w:tcPr>
          <w:p w14:paraId="217E96BE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069BDD5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3A460CE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22A32B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2D69FA2" w14:textId="77777777" w:rsidTr="00585DDF">
        <w:tc>
          <w:tcPr>
            <w:tcW w:w="879" w:type="dxa"/>
          </w:tcPr>
          <w:p w14:paraId="484B0E66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2743B5F" w14:textId="77777777" w:rsidR="00C94B83" w:rsidRDefault="00C94B83" w:rsidP="00585DDF">
            <w:r>
              <w:rPr>
                <w:sz w:val="16"/>
                <w:szCs w:val="16"/>
              </w:rPr>
              <w:t>3010</w:t>
            </w:r>
          </w:p>
        </w:tc>
        <w:tc>
          <w:tcPr>
            <w:tcW w:w="517" w:type="dxa"/>
          </w:tcPr>
          <w:p w14:paraId="40165699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04F012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7AADC5" w14:textId="77777777" w:rsidR="00C94B83" w:rsidRDefault="00C94B83" w:rsidP="00585DDF">
            <w:r>
              <w:rPr>
                <w:sz w:val="16"/>
                <w:szCs w:val="16"/>
              </w:rPr>
              <w:t>Editorial update for UE timing advance for satellite access TC 13.4.2.2</w:t>
            </w:r>
          </w:p>
        </w:tc>
        <w:tc>
          <w:tcPr>
            <w:tcW w:w="517" w:type="dxa"/>
          </w:tcPr>
          <w:p w14:paraId="4969202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02695A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49099F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6F13F0" w14:textId="77777777" w:rsidR="00C94B83" w:rsidRDefault="00C94B83" w:rsidP="00585DDF">
            <w:r>
              <w:rPr>
                <w:sz w:val="16"/>
                <w:szCs w:val="16"/>
              </w:rPr>
              <w:t>R5-240922</w:t>
            </w:r>
          </w:p>
        </w:tc>
        <w:tc>
          <w:tcPr>
            <w:tcW w:w="1597" w:type="dxa"/>
          </w:tcPr>
          <w:p w14:paraId="025CA00E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674DF9A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3CB2D85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2321DB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D41FC05" w14:textId="77777777" w:rsidTr="00585DDF">
        <w:tc>
          <w:tcPr>
            <w:tcW w:w="879" w:type="dxa"/>
          </w:tcPr>
          <w:p w14:paraId="3EB6D1DC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69DADC2" w14:textId="77777777" w:rsidR="00C94B83" w:rsidRDefault="00C94B83" w:rsidP="00585DDF">
            <w:r>
              <w:rPr>
                <w:sz w:val="16"/>
                <w:szCs w:val="16"/>
              </w:rPr>
              <w:t>3011</w:t>
            </w:r>
          </w:p>
        </w:tc>
        <w:tc>
          <w:tcPr>
            <w:tcW w:w="517" w:type="dxa"/>
          </w:tcPr>
          <w:p w14:paraId="6A1F8DDE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9265C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582F62" w14:textId="77777777" w:rsidR="00C94B83" w:rsidRDefault="00C94B83" w:rsidP="00585DDF">
            <w:r>
              <w:rPr>
                <w:sz w:val="16"/>
                <w:szCs w:val="16"/>
              </w:rPr>
              <w:t>Correction to UE timing advance for satellite access TC 13.4.2.1</w:t>
            </w:r>
          </w:p>
        </w:tc>
        <w:tc>
          <w:tcPr>
            <w:tcW w:w="517" w:type="dxa"/>
          </w:tcPr>
          <w:p w14:paraId="201E882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596FC5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821B63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58AADC" w14:textId="77777777" w:rsidR="00C94B83" w:rsidRDefault="00C94B83" w:rsidP="00585DDF">
            <w:r>
              <w:rPr>
                <w:sz w:val="16"/>
                <w:szCs w:val="16"/>
              </w:rPr>
              <w:t>R5-242003</w:t>
            </w:r>
          </w:p>
        </w:tc>
        <w:tc>
          <w:tcPr>
            <w:tcW w:w="1597" w:type="dxa"/>
          </w:tcPr>
          <w:p w14:paraId="049F80F5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622F1F8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35A9B56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A1D3A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77AF327" w14:textId="77777777" w:rsidTr="00585DDF">
        <w:tc>
          <w:tcPr>
            <w:tcW w:w="879" w:type="dxa"/>
          </w:tcPr>
          <w:p w14:paraId="276E2ECC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49061FED" w14:textId="77777777" w:rsidR="00C94B83" w:rsidRDefault="00C94B83" w:rsidP="00585DDF">
            <w:r>
              <w:rPr>
                <w:sz w:val="16"/>
                <w:szCs w:val="16"/>
              </w:rPr>
              <w:t>3012</w:t>
            </w:r>
          </w:p>
        </w:tc>
        <w:tc>
          <w:tcPr>
            <w:tcW w:w="517" w:type="dxa"/>
          </w:tcPr>
          <w:p w14:paraId="0B039C7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95709F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0E47E0" w14:textId="77777777" w:rsidR="00C94B83" w:rsidRDefault="00C94B83" w:rsidP="00585DDF">
            <w:r>
              <w:rPr>
                <w:sz w:val="16"/>
                <w:szCs w:val="16"/>
              </w:rPr>
              <w:t>Core Spec alignment for s-IntraSearchP IE for Re-selection NB-IOT NTN RRM TCs</w:t>
            </w:r>
          </w:p>
        </w:tc>
        <w:tc>
          <w:tcPr>
            <w:tcW w:w="517" w:type="dxa"/>
          </w:tcPr>
          <w:p w14:paraId="02E8142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58C880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51084D0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C3CD6B" w14:textId="77777777" w:rsidR="00C94B83" w:rsidRDefault="00C94B83" w:rsidP="00585DDF">
            <w:r>
              <w:rPr>
                <w:sz w:val="16"/>
                <w:szCs w:val="16"/>
              </w:rPr>
              <w:t>R5-241244</w:t>
            </w:r>
          </w:p>
        </w:tc>
        <w:tc>
          <w:tcPr>
            <w:tcW w:w="1597" w:type="dxa"/>
          </w:tcPr>
          <w:p w14:paraId="33AC6201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7389BEC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51C2AB96" w14:textId="77777777" w:rsidR="00C94B83" w:rsidRDefault="00C94B83" w:rsidP="00585DDF">
            <w:r>
              <w:rPr>
                <w:sz w:val="16"/>
                <w:szCs w:val="16"/>
              </w:rPr>
              <w:t>13.1.1</w:t>
            </w:r>
          </w:p>
        </w:tc>
        <w:tc>
          <w:tcPr>
            <w:tcW w:w="998" w:type="dxa"/>
          </w:tcPr>
          <w:p w14:paraId="343D874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734C33C" w14:textId="77777777" w:rsidTr="00585DDF">
        <w:tc>
          <w:tcPr>
            <w:tcW w:w="879" w:type="dxa"/>
          </w:tcPr>
          <w:p w14:paraId="02CEE288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55D53A32" w14:textId="77777777" w:rsidR="00C94B83" w:rsidRDefault="00C94B83" w:rsidP="00585DDF">
            <w:r>
              <w:rPr>
                <w:sz w:val="16"/>
                <w:szCs w:val="16"/>
              </w:rPr>
              <w:t>3013</w:t>
            </w:r>
          </w:p>
        </w:tc>
        <w:tc>
          <w:tcPr>
            <w:tcW w:w="517" w:type="dxa"/>
          </w:tcPr>
          <w:p w14:paraId="7026723F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F9C2D1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B37D01" w14:textId="77777777" w:rsidR="00C94B83" w:rsidRDefault="00C94B83" w:rsidP="00585DDF">
            <w:r>
              <w:rPr>
                <w:sz w:val="16"/>
                <w:szCs w:val="16"/>
              </w:rPr>
              <w:t>Re-Addition of omitted change for RRM test case 13.1.1.2</w:t>
            </w:r>
          </w:p>
        </w:tc>
        <w:tc>
          <w:tcPr>
            <w:tcW w:w="517" w:type="dxa"/>
          </w:tcPr>
          <w:p w14:paraId="1DCF683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DE633F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6922A20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66D6FA" w14:textId="77777777" w:rsidR="00C94B83" w:rsidRDefault="00C94B83" w:rsidP="00585DDF">
            <w:r>
              <w:rPr>
                <w:sz w:val="16"/>
                <w:szCs w:val="16"/>
              </w:rPr>
              <w:t>R5-241245</w:t>
            </w:r>
          </w:p>
        </w:tc>
        <w:tc>
          <w:tcPr>
            <w:tcW w:w="1597" w:type="dxa"/>
          </w:tcPr>
          <w:p w14:paraId="34522E5B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FC92483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28A8C0E" w14:textId="77777777" w:rsidR="00C94B83" w:rsidRDefault="00C94B83" w:rsidP="00585DDF">
            <w:r>
              <w:rPr>
                <w:sz w:val="16"/>
                <w:szCs w:val="16"/>
              </w:rPr>
              <w:t>13.1.1</w:t>
            </w:r>
          </w:p>
        </w:tc>
        <w:tc>
          <w:tcPr>
            <w:tcW w:w="998" w:type="dxa"/>
          </w:tcPr>
          <w:p w14:paraId="482BE67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104B74DC" w14:textId="77777777" w:rsidTr="00585DDF">
        <w:tc>
          <w:tcPr>
            <w:tcW w:w="879" w:type="dxa"/>
          </w:tcPr>
          <w:p w14:paraId="1E32BF7F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1BE937CA" w14:textId="77777777" w:rsidR="00C94B83" w:rsidRDefault="00C94B83" w:rsidP="00585DDF">
            <w:r>
              <w:rPr>
                <w:sz w:val="16"/>
                <w:szCs w:val="16"/>
              </w:rPr>
              <w:t>3014</w:t>
            </w:r>
          </w:p>
        </w:tc>
        <w:tc>
          <w:tcPr>
            <w:tcW w:w="517" w:type="dxa"/>
          </w:tcPr>
          <w:p w14:paraId="5D0E1341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057A6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35C0CB" w14:textId="77777777" w:rsidR="00C94B83" w:rsidRDefault="00C94B83" w:rsidP="00585DDF">
            <w:r>
              <w:rPr>
                <w:sz w:val="16"/>
                <w:szCs w:val="16"/>
              </w:rPr>
              <w:t>Editorial corrections to NB-IOT NTN RRM Reselection test cases</w:t>
            </w:r>
          </w:p>
        </w:tc>
        <w:tc>
          <w:tcPr>
            <w:tcW w:w="517" w:type="dxa"/>
          </w:tcPr>
          <w:p w14:paraId="423223D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9676C8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F57918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779F38" w14:textId="77777777" w:rsidR="00C94B83" w:rsidRDefault="00C94B83" w:rsidP="00585DDF">
            <w:r>
              <w:rPr>
                <w:sz w:val="16"/>
                <w:szCs w:val="16"/>
              </w:rPr>
              <w:t>R5-241246</w:t>
            </w:r>
          </w:p>
        </w:tc>
        <w:tc>
          <w:tcPr>
            <w:tcW w:w="1597" w:type="dxa"/>
          </w:tcPr>
          <w:p w14:paraId="31240EBF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F568256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4D30BFC" w14:textId="77777777" w:rsidR="00C94B83" w:rsidRDefault="00C94B83" w:rsidP="00585DDF">
            <w:r>
              <w:rPr>
                <w:sz w:val="16"/>
                <w:szCs w:val="16"/>
              </w:rPr>
              <w:t>13.1.1</w:t>
            </w:r>
          </w:p>
        </w:tc>
        <w:tc>
          <w:tcPr>
            <w:tcW w:w="998" w:type="dxa"/>
          </w:tcPr>
          <w:p w14:paraId="6F7FAE3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12DFEB23" w14:textId="77777777" w:rsidTr="00585DDF">
        <w:tc>
          <w:tcPr>
            <w:tcW w:w="879" w:type="dxa"/>
          </w:tcPr>
          <w:p w14:paraId="39CEDF95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506431CB" w14:textId="77777777" w:rsidR="00C94B83" w:rsidRDefault="00C94B83" w:rsidP="00585DDF">
            <w:r>
              <w:rPr>
                <w:sz w:val="16"/>
                <w:szCs w:val="16"/>
              </w:rPr>
              <w:t>3015</w:t>
            </w:r>
          </w:p>
        </w:tc>
        <w:tc>
          <w:tcPr>
            <w:tcW w:w="517" w:type="dxa"/>
          </w:tcPr>
          <w:p w14:paraId="2ED70A58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B4A46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1362AC" w14:textId="77777777" w:rsidR="00C94B83" w:rsidRDefault="00C94B83" w:rsidP="00585DDF">
            <w:r>
              <w:rPr>
                <w:sz w:val="16"/>
                <w:szCs w:val="16"/>
              </w:rPr>
              <w:t>Editorial corrections to NB-IOT NTN RRM TCs</w:t>
            </w:r>
          </w:p>
        </w:tc>
        <w:tc>
          <w:tcPr>
            <w:tcW w:w="517" w:type="dxa"/>
          </w:tcPr>
          <w:p w14:paraId="35BD523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084A92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821922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F127E7" w14:textId="77777777" w:rsidR="00C94B83" w:rsidRDefault="00C94B83" w:rsidP="00585DDF">
            <w:r>
              <w:rPr>
                <w:sz w:val="16"/>
                <w:szCs w:val="16"/>
              </w:rPr>
              <w:t>R5-241796</w:t>
            </w:r>
          </w:p>
        </w:tc>
        <w:tc>
          <w:tcPr>
            <w:tcW w:w="1597" w:type="dxa"/>
          </w:tcPr>
          <w:p w14:paraId="2094B02C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3374701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AAB9B9F" w14:textId="77777777" w:rsidR="00C94B83" w:rsidRDefault="00C94B83" w:rsidP="00585DDF">
            <w:r>
              <w:rPr>
                <w:sz w:val="16"/>
                <w:szCs w:val="16"/>
              </w:rPr>
              <w:t>13.1.1, 13.3.1, 13.3.2</w:t>
            </w:r>
          </w:p>
        </w:tc>
        <w:tc>
          <w:tcPr>
            <w:tcW w:w="998" w:type="dxa"/>
          </w:tcPr>
          <w:p w14:paraId="247E0DB0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8D77177" w14:textId="77777777" w:rsidTr="00585DDF">
        <w:tc>
          <w:tcPr>
            <w:tcW w:w="879" w:type="dxa"/>
          </w:tcPr>
          <w:p w14:paraId="334C5B28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1351E546" w14:textId="77777777" w:rsidR="00C94B83" w:rsidRDefault="00C94B83" w:rsidP="00585DDF">
            <w:r>
              <w:rPr>
                <w:sz w:val="16"/>
                <w:szCs w:val="16"/>
              </w:rPr>
              <w:t>3016</w:t>
            </w:r>
          </w:p>
        </w:tc>
        <w:tc>
          <w:tcPr>
            <w:tcW w:w="517" w:type="dxa"/>
          </w:tcPr>
          <w:p w14:paraId="47D57CC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21C486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7D32C6" w14:textId="77777777" w:rsidR="00C94B83" w:rsidRDefault="00C94B83" w:rsidP="00585DDF">
            <w:r>
              <w:rPr>
                <w:sz w:val="16"/>
                <w:szCs w:val="16"/>
              </w:rPr>
              <w:t>Core Spec alignment for RRM NB-IOT NTN test cases</w:t>
            </w:r>
          </w:p>
        </w:tc>
        <w:tc>
          <w:tcPr>
            <w:tcW w:w="517" w:type="dxa"/>
          </w:tcPr>
          <w:p w14:paraId="2411DDE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7B9AA6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CE8AC12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51DF93E" w14:textId="77777777" w:rsidR="00C94B83" w:rsidRDefault="00C94B83" w:rsidP="00585DDF">
            <w:r>
              <w:rPr>
                <w:sz w:val="16"/>
                <w:szCs w:val="16"/>
              </w:rPr>
              <w:t>R5-241248</w:t>
            </w:r>
          </w:p>
        </w:tc>
        <w:tc>
          <w:tcPr>
            <w:tcW w:w="1597" w:type="dxa"/>
          </w:tcPr>
          <w:p w14:paraId="79EF9D08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868301E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500AE49C" w14:textId="77777777" w:rsidR="00C94B83" w:rsidRDefault="00C94B83" w:rsidP="00585DDF">
            <w:r>
              <w:rPr>
                <w:sz w:val="16"/>
                <w:szCs w:val="16"/>
              </w:rPr>
              <w:t>13</w:t>
            </w:r>
          </w:p>
        </w:tc>
        <w:tc>
          <w:tcPr>
            <w:tcW w:w="998" w:type="dxa"/>
          </w:tcPr>
          <w:p w14:paraId="4CF11C4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65B6667" w14:textId="77777777" w:rsidTr="00585DDF">
        <w:tc>
          <w:tcPr>
            <w:tcW w:w="879" w:type="dxa"/>
          </w:tcPr>
          <w:p w14:paraId="5C28C49C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230B8178" w14:textId="77777777" w:rsidR="00C94B83" w:rsidRDefault="00C94B83" w:rsidP="00585DDF">
            <w:r>
              <w:rPr>
                <w:sz w:val="16"/>
                <w:szCs w:val="16"/>
              </w:rPr>
              <w:t>3018</w:t>
            </w:r>
          </w:p>
        </w:tc>
        <w:tc>
          <w:tcPr>
            <w:tcW w:w="517" w:type="dxa"/>
          </w:tcPr>
          <w:p w14:paraId="0B72A88C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B8AF11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20FF75" w14:textId="77777777" w:rsidR="00C94B83" w:rsidRDefault="00C94B83" w:rsidP="00585DDF">
            <w:r>
              <w:rPr>
                <w:sz w:val="16"/>
                <w:szCs w:val="16"/>
              </w:rPr>
              <w:t>Core Spec alignment for RRM NB-IOT NTN UL Timing test cases</w:t>
            </w:r>
          </w:p>
        </w:tc>
        <w:tc>
          <w:tcPr>
            <w:tcW w:w="517" w:type="dxa"/>
          </w:tcPr>
          <w:p w14:paraId="3CF5150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33979D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34C2A1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F890B3" w14:textId="77777777" w:rsidR="00C94B83" w:rsidRDefault="00C94B83" w:rsidP="00585DDF">
            <w:r>
              <w:rPr>
                <w:sz w:val="16"/>
                <w:szCs w:val="16"/>
              </w:rPr>
              <w:t>R5-241250</w:t>
            </w:r>
          </w:p>
        </w:tc>
        <w:tc>
          <w:tcPr>
            <w:tcW w:w="1597" w:type="dxa"/>
          </w:tcPr>
          <w:p w14:paraId="79D3E7A9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16B26EB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6C0EE33" w14:textId="77777777" w:rsidR="00C94B83" w:rsidRDefault="00C94B83" w:rsidP="00585DDF">
            <w:r>
              <w:rPr>
                <w:sz w:val="16"/>
                <w:szCs w:val="16"/>
              </w:rPr>
              <w:t>13.4</w:t>
            </w:r>
          </w:p>
        </w:tc>
        <w:tc>
          <w:tcPr>
            <w:tcW w:w="998" w:type="dxa"/>
          </w:tcPr>
          <w:p w14:paraId="027ED26E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8D01743" w14:textId="77777777" w:rsidTr="00585DDF">
        <w:tc>
          <w:tcPr>
            <w:tcW w:w="879" w:type="dxa"/>
          </w:tcPr>
          <w:p w14:paraId="0B747037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D019C97" w14:textId="77777777" w:rsidR="00C94B83" w:rsidRDefault="00C94B83" w:rsidP="00585DDF">
            <w:r>
              <w:rPr>
                <w:sz w:val="16"/>
                <w:szCs w:val="16"/>
              </w:rPr>
              <w:t>3019</w:t>
            </w:r>
          </w:p>
        </w:tc>
        <w:tc>
          <w:tcPr>
            <w:tcW w:w="517" w:type="dxa"/>
          </w:tcPr>
          <w:p w14:paraId="11E0FF96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B9CFD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676DB5" w14:textId="77777777" w:rsidR="00C94B83" w:rsidRDefault="00C94B83" w:rsidP="00585DDF">
            <w:r>
              <w:rPr>
                <w:sz w:val="16"/>
                <w:szCs w:val="16"/>
              </w:rPr>
              <w:t>Channel quality reporting updates</w:t>
            </w:r>
          </w:p>
        </w:tc>
        <w:tc>
          <w:tcPr>
            <w:tcW w:w="517" w:type="dxa"/>
          </w:tcPr>
          <w:p w14:paraId="18E8834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023D46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FF57C8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B6EF34" w14:textId="77777777" w:rsidR="00C94B83" w:rsidRDefault="00C94B83" w:rsidP="00585DDF">
            <w:r>
              <w:rPr>
                <w:sz w:val="16"/>
                <w:szCs w:val="16"/>
              </w:rPr>
              <w:t>R5-241385</w:t>
            </w:r>
          </w:p>
        </w:tc>
        <w:tc>
          <w:tcPr>
            <w:tcW w:w="1597" w:type="dxa"/>
          </w:tcPr>
          <w:p w14:paraId="20038585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225FACF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613B99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C34F8F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2A67BFF8" w14:textId="77777777" w:rsidTr="00585DDF">
        <w:tc>
          <w:tcPr>
            <w:tcW w:w="879" w:type="dxa"/>
          </w:tcPr>
          <w:p w14:paraId="721937FC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4C85A5CC" w14:textId="77777777" w:rsidR="00C94B83" w:rsidRDefault="00C94B83" w:rsidP="00585DDF">
            <w:r>
              <w:rPr>
                <w:sz w:val="16"/>
                <w:szCs w:val="16"/>
              </w:rPr>
              <w:t>3020</w:t>
            </w:r>
          </w:p>
        </w:tc>
        <w:tc>
          <w:tcPr>
            <w:tcW w:w="517" w:type="dxa"/>
          </w:tcPr>
          <w:p w14:paraId="3E3668A3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5913C6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58759D" w14:textId="77777777" w:rsidR="00C94B83" w:rsidRDefault="00C94B83" w:rsidP="00585DDF">
            <w:r>
              <w:rPr>
                <w:sz w:val="16"/>
                <w:szCs w:val="16"/>
              </w:rPr>
              <w:t>Radio Link Monitoring updates</w:t>
            </w:r>
          </w:p>
        </w:tc>
        <w:tc>
          <w:tcPr>
            <w:tcW w:w="517" w:type="dxa"/>
          </w:tcPr>
          <w:p w14:paraId="08A4C3F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FF33A6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06D3B5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8BA412" w14:textId="77777777" w:rsidR="00C94B83" w:rsidRDefault="00C94B83" w:rsidP="00585DDF">
            <w:r>
              <w:rPr>
                <w:sz w:val="16"/>
                <w:szCs w:val="16"/>
              </w:rPr>
              <w:t>R5-241386</w:t>
            </w:r>
          </w:p>
        </w:tc>
        <w:tc>
          <w:tcPr>
            <w:tcW w:w="1597" w:type="dxa"/>
          </w:tcPr>
          <w:p w14:paraId="5D222A58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2BF49B7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F7B997D" w14:textId="77777777" w:rsidR="00C94B83" w:rsidRDefault="00C94B83" w:rsidP="00585DDF">
            <w:r>
              <w:rPr>
                <w:sz w:val="16"/>
                <w:szCs w:val="16"/>
              </w:rPr>
              <w:t>13.4.3.1.3, 13.4.3.2.3, 13.4.3.3.3, 13.4.3.4</w:t>
            </w:r>
          </w:p>
        </w:tc>
        <w:tc>
          <w:tcPr>
            <w:tcW w:w="998" w:type="dxa"/>
          </w:tcPr>
          <w:p w14:paraId="43BC507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 w:rsidR="00C94B83" w14:paraId="6F528BDA" w14:textId="77777777" w:rsidTr="00585DDF">
        <w:tc>
          <w:tcPr>
            <w:tcW w:w="879" w:type="dxa"/>
          </w:tcPr>
          <w:p w14:paraId="693C65A8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4D14D2B2" w14:textId="77777777" w:rsidR="00C94B83" w:rsidRDefault="00C94B83" w:rsidP="00585DDF">
            <w:r>
              <w:rPr>
                <w:sz w:val="16"/>
                <w:szCs w:val="16"/>
              </w:rPr>
              <w:t>3021</w:t>
            </w:r>
          </w:p>
        </w:tc>
        <w:tc>
          <w:tcPr>
            <w:tcW w:w="517" w:type="dxa"/>
          </w:tcPr>
          <w:p w14:paraId="32E3C963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B1A2D2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C0338C" w14:textId="77777777" w:rsidR="00C94B83" w:rsidRDefault="00C94B83" w:rsidP="00585DDF">
            <w:r>
              <w:rPr>
                <w:sz w:val="16"/>
                <w:szCs w:val="16"/>
              </w:rPr>
              <w:t>Annex A.3 update</w:t>
            </w:r>
          </w:p>
        </w:tc>
        <w:tc>
          <w:tcPr>
            <w:tcW w:w="517" w:type="dxa"/>
          </w:tcPr>
          <w:p w14:paraId="7C8652D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2582F6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21DE45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FCCE62C" w14:textId="77777777" w:rsidR="00C94B83" w:rsidRDefault="00C94B83" w:rsidP="00585DDF">
            <w:r>
              <w:rPr>
                <w:sz w:val="16"/>
                <w:szCs w:val="16"/>
              </w:rPr>
              <w:t>R5-241676</w:t>
            </w:r>
          </w:p>
        </w:tc>
        <w:tc>
          <w:tcPr>
            <w:tcW w:w="1597" w:type="dxa"/>
          </w:tcPr>
          <w:p w14:paraId="62A6EB4B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89D76C3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BE1DA8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883B29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775A46AA" w14:textId="77777777" w:rsidTr="00585DDF">
        <w:tc>
          <w:tcPr>
            <w:tcW w:w="879" w:type="dxa"/>
          </w:tcPr>
          <w:p w14:paraId="4CCC230E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4E69A97A" w14:textId="77777777" w:rsidR="00C94B83" w:rsidRDefault="00C94B83" w:rsidP="00585DDF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46977B8C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6B759D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8BD404" w14:textId="77777777" w:rsidR="00C94B83" w:rsidRDefault="00C94B83" w:rsidP="00585DDF">
            <w:r>
              <w:rPr>
                <w:sz w:val="16"/>
                <w:szCs w:val="16"/>
              </w:rPr>
              <w:t>Editorial correction to the wrong table number in 36.521-4 annex C</w:t>
            </w:r>
          </w:p>
        </w:tc>
        <w:tc>
          <w:tcPr>
            <w:tcW w:w="517" w:type="dxa"/>
          </w:tcPr>
          <w:p w14:paraId="6C5157F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A8BFFB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FD9BB00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E7DF65" w14:textId="77777777" w:rsidR="00C94B83" w:rsidRDefault="00C94B83" w:rsidP="00585DDF">
            <w:r>
              <w:rPr>
                <w:sz w:val="16"/>
                <w:szCs w:val="16"/>
              </w:rPr>
              <w:t>R5-241797</w:t>
            </w:r>
          </w:p>
        </w:tc>
        <w:tc>
          <w:tcPr>
            <w:tcW w:w="1597" w:type="dxa"/>
          </w:tcPr>
          <w:p w14:paraId="7071EAD9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5D4B79C5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338B6CF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E0C10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15E4CE7A" w14:textId="77777777" w:rsidTr="00585DDF">
        <w:tc>
          <w:tcPr>
            <w:tcW w:w="879" w:type="dxa"/>
          </w:tcPr>
          <w:p w14:paraId="5D55E423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431E00A3" w14:textId="77777777" w:rsidR="00C94B83" w:rsidRDefault="00C94B83" w:rsidP="00585DDF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710B3299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A0F91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7FC0CB" w14:textId="77777777" w:rsidR="00C94B83" w:rsidRDefault="00C94B83" w:rsidP="00585DDF">
            <w:r>
              <w:rPr>
                <w:sz w:val="16"/>
                <w:szCs w:val="16"/>
              </w:rPr>
              <w:t>Update of Annex F Measurement Uncertainties in TS 36.521-4</w:t>
            </w:r>
          </w:p>
        </w:tc>
        <w:tc>
          <w:tcPr>
            <w:tcW w:w="517" w:type="dxa"/>
          </w:tcPr>
          <w:p w14:paraId="0F13E76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A0B149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4BDFBB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6E45D1" w14:textId="77777777" w:rsidR="00C94B83" w:rsidRDefault="00C94B83" w:rsidP="00585DDF">
            <w:r>
              <w:rPr>
                <w:sz w:val="16"/>
                <w:szCs w:val="16"/>
              </w:rPr>
              <w:t>R5-241798</w:t>
            </w:r>
          </w:p>
        </w:tc>
        <w:tc>
          <w:tcPr>
            <w:tcW w:w="1597" w:type="dxa"/>
          </w:tcPr>
          <w:p w14:paraId="1C792E88" w14:textId="77777777" w:rsidR="00C94B83" w:rsidRDefault="00C94B83" w:rsidP="00585DDF">
            <w:r>
              <w:rPr>
                <w:sz w:val="16"/>
                <w:szCs w:val="16"/>
              </w:rPr>
              <w:t>CMCC, Keysight Technologies UK Ltd</w:t>
            </w:r>
          </w:p>
        </w:tc>
        <w:tc>
          <w:tcPr>
            <w:tcW w:w="1122" w:type="dxa"/>
          </w:tcPr>
          <w:p w14:paraId="6FFAD572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4DB5F8B" w14:textId="77777777" w:rsidR="00C94B83" w:rsidRDefault="00C94B83" w:rsidP="00585DDF">
            <w:r>
              <w:rPr>
                <w:sz w:val="16"/>
                <w:szCs w:val="16"/>
              </w:rPr>
              <w:t>F.1.2</w:t>
            </w:r>
          </w:p>
        </w:tc>
        <w:tc>
          <w:tcPr>
            <w:tcW w:w="998" w:type="dxa"/>
          </w:tcPr>
          <w:p w14:paraId="6EED04FA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3D495A3C" w14:textId="77777777" w:rsidTr="00585DDF">
        <w:tc>
          <w:tcPr>
            <w:tcW w:w="879" w:type="dxa"/>
          </w:tcPr>
          <w:p w14:paraId="05D1E847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60C8A9FB" w14:textId="77777777" w:rsidR="00C94B83" w:rsidRDefault="00C94B83" w:rsidP="00585DDF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0D2DF94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BFB16A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060CF1" w14:textId="77777777" w:rsidR="00C94B83" w:rsidRDefault="00C94B83" w:rsidP="00585DDF">
            <w:r>
              <w:rPr>
                <w:sz w:val="16"/>
                <w:szCs w:val="16"/>
              </w:rPr>
              <w:t>Clear-up CR for Editor notes of applicability</w:t>
            </w:r>
          </w:p>
        </w:tc>
        <w:tc>
          <w:tcPr>
            <w:tcW w:w="517" w:type="dxa"/>
          </w:tcPr>
          <w:p w14:paraId="132B66C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137382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C42FC1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CD2112" w14:textId="77777777" w:rsidR="00C94B83" w:rsidRDefault="00C94B83" w:rsidP="00585DDF">
            <w:r>
              <w:rPr>
                <w:sz w:val="16"/>
                <w:szCs w:val="16"/>
              </w:rPr>
              <w:t>R5-241804</w:t>
            </w:r>
          </w:p>
        </w:tc>
        <w:tc>
          <w:tcPr>
            <w:tcW w:w="1597" w:type="dxa"/>
          </w:tcPr>
          <w:p w14:paraId="687A9AE9" w14:textId="77777777" w:rsidR="00C94B83" w:rsidRDefault="00C94B83" w:rsidP="00585DDF">
            <w:r>
              <w:rPr>
                <w:sz w:val="16"/>
                <w:szCs w:val="16"/>
              </w:rPr>
              <w:t>CMCC, MediaTek, CAICT, Sporton, Keysight</w:t>
            </w:r>
          </w:p>
        </w:tc>
        <w:tc>
          <w:tcPr>
            <w:tcW w:w="1122" w:type="dxa"/>
          </w:tcPr>
          <w:p w14:paraId="4295C1A6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632D17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9A01F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B705918" w14:textId="77777777" w:rsidTr="00585DDF">
        <w:tc>
          <w:tcPr>
            <w:tcW w:w="879" w:type="dxa"/>
          </w:tcPr>
          <w:p w14:paraId="421787EA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1BC5E6DD" w14:textId="77777777" w:rsidR="00C94B83" w:rsidRDefault="00C94B83" w:rsidP="00585DDF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1236715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A80F1F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58E849" w14:textId="77777777" w:rsidR="00C94B83" w:rsidRDefault="00C94B83" w:rsidP="00585DDF">
            <w:r>
              <w:rPr>
                <w:sz w:val="16"/>
                <w:szCs w:val="16"/>
              </w:rPr>
              <w:t>Editorial correction to the wrong citation number</w:t>
            </w:r>
          </w:p>
        </w:tc>
        <w:tc>
          <w:tcPr>
            <w:tcW w:w="517" w:type="dxa"/>
          </w:tcPr>
          <w:p w14:paraId="44D4120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C5A59D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76F3B8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4C3696" w14:textId="77777777" w:rsidR="00C94B83" w:rsidRDefault="00C94B83" w:rsidP="00585DDF">
            <w:r>
              <w:rPr>
                <w:sz w:val="16"/>
                <w:szCs w:val="16"/>
              </w:rPr>
              <w:t>R5-241799</w:t>
            </w:r>
          </w:p>
        </w:tc>
        <w:tc>
          <w:tcPr>
            <w:tcW w:w="1597" w:type="dxa"/>
          </w:tcPr>
          <w:p w14:paraId="23D6F255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081B788E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20EC929D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C15F43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8434EE6" w14:textId="77777777" w:rsidTr="00585DDF">
        <w:tc>
          <w:tcPr>
            <w:tcW w:w="879" w:type="dxa"/>
          </w:tcPr>
          <w:p w14:paraId="3016B9B3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72DEC28B" w14:textId="77777777" w:rsidR="00C94B83" w:rsidRDefault="00C94B83" w:rsidP="00585DDF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66DA496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3DE3E1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5C202E" w14:textId="77777777" w:rsidR="00C94B83" w:rsidRDefault="00C94B83" w:rsidP="00585DDF">
            <w:r>
              <w:rPr>
                <w:sz w:val="16"/>
                <w:szCs w:val="16"/>
              </w:rPr>
              <w:t>Editorial alignment for the test applicability</w:t>
            </w:r>
          </w:p>
        </w:tc>
        <w:tc>
          <w:tcPr>
            <w:tcW w:w="517" w:type="dxa"/>
          </w:tcPr>
          <w:p w14:paraId="3D4B5EB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7CD8A4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38FB65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53DCC2" w14:textId="77777777" w:rsidR="00C94B83" w:rsidRDefault="00C94B83" w:rsidP="00585DDF">
            <w:r>
              <w:rPr>
                <w:sz w:val="16"/>
                <w:szCs w:val="16"/>
              </w:rPr>
              <w:t>R5-241800</w:t>
            </w:r>
          </w:p>
        </w:tc>
        <w:tc>
          <w:tcPr>
            <w:tcW w:w="1597" w:type="dxa"/>
          </w:tcPr>
          <w:p w14:paraId="5B48E98C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17348F6E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566F3432" w14:textId="77777777" w:rsidR="00C94B83" w:rsidRDefault="00C94B83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33235B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9210287" w14:textId="77777777" w:rsidTr="00585DDF">
        <w:tc>
          <w:tcPr>
            <w:tcW w:w="879" w:type="dxa"/>
          </w:tcPr>
          <w:p w14:paraId="0936A7D9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10D1F598" w14:textId="77777777" w:rsidR="00C94B83" w:rsidRDefault="00C94B83" w:rsidP="00585DDF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61C77FD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7F463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B5D59E" w14:textId="77777777" w:rsidR="00C94B83" w:rsidRDefault="00C94B83" w:rsidP="00585DDF">
            <w:r>
              <w:rPr>
                <w:sz w:val="16"/>
                <w:szCs w:val="16"/>
              </w:rPr>
              <w:t>Update of reference measurement channels in Annex A.3.12</w:t>
            </w:r>
          </w:p>
        </w:tc>
        <w:tc>
          <w:tcPr>
            <w:tcW w:w="517" w:type="dxa"/>
          </w:tcPr>
          <w:p w14:paraId="18D0F13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C32E51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4D490A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BE051F" w14:textId="77777777" w:rsidR="00C94B83" w:rsidRDefault="00C94B83" w:rsidP="00585DDF">
            <w:r>
              <w:rPr>
                <w:sz w:val="16"/>
                <w:szCs w:val="16"/>
              </w:rPr>
              <w:t>R5-241801</w:t>
            </w:r>
          </w:p>
        </w:tc>
        <w:tc>
          <w:tcPr>
            <w:tcW w:w="1597" w:type="dxa"/>
          </w:tcPr>
          <w:p w14:paraId="69D767C7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07B51E41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A5658BD" w14:textId="77777777" w:rsidR="00C94B83" w:rsidRDefault="00C94B83" w:rsidP="00585DDF">
            <w:r>
              <w:rPr>
                <w:sz w:val="16"/>
                <w:szCs w:val="16"/>
              </w:rPr>
              <w:t>8.3.1.1.2</w:t>
            </w:r>
          </w:p>
        </w:tc>
        <w:tc>
          <w:tcPr>
            <w:tcW w:w="998" w:type="dxa"/>
          </w:tcPr>
          <w:p w14:paraId="6D971C2E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171554C5" w14:textId="77777777" w:rsidTr="00585DDF">
        <w:tc>
          <w:tcPr>
            <w:tcW w:w="879" w:type="dxa"/>
          </w:tcPr>
          <w:p w14:paraId="626ACB95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36110B77" w14:textId="77777777" w:rsidR="00C94B83" w:rsidRDefault="00C94B83" w:rsidP="00585DDF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46F1A321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0C0D18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5F1EF8" w14:textId="77777777" w:rsidR="00C94B83" w:rsidRDefault="00C94B83" w:rsidP="00585DDF">
            <w:r>
              <w:rPr>
                <w:sz w:val="16"/>
                <w:szCs w:val="16"/>
              </w:rPr>
              <w:t>Editorial correction to Additional spurious emissions TCS</w:t>
            </w:r>
          </w:p>
        </w:tc>
        <w:tc>
          <w:tcPr>
            <w:tcW w:w="517" w:type="dxa"/>
          </w:tcPr>
          <w:p w14:paraId="7833F45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31D584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ED92B6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62F167" w14:textId="77777777" w:rsidR="00C94B83" w:rsidRDefault="00C94B83" w:rsidP="00585DDF">
            <w:r>
              <w:rPr>
                <w:sz w:val="16"/>
                <w:szCs w:val="16"/>
              </w:rPr>
              <w:t>R5-242020</w:t>
            </w:r>
          </w:p>
        </w:tc>
        <w:tc>
          <w:tcPr>
            <w:tcW w:w="1597" w:type="dxa"/>
          </w:tcPr>
          <w:p w14:paraId="4AD3ADDF" w14:textId="77777777" w:rsidR="00C94B83" w:rsidRDefault="00C94B83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35C2195B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2538DA0" w14:textId="77777777" w:rsidR="00C94B83" w:rsidRDefault="00C94B83" w:rsidP="00585DDF">
            <w:r>
              <w:rPr>
                <w:sz w:val="16"/>
                <w:szCs w:val="16"/>
              </w:rPr>
              <w:t>6.5A.4 ,6.5B.4</w:t>
            </w:r>
          </w:p>
        </w:tc>
        <w:tc>
          <w:tcPr>
            <w:tcW w:w="998" w:type="dxa"/>
          </w:tcPr>
          <w:p w14:paraId="0A6D1D9A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CDF2D61" w14:textId="77777777" w:rsidTr="00585DDF">
        <w:tc>
          <w:tcPr>
            <w:tcW w:w="879" w:type="dxa"/>
          </w:tcPr>
          <w:p w14:paraId="2861C968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4A786B54" w14:textId="77777777" w:rsidR="00C94B83" w:rsidRDefault="00C94B83" w:rsidP="00585DDF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08BA5979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07364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B9E190" w14:textId="77777777" w:rsidR="00C94B83" w:rsidRDefault="00C94B83" w:rsidP="00585DDF">
            <w:r>
              <w:rPr>
                <w:sz w:val="16"/>
                <w:szCs w:val="16"/>
              </w:rPr>
              <w:t>Update content of Statistical testing of Performance Requirements with probability of misdetection in Annex G.4</w:t>
            </w:r>
          </w:p>
        </w:tc>
        <w:tc>
          <w:tcPr>
            <w:tcW w:w="517" w:type="dxa"/>
          </w:tcPr>
          <w:p w14:paraId="790F2BB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0E47CE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CE588C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BCCCBB" w14:textId="77777777" w:rsidR="00C94B83" w:rsidRDefault="00C94B83" w:rsidP="00585DDF">
            <w:r>
              <w:rPr>
                <w:sz w:val="16"/>
                <w:szCs w:val="16"/>
              </w:rPr>
              <w:t>R5-240144</w:t>
            </w:r>
          </w:p>
        </w:tc>
        <w:tc>
          <w:tcPr>
            <w:tcW w:w="1597" w:type="dxa"/>
          </w:tcPr>
          <w:p w14:paraId="4206C96C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196A0383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31572D0" w14:textId="77777777" w:rsidR="00C94B83" w:rsidRDefault="00C94B83" w:rsidP="00585DDF">
            <w:r>
              <w:rPr>
                <w:sz w:val="16"/>
                <w:szCs w:val="16"/>
              </w:rPr>
              <w:t>G.4</w:t>
            </w:r>
          </w:p>
        </w:tc>
        <w:tc>
          <w:tcPr>
            <w:tcW w:w="998" w:type="dxa"/>
          </w:tcPr>
          <w:p w14:paraId="38E24E36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3310E9E6" w14:textId="77777777" w:rsidTr="00585DDF">
        <w:tc>
          <w:tcPr>
            <w:tcW w:w="879" w:type="dxa"/>
          </w:tcPr>
          <w:p w14:paraId="78DCD22E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4A7816C9" w14:textId="77777777" w:rsidR="00C94B83" w:rsidRDefault="00C94B83" w:rsidP="00585DDF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7C0F0265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DBD3AD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547EC6" w14:textId="77777777" w:rsidR="00C94B83" w:rsidRDefault="00C94B83" w:rsidP="00585DDF">
            <w:r>
              <w:rPr>
                <w:sz w:val="16"/>
                <w:szCs w:val="16"/>
              </w:rPr>
              <w:t>Update TT value to NTN demod cases</w:t>
            </w:r>
          </w:p>
        </w:tc>
        <w:tc>
          <w:tcPr>
            <w:tcW w:w="517" w:type="dxa"/>
          </w:tcPr>
          <w:p w14:paraId="36902D2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1FEB22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78C4E4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A37B85" w14:textId="77777777" w:rsidR="00C94B83" w:rsidRDefault="00C94B83" w:rsidP="00585DDF">
            <w:r>
              <w:rPr>
                <w:sz w:val="16"/>
                <w:szCs w:val="16"/>
              </w:rPr>
              <w:t>R5-240145</w:t>
            </w:r>
          </w:p>
        </w:tc>
        <w:tc>
          <w:tcPr>
            <w:tcW w:w="1597" w:type="dxa"/>
          </w:tcPr>
          <w:p w14:paraId="76C6579C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321BE1A7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2AC7F62" w14:textId="77777777" w:rsidR="00C94B83" w:rsidRDefault="00C94B83" w:rsidP="00585DDF">
            <w:r>
              <w:rPr>
                <w:sz w:val="16"/>
                <w:szCs w:val="16"/>
              </w:rPr>
              <w:t>8.2.1.1.1, 8.3.1.1.1</w:t>
            </w:r>
          </w:p>
        </w:tc>
        <w:tc>
          <w:tcPr>
            <w:tcW w:w="998" w:type="dxa"/>
          </w:tcPr>
          <w:p w14:paraId="5E9FC9E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A290078" w14:textId="77777777" w:rsidTr="00585DDF">
        <w:tc>
          <w:tcPr>
            <w:tcW w:w="879" w:type="dxa"/>
          </w:tcPr>
          <w:p w14:paraId="2AE9EDA1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6B4E017E" w14:textId="77777777" w:rsidR="00C94B83" w:rsidRDefault="00C94B83" w:rsidP="00585DDF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2A9C2DF8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9C4BD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16ABFC" w14:textId="77777777" w:rsidR="00C94B83" w:rsidRDefault="00C94B83" w:rsidP="00585DDF">
            <w:r>
              <w:rPr>
                <w:sz w:val="16"/>
                <w:szCs w:val="16"/>
              </w:rPr>
              <w:t>Addition and correction to the NTN related abbreviations in 36.521-4</w:t>
            </w:r>
          </w:p>
        </w:tc>
        <w:tc>
          <w:tcPr>
            <w:tcW w:w="517" w:type="dxa"/>
          </w:tcPr>
          <w:p w14:paraId="6FD0A87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DB560A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38086B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4BBEB9A" w14:textId="77777777" w:rsidR="00C94B83" w:rsidRDefault="00C94B83" w:rsidP="00585DDF">
            <w:r>
              <w:rPr>
                <w:sz w:val="16"/>
                <w:szCs w:val="16"/>
              </w:rPr>
              <w:t>R5-242005</w:t>
            </w:r>
          </w:p>
        </w:tc>
        <w:tc>
          <w:tcPr>
            <w:tcW w:w="1597" w:type="dxa"/>
          </w:tcPr>
          <w:p w14:paraId="084A285F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1FFB8B8C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02534D5" w14:textId="77777777" w:rsidR="00C94B83" w:rsidRDefault="00C94B83" w:rsidP="00585DDF">
            <w:r>
              <w:rPr>
                <w:sz w:val="16"/>
                <w:szCs w:val="16"/>
              </w:rPr>
              <w:t>3.3</w:t>
            </w:r>
          </w:p>
        </w:tc>
        <w:tc>
          <w:tcPr>
            <w:tcW w:w="998" w:type="dxa"/>
          </w:tcPr>
          <w:p w14:paraId="7E6880FA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65CC2DE" w14:textId="77777777" w:rsidTr="00585DDF">
        <w:tc>
          <w:tcPr>
            <w:tcW w:w="879" w:type="dxa"/>
          </w:tcPr>
          <w:p w14:paraId="6203A2A1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4082ECAE" w14:textId="77777777" w:rsidR="00C94B83" w:rsidRDefault="00C94B83" w:rsidP="00585DDF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79BEA227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5FB54B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BAD34A" w14:textId="77777777" w:rsidR="00C94B83" w:rsidRDefault="00C94B83" w:rsidP="00585DDF">
            <w:r>
              <w:rPr>
                <w:sz w:val="16"/>
                <w:szCs w:val="16"/>
              </w:rPr>
              <w:t>Clarification on NPDSCH repetitions for Demod NB-IoT NTN test cases</w:t>
            </w:r>
          </w:p>
        </w:tc>
        <w:tc>
          <w:tcPr>
            <w:tcW w:w="517" w:type="dxa"/>
          </w:tcPr>
          <w:p w14:paraId="6D489DF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DFFB4C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CB856D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E96EB2" w14:textId="77777777" w:rsidR="00C94B83" w:rsidRDefault="00C94B83" w:rsidP="00585DDF">
            <w:r>
              <w:rPr>
                <w:sz w:val="16"/>
                <w:szCs w:val="16"/>
              </w:rPr>
              <w:t>R5-240862</w:t>
            </w:r>
          </w:p>
        </w:tc>
        <w:tc>
          <w:tcPr>
            <w:tcW w:w="1597" w:type="dxa"/>
          </w:tcPr>
          <w:p w14:paraId="544879A8" w14:textId="77777777" w:rsidR="00C94B83" w:rsidRDefault="00C94B83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B6FF772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174D351" w14:textId="77777777" w:rsidR="00C94B83" w:rsidRDefault="00C94B83" w:rsidP="00585DDF">
            <w:r>
              <w:rPr>
                <w:sz w:val="16"/>
                <w:szCs w:val="16"/>
              </w:rPr>
              <w:t>8.3.1.1.1, 8.3.1.1.2, 8.3.1.1.3, 8.3.1.2.1</w:t>
            </w:r>
          </w:p>
        </w:tc>
        <w:tc>
          <w:tcPr>
            <w:tcW w:w="998" w:type="dxa"/>
          </w:tcPr>
          <w:p w14:paraId="49DB8A7D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6243E5B" w14:textId="77777777" w:rsidTr="00585DDF">
        <w:tc>
          <w:tcPr>
            <w:tcW w:w="879" w:type="dxa"/>
          </w:tcPr>
          <w:p w14:paraId="2FAC6FE1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054CCB2E" w14:textId="77777777" w:rsidR="00C94B83" w:rsidRDefault="00C94B83" w:rsidP="00585DDF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6E1B5F47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23102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2F1DE6" w14:textId="77777777" w:rsidR="00C94B83" w:rsidRDefault="00C94B83" w:rsidP="00585DDF">
            <w:r>
              <w:rPr>
                <w:sz w:val="16"/>
                <w:szCs w:val="16"/>
              </w:rPr>
              <w:t>Splitting the IoT NTN frequency error test case</w:t>
            </w:r>
          </w:p>
        </w:tc>
        <w:tc>
          <w:tcPr>
            <w:tcW w:w="517" w:type="dxa"/>
          </w:tcPr>
          <w:p w14:paraId="599B052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227CAB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515867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D51F23" w14:textId="77777777" w:rsidR="00C94B83" w:rsidRDefault="00C94B83" w:rsidP="00585DDF">
            <w:r>
              <w:rPr>
                <w:sz w:val="16"/>
                <w:szCs w:val="16"/>
              </w:rPr>
              <w:t>R5-241954</w:t>
            </w:r>
          </w:p>
        </w:tc>
        <w:tc>
          <w:tcPr>
            <w:tcW w:w="1597" w:type="dxa"/>
          </w:tcPr>
          <w:p w14:paraId="5C183E41" w14:textId="77777777" w:rsidR="00C94B83" w:rsidRDefault="00C94B83" w:rsidP="00585DDF">
            <w:r>
              <w:rPr>
                <w:sz w:val="16"/>
                <w:szCs w:val="16"/>
              </w:rPr>
              <w:t>ROHDE &amp; SCHWARZ, Keysight Technologies UK Ltd</w:t>
            </w:r>
          </w:p>
        </w:tc>
        <w:tc>
          <w:tcPr>
            <w:tcW w:w="1122" w:type="dxa"/>
          </w:tcPr>
          <w:p w14:paraId="29193AD3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7F28A1E" w14:textId="77777777" w:rsidR="00C94B83" w:rsidRDefault="00C94B83" w:rsidP="00585DDF">
            <w:r>
              <w:rPr>
                <w:sz w:val="16"/>
                <w:szCs w:val="16"/>
              </w:rPr>
              <w:t>6.4A.1, 6.4A.1_1 (new), 6.4A.1_2 (new),6.4B.1, 6.4B.1_1 (new), 6.4B.1_2 (new),F.1.2, F.3.2</w:t>
            </w:r>
          </w:p>
        </w:tc>
        <w:tc>
          <w:tcPr>
            <w:tcW w:w="998" w:type="dxa"/>
          </w:tcPr>
          <w:p w14:paraId="3EA97618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36.521-2 CR 1027 ; TS/TR ... CR ... </w:t>
            </w:r>
          </w:p>
        </w:tc>
      </w:tr>
      <w:tr w:rsidR="00C94B83" w14:paraId="649F8CB7" w14:textId="77777777" w:rsidTr="00585DDF">
        <w:tc>
          <w:tcPr>
            <w:tcW w:w="879" w:type="dxa"/>
          </w:tcPr>
          <w:p w14:paraId="3778CF0C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30ABDCB9" w14:textId="77777777" w:rsidR="00C94B83" w:rsidRDefault="00C94B83" w:rsidP="00585DDF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4C3F651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172DC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440B21" w14:textId="77777777" w:rsidR="00C94B83" w:rsidRDefault="00C94B83" w:rsidP="00585DDF">
            <w:r>
              <w:rPr>
                <w:sz w:val="16"/>
                <w:szCs w:val="16"/>
              </w:rPr>
              <w:t>UL RMCs updates for IoT NTN</w:t>
            </w:r>
          </w:p>
        </w:tc>
        <w:tc>
          <w:tcPr>
            <w:tcW w:w="517" w:type="dxa"/>
          </w:tcPr>
          <w:p w14:paraId="406BB0A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65C5D2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162F57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707AF9" w14:textId="77777777" w:rsidR="00C94B83" w:rsidRDefault="00C94B83" w:rsidP="00585DDF">
            <w:r>
              <w:rPr>
                <w:sz w:val="16"/>
                <w:szCs w:val="16"/>
              </w:rPr>
              <w:t>R5-242006</w:t>
            </w:r>
          </w:p>
        </w:tc>
        <w:tc>
          <w:tcPr>
            <w:tcW w:w="1597" w:type="dxa"/>
          </w:tcPr>
          <w:p w14:paraId="322A95FF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6C93513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005E0C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8D526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D0C9576" w14:textId="77777777" w:rsidTr="00585DDF">
        <w:tc>
          <w:tcPr>
            <w:tcW w:w="879" w:type="dxa"/>
          </w:tcPr>
          <w:p w14:paraId="57E62B03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340CE676" w14:textId="77777777" w:rsidR="00C94B83" w:rsidRDefault="00C94B83" w:rsidP="00585DDF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6DF2049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A64EB8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26E873" w14:textId="77777777" w:rsidR="00C94B83" w:rsidRDefault="00C94B83" w:rsidP="00585DDF">
            <w:r>
              <w:rPr>
                <w:sz w:val="16"/>
                <w:szCs w:val="16"/>
              </w:rPr>
              <w:t>Updates to PDSCH RMC</w:t>
            </w:r>
          </w:p>
        </w:tc>
        <w:tc>
          <w:tcPr>
            <w:tcW w:w="517" w:type="dxa"/>
          </w:tcPr>
          <w:p w14:paraId="32B0442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32F40B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0C9111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A1FABF" w14:textId="77777777" w:rsidR="00C94B83" w:rsidRDefault="00C94B83" w:rsidP="00585DDF">
            <w:r>
              <w:rPr>
                <w:sz w:val="16"/>
                <w:szCs w:val="16"/>
              </w:rPr>
              <w:t>R5-241387</w:t>
            </w:r>
          </w:p>
        </w:tc>
        <w:tc>
          <w:tcPr>
            <w:tcW w:w="1597" w:type="dxa"/>
          </w:tcPr>
          <w:p w14:paraId="7D1D453A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6F5CC16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EA3584E" w14:textId="77777777" w:rsidR="00C94B83" w:rsidRDefault="00C94B83" w:rsidP="00585DDF">
            <w:r>
              <w:rPr>
                <w:sz w:val="16"/>
                <w:szCs w:val="16"/>
              </w:rPr>
              <w:t>A.3.3.1</w:t>
            </w:r>
          </w:p>
        </w:tc>
        <w:tc>
          <w:tcPr>
            <w:tcW w:w="998" w:type="dxa"/>
          </w:tcPr>
          <w:p w14:paraId="5B7FB340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 w:rsidR="00C94B83" w14:paraId="14BA645A" w14:textId="77777777" w:rsidTr="00585DDF">
        <w:tc>
          <w:tcPr>
            <w:tcW w:w="879" w:type="dxa"/>
          </w:tcPr>
          <w:p w14:paraId="76CEA954" w14:textId="77777777" w:rsidR="00C94B83" w:rsidRDefault="00C94B83" w:rsidP="00585DDF">
            <w:r>
              <w:rPr>
                <w:sz w:val="16"/>
                <w:szCs w:val="16"/>
              </w:rPr>
              <w:t>36.903</w:t>
            </w:r>
          </w:p>
        </w:tc>
        <w:tc>
          <w:tcPr>
            <w:tcW w:w="637" w:type="dxa"/>
          </w:tcPr>
          <w:p w14:paraId="7142F712" w14:textId="77777777" w:rsidR="00C94B83" w:rsidRDefault="00C94B83" w:rsidP="00585DDF"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</w:tcPr>
          <w:p w14:paraId="310D5B9C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804311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99C363" w14:textId="77777777" w:rsidR="00C94B83" w:rsidRDefault="00C94B83" w:rsidP="00585DDF">
            <w:r>
              <w:rPr>
                <w:sz w:val="16"/>
                <w:szCs w:val="16"/>
              </w:rPr>
              <w:t>Update NB-IoT NTN UL timing accuracy cases TT</w:t>
            </w:r>
          </w:p>
        </w:tc>
        <w:tc>
          <w:tcPr>
            <w:tcW w:w="517" w:type="dxa"/>
          </w:tcPr>
          <w:p w14:paraId="74E9692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7311B9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E7BAE1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9D17D12" w14:textId="77777777" w:rsidR="00C94B83" w:rsidRDefault="00C94B83" w:rsidP="00585DDF">
            <w:r>
              <w:rPr>
                <w:sz w:val="16"/>
                <w:szCs w:val="16"/>
              </w:rPr>
              <w:t>R5-240025</w:t>
            </w:r>
          </w:p>
        </w:tc>
        <w:tc>
          <w:tcPr>
            <w:tcW w:w="1597" w:type="dxa"/>
          </w:tcPr>
          <w:p w14:paraId="34B7EC8A" w14:textId="77777777" w:rsidR="00C94B83" w:rsidRDefault="00C94B83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0EFA2B2D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2E5703F0" w14:textId="77777777" w:rsidR="00C94B83" w:rsidRDefault="00C94B83" w:rsidP="00585DDF">
            <w:r>
              <w:rPr>
                <w:sz w:val="16"/>
                <w:szCs w:val="16"/>
              </w:rPr>
              <w:t>The analysis zip files are updated in TR 36.903.</w:t>
            </w:r>
          </w:p>
        </w:tc>
        <w:tc>
          <w:tcPr>
            <w:tcW w:w="998" w:type="dxa"/>
          </w:tcPr>
          <w:p w14:paraId="5B3ED691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36.521-3 CR 2999 ; TS/TR ... CR ... </w:t>
            </w:r>
          </w:p>
        </w:tc>
      </w:tr>
      <w:tr w:rsidR="00C94B83" w14:paraId="04B56268" w14:textId="77777777" w:rsidTr="00585DDF">
        <w:tc>
          <w:tcPr>
            <w:tcW w:w="879" w:type="dxa"/>
          </w:tcPr>
          <w:p w14:paraId="4DA884D8" w14:textId="77777777" w:rsidR="00C94B83" w:rsidRDefault="00C94B83" w:rsidP="00585DDF">
            <w:r>
              <w:rPr>
                <w:sz w:val="16"/>
                <w:szCs w:val="16"/>
              </w:rPr>
              <w:t>36.903</w:t>
            </w:r>
          </w:p>
        </w:tc>
        <w:tc>
          <w:tcPr>
            <w:tcW w:w="637" w:type="dxa"/>
          </w:tcPr>
          <w:p w14:paraId="54FD3C7E" w14:textId="77777777" w:rsidR="00C94B83" w:rsidRDefault="00C94B83" w:rsidP="00585DDF">
            <w:r>
              <w:rPr>
                <w:sz w:val="16"/>
                <w:szCs w:val="16"/>
              </w:rPr>
              <w:t>0461</w:t>
            </w:r>
          </w:p>
        </w:tc>
        <w:tc>
          <w:tcPr>
            <w:tcW w:w="517" w:type="dxa"/>
          </w:tcPr>
          <w:p w14:paraId="12068871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AD024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3D7CF1" w14:textId="77777777" w:rsidR="00C94B83" w:rsidRDefault="00C94B83" w:rsidP="00585DDF">
            <w:r>
              <w:rPr>
                <w:sz w:val="16"/>
                <w:szCs w:val="16"/>
              </w:rPr>
              <w:t>Addition of IoT NTN test cases grouping</w:t>
            </w:r>
          </w:p>
        </w:tc>
        <w:tc>
          <w:tcPr>
            <w:tcW w:w="517" w:type="dxa"/>
          </w:tcPr>
          <w:p w14:paraId="10EEFBE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4271EF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19AD52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1B1848" w14:textId="77777777" w:rsidR="00C94B83" w:rsidRDefault="00C94B83" w:rsidP="00585DDF">
            <w:r>
              <w:rPr>
                <w:sz w:val="16"/>
                <w:szCs w:val="16"/>
              </w:rPr>
              <w:t>R5-240217</w:t>
            </w:r>
          </w:p>
        </w:tc>
        <w:tc>
          <w:tcPr>
            <w:tcW w:w="1597" w:type="dxa"/>
          </w:tcPr>
          <w:p w14:paraId="057F2E71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7B2565EF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64C48D9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77C45F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84A7D04" w14:textId="77777777" w:rsidTr="00585DDF">
        <w:tc>
          <w:tcPr>
            <w:tcW w:w="879" w:type="dxa"/>
          </w:tcPr>
          <w:p w14:paraId="3D8CE6DB" w14:textId="77777777" w:rsidR="00C94B83" w:rsidRDefault="00C94B83" w:rsidP="00585DDF">
            <w:r>
              <w:rPr>
                <w:sz w:val="16"/>
                <w:szCs w:val="16"/>
              </w:rPr>
              <w:t>36.904</w:t>
            </w:r>
          </w:p>
        </w:tc>
        <w:tc>
          <w:tcPr>
            <w:tcW w:w="637" w:type="dxa"/>
          </w:tcPr>
          <w:p w14:paraId="61812670" w14:textId="77777777" w:rsidR="00C94B83" w:rsidRDefault="00C94B83" w:rsidP="00585DDF"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 w14:paraId="32AC9072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2E45A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31C74C" w14:textId="77777777" w:rsidR="00C94B83" w:rsidRDefault="00C94B83" w:rsidP="00585DDF">
            <w:r>
              <w:rPr>
                <w:sz w:val="16"/>
                <w:szCs w:val="16"/>
              </w:rPr>
              <w:t>Update of grouping of test cases defined in TS 36.521-4</w:t>
            </w:r>
          </w:p>
        </w:tc>
        <w:tc>
          <w:tcPr>
            <w:tcW w:w="517" w:type="dxa"/>
          </w:tcPr>
          <w:p w14:paraId="1BB75C9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68E11A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6909C2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4C2773B" w14:textId="77777777" w:rsidR="00C94B83" w:rsidRDefault="00C94B83" w:rsidP="00585DDF">
            <w:r>
              <w:rPr>
                <w:sz w:val="16"/>
                <w:szCs w:val="16"/>
              </w:rPr>
              <w:t>R5-241803</w:t>
            </w:r>
          </w:p>
        </w:tc>
        <w:tc>
          <w:tcPr>
            <w:tcW w:w="1597" w:type="dxa"/>
          </w:tcPr>
          <w:p w14:paraId="0364D2BA" w14:textId="77777777" w:rsidR="00C94B83" w:rsidRDefault="00C94B83" w:rsidP="00585DDF">
            <w:r>
              <w:rPr>
                <w:sz w:val="16"/>
                <w:szCs w:val="16"/>
              </w:rPr>
              <w:t>CMCC, MediaTek</w:t>
            </w:r>
          </w:p>
        </w:tc>
        <w:tc>
          <w:tcPr>
            <w:tcW w:w="1122" w:type="dxa"/>
          </w:tcPr>
          <w:p w14:paraId="4DF4D733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4F0B11E" w14:textId="77777777" w:rsidR="00C94B83" w:rsidRDefault="00C94B83" w:rsidP="00585DDF">
            <w:r>
              <w:rPr>
                <w:sz w:val="16"/>
                <w:szCs w:val="16"/>
              </w:rPr>
              <w:t>5A</w:t>
            </w:r>
          </w:p>
        </w:tc>
        <w:tc>
          <w:tcPr>
            <w:tcW w:w="998" w:type="dxa"/>
          </w:tcPr>
          <w:p w14:paraId="60C7B3D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A6317B1" w14:textId="77777777" w:rsidTr="00585DDF">
        <w:tc>
          <w:tcPr>
            <w:tcW w:w="879" w:type="dxa"/>
          </w:tcPr>
          <w:p w14:paraId="0CAAFAB7" w14:textId="77777777" w:rsidR="00C94B83" w:rsidRDefault="00C94B83" w:rsidP="00585DDF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 w14:paraId="1661066A" w14:textId="77777777" w:rsidR="00C94B83" w:rsidRDefault="00C94B83" w:rsidP="00585DDF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</w:tcPr>
          <w:p w14:paraId="233FD25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765363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69E4BD" w14:textId="77777777" w:rsidR="00C94B83" w:rsidRDefault="00C94B83" w:rsidP="00585DDF">
            <w:r>
              <w:rPr>
                <w:sz w:val="16"/>
                <w:szCs w:val="16"/>
              </w:rPr>
              <w:t>Description of ephemeris calculation process</w:t>
            </w:r>
          </w:p>
        </w:tc>
        <w:tc>
          <w:tcPr>
            <w:tcW w:w="517" w:type="dxa"/>
          </w:tcPr>
          <w:p w14:paraId="2979167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5F3A48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14BA35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C60982" w14:textId="77777777" w:rsidR="00C94B83" w:rsidRDefault="00C94B83" w:rsidP="00585DDF">
            <w:r>
              <w:rPr>
                <w:sz w:val="16"/>
                <w:szCs w:val="16"/>
              </w:rPr>
              <w:t>R5-241955</w:t>
            </w:r>
          </w:p>
        </w:tc>
        <w:tc>
          <w:tcPr>
            <w:tcW w:w="1597" w:type="dxa"/>
          </w:tcPr>
          <w:p w14:paraId="1167B651" w14:textId="77777777" w:rsidR="00C94B83" w:rsidRDefault="00C94B83" w:rsidP="00585DDF">
            <w:r>
              <w:rPr>
                <w:sz w:val="16"/>
                <w:szCs w:val="16"/>
              </w:rPr>
              <w:t>Keysight Technologies UK Ltd, Thales</w:t>
            </w:r>
          </w:p>
        </w:tc>
        <w:tc>
          <w:tcPr>
            <w:tcW w:w="1122" w:type="dxa"/>
          </w:tcPr>
          <w:p w14:paraId="52C9FF17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2A4C020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F5A26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</w:tbl>
    <w:p w14:paraId="36909A79" w14:textId="77777777" w:rsidR="00C94B83" w:rsidRDefault="00C94B83" w:rsidP="00C94B83"/>
    <w:p w14:paraId="6482DE22" w14:textId="77777777" w:rsidR="00C94B83" w:rsidRDefault="00C94B83" w:rsidP="00C94B83"/>
    <w:p w14:paraId="6AFD44B2" w14:textId="77777777" w:rsidR="00EA03DA" w:rsidRPr="00917427" w:rsidRDefault="00EA03DA" w:rsidP="00EA03D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RP-240210</w:t>
      </w:r>
      <w:r>
        <w:rPr>
          <w:b/>
          <w:i/>
          <w:noProof/>
          <w:sz w:val="28"/>
        </w:rPr>
        <w:fldChar w:fldCharType="end"/>
      </w:r>
    </w:p>
    <w:p w14:paraId="11415E66" w14:textId="77777777" w:rsidR="00EA03DA" w:rsidRPr="00784730" w:rsidRDefault="00EA03DA" w:rsidP="00EA03D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13CF1ABE" w14:textId="77777777" w:rsidR="00EA03DA" w:rsidRPr="00050554" w:rsidRDefault="00EA03DA" w:rsidP="00EA03DA">
      <w:pPr>
        <w:rPr>
          <w:rFonts w:ascii="Arial" w:hAnsi="Arial" w:cs="Arial"/>
          <w:b/>
          <w:bCs/>
          <w:lang w:val="en-US"/>
        </w:rPr>
      </w:pPr>
    </w:p>
    <w:p w14:paraId="0B419A88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ED20D06" w14:textId="77777777" w:rsidR="00EA03DA" w:rsidRPr="00E145B1" w:rsidRDefault="00EA03DA" w:rsidP="00EA03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Additional NR bands for UL-MIMO in Rel-18 (NR_bands_UL_MIMO_R18-UEConTest)</w:t>
      </w:r>
      <w:r>
        <w:rPr>
          <w:rFonts w:ascii="Arial" w:hAnsi="Arial" w:cs="Arial"/>
          <w:b/>
          <w:bCs/>
        </w:rPr>
        <w:fldChar w:fldCharType="end"/>
      </w:r>
    </w:p>
    <w:p w14:paraId="0B4A932C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13.4.2</w:t>
      </w:r>
      <w:r>
        <w:rPr>
          <w:rFonts w:ascii="Arial" w:hAnsi="Arial" w:cs="Arial"/>
          <w:b/>
          <w:bCs/>
        </w:rPr>
        <w:fldChar w:fldCharType="end"/>
      </w:r>
    </w:p>
    <w:p w14:paraId="46FCB95A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85F9EA4" w14:textId="77777777" w:rsidR="00EA03DA" w:rsidRDefault="00EA03DA" w:rsidP="00EA03D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755D777" w14:textId="77777777" w:rsidR="00EA03DA" w:rsidRPr="004E535C" w:rsidRDefault="00EA03DA" w:rsidP="00EA03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03DA" w:rsidRPr="004E535C" w14:paraId="47D36AF9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337BA8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FCE0F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4FDFB6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4643D9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A5CA0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4535FA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34AF2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315F1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A1AA87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BBE8BC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05B00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3FE39A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70B4E9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03DA" w14:paraId="7635F63C" w14:textId="77777777" w:rsidTr="00585DDF">
        <w:tc>
          <w:tcPr>
            <w:tcW w:w="879" w:type="dxa"/>
          </w:tcPr>
          <w:p w14:paraId="14BBA40F" w14:textId="77777777" w:rsidR="00EA03DA" w:rsidRDefault="00EA03DA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D917F81" w14:textId="77777777" w:rsidR="00EA03DA" w:rsidRDefault="00EA03DA" w:rsidP="00585DDF">
            <w:r>
              <w:rPr>
                <w:sz w:val="16"/>
                <w:szCs w:val="16"/>
              </w:rPr>
              <w:t>0602</w:t>
            </w:r>
          </w:p>
        </w:tc>
        <w:tc>
          <w:tcPr>
            <w:tcW w:w="517" w:type="dxa"/>
          </w:tcPr>
          <w:p w14:paraId="51D57092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4C82DC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44E208" w14:textId="77777777" w:rsidR="00EA03DA" w:rsidRDefault="00EA03DA" w:rsidP="00585DDF">
            <w:r>
              <w:rPr>
                <w:sz w:val="16"/>
                <w:szCs w:val="16"/>
              </w:rPr>
              <w:t>Addition of n5 with UL MIMO capabilities</w:t>
            </w:r>
          </w:p>
        </w:tc>
        <w:tc>
          <w:tcPr>
            <w:tcW w:w="517" w:type="dxa"/>
          </w:tcPr>
          <w:p w14:paraId="1B9FF18C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025AE1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F654D79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C59C55E" w14:textId="77777777" w:rsidR="00EA03DA" w:rsidRDefault="00EA03DA" w:rsidP="00585DDF">
            <w:r>
              <w:rPr>
                <w:sz w:val="16"/>
                <w:szCs w:val="16"/>
              </w:rPr>
              <w:t>R5-241262</w:t>
            </w:r>
          </w:p>
        </w:tc>
        <w:tc>
          <w:tcPr>
            <w:tcW w:w="1597" w:type="dxa"/>
          </w:tcPr>
          <w:p w14:paraId="5AF579A5" w14:textId="77777777" w:rsidR="00EA03DA" w:rsidRDefault="00EA03DA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16488842" w14:textId="77777777" w:rsidR="00EA03DA" w:rsidRDefault="00EA03DA" w:rsidP="00585DDF">
            <w:r>
              <w:rPr>
                <w:sz w:val="16"/>
                <w:szCs w:val="16"/>
              </w:rPr>
              <w:t>NR_bands_UL_MIMO_R18-UEConTest</w:t>
            </w:r>
          </w:p>
        </w:tc>
        <w:tc>
          <w:tcPr>
            <w:tcW w:w="2323" w:type="dxa"/>
          </w:tcPr>
          <w:p w14:paraId="77A0133B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0EB4AB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30D1C727" w14:textId="77777777" w:rsidTr="00585DDF">
        <w:tc>
          <w:tcPr>
            <w:tcW w:w="879" w:type="dxa"/>
          </w:tcPr>
          <w:p w14:paraId="0F344E24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4A675BF" w14:textId="77777777" w:rsidR="00EA03DA" w:rsidRDefault="00EA03DA" w:rsidP="00585DDF">
            <w:r>
              <w:rPr>
                <w:sz w:val="16"/>
                <w:szCs w:val="16"/>
              </w:rPr>
              <w:t>2725</w:t>
            </w:r>
          </w:p>
        </w:tc>
        <w:tc>
          <w:tcPr>
            <w:tcW w:w="517" w:type="dxa"/>
          </w:tcPr>
          <w:p w14:paraId="610002D7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79E5DE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7467D7" w14:textId="77777777" w:rsidR="00EA03DA" w:rsidRDefault="00EA03DA" w:rsidP="00585DDF">
            <w:r>
              <w:rPr>
                <w:sz w:val="16"/>
                <w:szCs w:val="16"/>
              </w:rPr>
              <w:t>Update of Operating bands for UL MIMO band n5</w:t>
            </w:r>
          </w:p>
        </w:tc>
        <w:tc>
          <w:tcPr>
            <w:tcW w:w="517" w:type="dxa"/>
          </w:tcPr>
          <w:p w14:paraId="27C0760E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7DAD7C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97542F0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95E9AD" w14:textId="77777777" w:rsidR="00EA03DA" w:rsidRDefault="00EA03DA" w:rsidP="00585DDF">
            <w:r>
              <w:rPr>
                <w:sz w:val="16"/>
                <w:szCs w:val="16"/>
              </w:rPr>
              <w:t>R5-241260</w:t>
            </w:r>
          </w:p>
        </w:tc>
        <w:tc>
          <w:tcPr>
            <w:tcW w:w="1597" w:type="dxa"/>
          </w:tcPr>
          <w:p w14:paraId="6C324851" w14:textId="77777777" w:rsidR="00EA03DA" w:rsidRDefault="00EA03DA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600D4DA6" w14:textId="77777777" w:rsidR="00EA03DA" w:rsidRDefault="00EA03DA" w:rsidP="00585DDF">
            <w:r>
              <w:rPr>
                <w:sz w:val="16"/>
                <w:szCs w:val="16"/>
              </w:rPr>
              <w:t>NR_bands_UL_MIMO_R18-UEConTest</w:t>
            </w:r>
          </w:p>
        </w:tc>
        <w:tc>
          <w:tcPr>
            <w:tcW w:w="2323" w:type="dxa"/>
          </w:tcPr>
          <w:p w14:paraId="7968CDD1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ACB613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546EC08A" w14:textId="77777777" w:rsidTr="00585DDF">
        <w:tc>
          <w:tcPr>
            <w:tcW w:w="879" w:type="dxa"/>
          </w:tcPr>
          <w:p w14:paraId="7AD1EB3F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23AC60C" w14:textId="77777777" w:rsidR="00EA03DA" w:rsidRDefault="00EA03DA" w:rsidP="00585DDF">
            <w:r>
              <w:rPr>
                <w:sz w:val="16"/>
                <w:szCs w:val="16"/>
              </w:rPr>
              <w:t>2726</w:t>
            </w:r>
          </w:p>
        </w:tc>
        <w:tc>
          <w:tcPr>
            <w:tcW w:w="517" w:type="dxa"/>
          </w:tcPr>
          <w:p w14:paraId="03CCA570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F35C74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2EB2C4" w14:textId="77777777" w:rsidR="00EA03DA" w:rsidRDefault="00EA03DA" w:rsidP="00585DDF">
            <w:r>
              <w:rPr>
                <w:sz w:val="16"/>
                <w:szCs w:val="16"/>
              </w:rPr>
              <w:t>Addition of n5 into TC 6.2D.1 MOP for UL MIMO</w:t>
            </w:r>
          </w:p>
        </w:tc>
        <w:tc>
          <w:tcPr>
            <w:tcW w:w="517" w:type="dxa"/>
          </w:tcPr>
          <w:p w14:paraId="3D8D073C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5B505A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267871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E76888" w14:textId="77777777" w:rsidR="00EA03DA" w:rsidRDefault="00EA03DA" w:rsidP="00585DDF">
            <w:r>
              <w:rPr>
                <w:sz w:val="16"/>
                <w:szCs w:val="16"/>
              </w:rPr>
              <w:t>R5-241745</w:t>
            </w:r>
          </w:p>
        </w:tc>
        <w:tc>
          <w:tcPr>
            <w:tcW w:w="1597" w:type="dxa"/>
          </w:tcPr>
          <w:p w14:paraId="06A20F50" w14:textId="77777777" w:rsidR="00EA03DA" w:rsidRDefault="00EA03DA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123224BD" w14:textId="77777777" w:rsidR="00EA03DA" w:rsidRDefault="00EA03DA" w:rsidP="00585DDF">
            <w:r>
              <w:rPr>
                <w:sz w:val="16"/>
                <w:szCs w:val="16"/>
              </w:rPr>
              <w:t>NR_bands_UL_MIMO_R18-UEConTest</w:t>
            </w:r>
          </w:p>
        </w:tc>
        <w:tc>
          <w:tcPr>
            <w:tcW w:w="2323" w:type="dxa"/>
          </w:tcPr>
          <w:p w14:paraId="28B834BD" w14:textId="77777777" w:rsidR="00EA03DA" w:rsidRDefault="00EA03DA" w:rsidP="00585DDF">
            <w:r>
              <w:rPr>
                <w:sz w:val="16"/>
                <w:szCs w:val="16"/>
              </w:rPr>
              <w:t>6.2D.1</w:t>
            </w:r>
          </w:p>
        </w:tc>
        <w:tc>
          <w:tcPr>
            <w:tcW w:w="998" w:type="dxa"/>
          </w:tcPr>
          <w:p w14:paraId="3DCBF47A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05A6D4E8" w14:textId="77777777" w:rsidTr="00585DDF">
        <w:tc>
          <w:tcPr>
            <w:tcW w:w="879" w:type="dxa"/>
          </w:tcPr>
          <w:p w14:paraId="37DD4E44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0106244" w14:textId="77777777" w:rsidR="00EA03DA" w:rsidRDefault="00EA03DA" w:rsidP="00585DDF">
            <w:r>
              <w:rPr>
                <w:sz w:val="16"/>
                <w:szCs w:val="16"/>
              </w:rPr>
              <w:t>2727</w:t>
            </w:r>
          </w:p>
        </w:tc>
        <w:tc>
          <w:tcPr>
            <w:tcW w:w="517" w:type="dxa"/>
          </w:tcPr>
          <w:p w14:paraId="4F96A331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FF7C7E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57EAFB" w14:textId="77777777" w:rsidR="00EA03DA" w:rsidRDefault="00EA03DA" w:rsidP="00585DDF">
            <w:r>
              <w:rPr>
                <w:sz w:val="16"/>
                <w:szCs w:val="16"/>
              </w:rPr>
              <w:t>Addition of n5 into TC 6.2D.2 MPR for UL MIMO</w:t>
            </w:r>
          </w:p>
        </w:tc>
        <w:tc>
          <w:tcPr>
            <w:tcW w:w="517" w:type="dxa"/>
          </w:tcPr>
          <w:p w14:paraId="7BDE66A9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156C8A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6F1A97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FFE66E8" w14:textId="77777777" w:rsidR="00EA03DA" w:rsidRDefault="00EA03DA" w:rsidP="00585DDF">
            <w:r>
              <w:rPr>
                <w:sz w:val="16"/>
                <w:szCs w:val="16"/>
              </w:rPr>
              <w:t>R5-241263</w:t>
            </w:r>
          </w:p>
        </w:tc>
        <w:tc>
          <w:tcPr>
            <w:tcW w:w="1597" w:type="dxa"/>
          </w:tcPr>
          <w:p w14:paraId="0DBED316" w14:textId="77777777" w:rsidR="00EA03DA" w:rsidRDefault="00EA03DA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6CB4AFC2" w14:textId="77777777" w:rsidR="00EA03DA" w:rsidRDefault="00EA03DA" w:rsidP="00585DDF">
            <w:r>
              <w:rPr>
                <w:sz w:val="16"/>
                <w:szCs w:val="16"/>
              </w:rPr>
              <w:t>NR_bands_UL_MIMO_R18-UEConTest</w:t>
            </w:r>
          </w:p>
        </w:tc>
        <w:tc>
          <w:tcPr>
            <w:tcW w:w="2323" w:type="dxa"/>
          </w:tcPr>
          <w:p w14:paraId="6AC78B3A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3523B0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</w:tbl>
    <w:p w14:paraId="6C428412" w14:textId="77777777" w:rsidR="00EA03DA" w:rsidRDefault="00EA03DA" w:rsidP="00EA03DA"/>
    <w:p w14:paraId="4ED1A4CB" w14:textId="77777777" w:rsidR="00EA03DA" w:rsidRDefault="00EA03DA" w:rsidP="00EA03DA"/>
    <w:p w14:paraId="05D349E5" w14:textId="77777777" w:rsidR="00EA03DA" w:rsidRPr="00917427" w:rsidRDefault="00EA03DA" w:rsidP="00EA03D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RP-240211</w:t>
      </w:r>
      <w:r>
        <w:rPr>
          <w:b/>
          <w:i/>
          <w:noProof/>
          <w:sz w:val="28"/>
        </w:rPr>
        <w:fldChar w:fldCharType="end"/>
      </w:r>
    </w:p>
    <w:p w14:paraId="15C683C0" w14:textId="77777777" w:rsidR="00EA03DA" w:rsidRPr="00784730" w:rsidRDefault="00EA03DA" w:rsidP="00EA03D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BB92102" w14:textId="77777777" w:rsidR="00EA03DA" w:rsidRPr="00050554" w:rsidRDefault="00EA03DA" w:rsidP="00EA03DA">
      <w:pPr>
        <w:rPr>
          <w:rFonts w:ascii="Arial" w:hAnsi="Arial" w:cs="Arial"/>
          <w:b/>
          <w:bCs/>
          <w:lang w:val="en-US"/>
        </w:rPr>
      </w:pPr>
    </w:p>
    <w:p w14:paraId="083435C7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5FFC412" w14:textId="77777777" w:rsidR="00EA03DA" w:rsidRPr="00E145B1" w:rsidRDefault="00EA03DA" w:rsidP="00EA03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 power UE (power class 1.5) for NR FR1 TDD single band (HPUE_NR_FR1_TDD_R18-UEConTest)</w:t>
      </w:r>
      <w:r>
        <w:rPr>
          <w:rFonts w:ascii="Arial" w:hAnsi="Arial" w:cs="Arial"/>
          <w:b/>
          <w:bCs/>
        </w:rPr>
        <w:fldChar w:fldCharType="end"/>
      </w:r>
    </w:p>
    <w:p w14:paraId="5011C9E5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13.4.5</w:t>
      </w:r>
      <w:r>
        <w:rPr>
          <w:rFonts w:ascii="Arial" w:hAnsi="Arial" w:cs="Arial"/>
          <w:b/>
          <w:bCs/>
        </w:rPr>
        <w:fldChar w:fldCharType="end"/>
      </w:r>
    </w:p>
    <w:p w14:paraId="557B2A7C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119BE25" w14:textId="77777777" w:rsidR="00EA03DA" w:rsidRDefault="00EA03DA" w:rsidP="00EA03D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3A08F40" w14:textId="77777777" w:rsidR="00EA03DA" w:rsidRPr="004E535C" w:rsidRDefault="00EA03DA" w:rsidP="00EA03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03DA" w:rsidRPr="004E535C" w14:paraId="584CA1CA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1A43CD4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BE5BC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D45F3A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55FDCC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0F67120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5E8F54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AD2D90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B99417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72FCFA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D5FD103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FE2152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F534092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7E0DB60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03DA" w14:paraId="292984AD" w14:textId="77777777" w:rsidTr="00585DDF">
        <w:tc>
          <w:tcPr>
            <w:tcW w:w="879" w:type="dxa"/>
          </w:tcPr>
          <w:p w14:paraId="0EE7B583" w14:textId="77777777" w:rsidR="00EA03DA" w:rsidRDefault="00EA03DA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A2B2CC4" w14:textId="77777777" w:rsidR="00EA03DA" w:rsidRDefault="00EA03DA" w:rsidP="00585DDF">
            <w:r>
              <w:rPr>
                <w:sz w:val="16"/>
                <w:szCs w:val="16"/>
              </w:rPr>
              <w:t>0564</w:t>
            </w:r>
          </w:p>
        </w:tc>
        <w:tc>
          <w:tcPr>
            <w:tcW w:w="517" w:type="dxa"/>
          </w:tcPr>
          <w:p w14:paraId="156154AA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F9C217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97DF5E" w14:textId="77777777" w:rsidR="00EA03DA" w:rsidRDefault="00EA03DA" w:rsidP="00585DDF">
            <w:r>
              <w:rPr>
                <w:sz w:val="16"/>
                <w:szCs w:val="16"/>
              </w:rPr>
              <w:t>Introduction of common ICS for PC1.5 n39</w:t>
            </w:r>
          </w:p>
        </w:tc>
        <w:tc>
          <w:tcPr>
            <w:tcW w:w="517" w:type="dxa"/>
          </w:tcPr>
          <w:p w14:paraId="5E611262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0B0F8B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C602E7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E2BB48" w14:textId="77777777" w:rsidR="00EA03DA" w:rsidRDefault="00EA03DA" w:rsidP="00585DDF">
            <w:r>
              <w:rPr>
                <w:sz w:val="16"/>
                <w:szCs w:val="16"/>
              </w:rPr>
              <w:t>R5-242023</w:t>
            </w:r>
          </w:p>
        </w:tc>
        <w:tc>
          <w:tcPr>
            <w:tcW w:w="1597" w:type="dxa"/>
          </w:tcPr>
          <w:p w14:paraId="25379A44" w14:textId="77777777" w:rsidR="00EA03DA" w:rsidRDefault="00EA03DA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125E5C3" w14:textId="77777777" w:rsidR="00EA03DA" w:rsidRDefault="00EA03DA" w:rsidP="00585DDF">
            <w:r>
              <w:rPr>
                <w:sz w:val="16"/>
                <w:szCs w:val="16"/>
              </w:rPr>
              <w:t>HPUE_NR_FR1_TDD_R18-UEConTest</w:t>
            </w:r>
          </w:p>
        </w:tc>
        <w:tc>
          <w:tcPr>
            <w:tcW w:w="2323" w:type="dxa"/>
          </w:tcPr>
          <w:p w14:paraId="05EC597D" w14:textId="77777777" w:rsidR="00EA03DA" w:rsidRDefault="00EA03DA" w:rsidP="00585DDF">
            <w:r>
              <w:rPr>
                <w:sz w:val="16"/>
                <w:szCs w:val="16"/>
              </w:rPr>
              <w:t>A.4.3.1</w:t>
            </w:r>
          </w:p>
        </w:tc>
        <w:tc>
          <w:tcPr>
            <w:tcW w:w="998" w:type="dxa"/>
          </w:tcPr>
          <w:p w14:paraId="5731B63F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351791F1" w14:textId="77777777" w:rsidTr="00585DDF">
        <w:tc>
          <w:tcPr>
            <w:tcW w:w="879" w:type="dxa"/>
          </w:tcPr>
          <w:p w14:paraId="38D3A901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B076222" w14:textId="77777777" w:rsidR="00EA03DA" w:rsidRDefault="00EA03DA" w:rsidP="00585DDF">
            <w:r>
              <w:rPr>
                <w:sz w:val="16"/>
                <w:szCs w:val="16"/>
              </w:rPr>
              <w:t>2602</w:t>
            </w:r>
          </w:p>
        </w:tc>
        <w:tc>
          <w:tcPr>
            <w:tcW w:w="517" w:type="dxa"/>
          </w:tcPr>
          <w:p w14:paraId="554C72DD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DF712F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05FD4D" w14:textId="77777777" w:rsidR="00EA03DA" w:rsidRDefault="00EA03DA" w:rsidP="00585DDF">
            <w:r>
              <w:rPr>
                <w:sz w:val="16"/>
                <w:szCs w:val="16"/>
              </w:rPr>
              <w:t>Addition of PC1.5 n39 MOP</w:t>
            </w:r>
          </w:p>
        </w:tc>
        <w:tc>
          <w:tcPr>
            <w:tcW w:w="517" w:type="dxa"/>
          </w:tcPr>
          <w:p w14:paraId="4BD35C19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80FEDB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DBDCDE2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5902508" w14:textId="77777777" w:rsidR="00EA03DA" w:rsidRDefault="00EA03DA" w:rsidP="00585DDF">
            <w:r>
              <w:rPr>
                <w:sz w:val="16"/>
                <w:szCs w:val="16"/>
              </w:rPr>
              <w:t>R5-240080</w:t>
            </w:r>
          </w:p>
        </w:tc>
        <w:tc>
          <w:tcPr>
            <w:tcW w:w="1597" w:type="dxa"/>
          </w:tcPr>
          <w:p w14:paraId="55E953C9" w14:textId="77777777" w:rsidR="00EA03DA" w:rsidRDefault="00EA03DA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340227A" w14:textId="77777777" w:rsidR="00EA03DA" w:rsidRDefault="00EA03DA" w:rsidP="00585DDF">
            <w:r>
              <w:rPr>
                <w:sz w:val="16"/>
                <w:szCs w:val="16"/>
              </w:rPr>
              <w:t>HPUE_NR_FR1_TDD_R18-UEConTest</w:t>
            </w:r>
          </w:p>
        </w:tc>
        <w:tc>
          <w:tcPr>
            <w:tcW w:w="2323" w:type="dxa"/>
          </w:tcPr>
          <w:p w14:paraId="7E77A810" w14:textId="77777777" w:rsidR="00EA03DA" w:rsidRDefault="00EA03DA" w:rsidP="00585DDF">
            <w:r>
              <w:rPr>
                <w:sz w:val="16"/>
                <w:szCs w:val="16"/>
              </w:rPr>
              <w:t>6.2G.1</w:t>
            </w:r>
          </w:p>
        </w:tc>
        <w:tc>
          <w:tcPr>
            <w:tcW w:w="998" w:type="dxa"/>
          </w:tcPr>
          <w:p w14:paraId="4F7776DB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694583D0" w14:textId="77777777" w:rsidTr="00585DDF">
        <w:tc>
          <w:tcPr>
            <w:tcW w:w="879" w:type="dxa"/>
          </w:tcPr>
          <w:p w14:paraId="644690FB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234E380" w14:textId="77777777" w:rsidR="00EA03DA" w:rsidRDefault="00EA03DA" w:rsidP="00585DDF">
            <w:r>
              <w:rPr>
                <w:sz w:val="16"/>
                <w:szCs w:val="16"/>
              </w:rPr>
              <w:t>2604</w:t>
            </w:r>
          </w:p>
        </w:tc>
        <w:tc>
          <w:tcPr>
            <w:tcW w:w="517" w:type="dxa"/>
          </w:tcPr>
          <w:p w14:paraId="420851B5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336D0A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EAF2C5" w14:textId="77777777" w:rsidR="00EA03DA" w:rsidRDefault="00EA03DA" w:rsidP="00585DDF">
            <w:r>
              <w:rPr>
                <w:sz w:val="16"/>
                <w:szCs w:val="16"/>
              </w:rPr>
              <w:t>Addition of PC1.5 n39 MPR</w:t>
            </w:r>
          </w:p>
        </w:tc>
        <w:tc>
          <w:tcPr>
            <w:tcW w:w="517" w:type="dxa"/>
          </w:tcPr>
          <w:p w14:paraId="77705D1C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B0EA71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A1EC0DA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D92FD5" w14:textId="77777777" w:rsidR="00EA03DA" w:rsidRDefault="00EA03DA" w:rsidP="00585DDF">
            <w:r>
              <w:rPr>
                <w:sz w:val="16"/>
                <w:szCs w:val="16"/>
              </w:rPr>
              <w:t>R5-240082</w:t>
            </w:r>
          </w:p>
        </w:tc>
        <w:tc>
          <w:tcPr>
            <w:tcW w:w="1597" w:type="dxa"/>
          </w:tcPr>
          <w:p w14:paraId="2F0CC08B" w14:textId="77777777" w:rsidR="00EA03DA" w:rsidRDefault="00EA03DA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74356E3" w14:textId="77777777" w:rsidR="00EA03DA" w:rsidRDefault="00EA03DA" w:rsidP="00585DDF">
            <w:r>
              <w:rPr>
                <w:sz w:val="16"/>
                <w:szCs w:val="16"/>
              </w:rPr>
              <w:t>HPUE_NR_FR1_TDD_R18-UEConTest</w:t>
            </w:r>
          </w:p>
        </w:tc>
        <w:tc>
          <w:tcPr>
            <w:tcW w:w="2323" w:type="dxa"/>
          </w:tcPr>
          <w:p w14:paraId="0D68F365" w14:textId="77777777" w:rsidR="00EA03DA" w:rsidRDefault="00EA03DA" w:rsidP="00585DDF">
            <w:r>
              <w:rPr>
                <w:sz w:val="16"/>
                <w:szCs w:val="16"/>
              </w:rPr>
              <w:t>6.2G.2</w:t>
            </w:r>
          </w:p>
        </w:tc>
        <w:tc>
          <w:tcPr>
            <w:tcW w:w="998" w:type="dxa"/>
          </w:tcPr>
          <w:p w14:paraId="0E4E34A0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500E6277" w14:textId="77777777" w:rsidTr="00585DDF">
        <w:tc>
          <w:tcPr>
            <w:tcW w:w="879" w:type="dxa"/>
          </w:tcPr>
          <w:p w14:paraId="2ADEAA6A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B3C74E8" w14:textId="77777777" w:rsidR="00EA03DA" w:rsidRDefault="00EA03DA" w:rsidP="00585DDF">
            <w:r>
              <w:rPr>
                <w:sz w:val="16"/>
                <w:szCs w:val="16"/>
              </w:rPr>
              <w:t>2605</w:t>
            </w:r>
          </w:p>
        </w:tc>
        <w:tc>
          <w:tcPr>
            <w:tcW w:w="517" w:type="dxa"/>
          </w:tcPr>
          <w:p w14:paraId="195DBE4D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5A5788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DCC1CA" w14:textId="77777777" w:rsidR="00EA03DA" w:rsidRDefault="00EA03DA" w:rsidP="00585DDF">
            <w:r>
              <w:rPr>
                <w:sz w:val="16"/>
                <w:szCs w:val="16"/>
              </w:rPr>
              <w:t>Addition of  PC1.5 n39 Configured tx power requirements</w:t>
            </w:r>
          </w:p>
        </w:tc>
        <w:tc>
          <w:tcPr>
            <w:tcW w:w="517" w:type="dxa"/>
          </w:tcPr>
          <w:p w14:paraId="600343DD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4F5B42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76CFB59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F34F49" w14:textId="77777777" w:rsidR="00EA03DA" w:rsidRDefault="00EA03DA" w:rsidP="00585DDF">
            <w:r>
              <w:rPr>
                <w:sz w:val="16"/>
                <w:szCs w:val="16"/>
              </w:rPr>
              <w:t>R5-240083</w:t>
            </w:r>
          </w:p>
        </w:tc>
        <w:tc>
          <w:tcPr>
            <w:tcW w:w="1597" w:type="dxa"/>
          </w:tcPr>
          <w:p w14:paraId="73358812" w14:textId="77777777" w:rsidR="00EA03DA" w:rsidRDefault="00EA03DA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7B21199" w14:textId="77777777" w:rsidR="00EA03DA" w:rsidRDefault="00EA03DA" w:rsidP="00585DDF">
            <w:r>
              <w:rPr>
                <w:sz w:val="16"/>
                <w:szCs w:val="16"/>
              </w:rPr>
              <w:t>HPUE_NR_FR1_TDD_R18-UEConTest</w:t>
            </w:r>
          </w:p>
        </w:tc>
        <w:tc>
          <w:tcPr>
            <w:tcW w:w="2323" w:type="dxa"/>
          </w:tcPr>
          <w:p w14:paraId="355A0C8D" w14:textId="77777777" w:rsidR="00EA03DA" w:rsidRDefault="00EA03DA" w:rsidP="00585DDF">
            <w:r>
              <w:rPr>
                <w:sz w:val="16"/>
                <w:szCs w:val="16"/>
              </w:rPr>
              <w:t>6.2G.4</w:t>
            </w:r>
          </w:p>
        </w:tc>
        <w:tc>
          <w:tcPr>
            <w:tcW w:w="998" w:type="dxa"/>
          </w:tcPr>
          <w:p w14:paraId="5AA03B43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5B879024" w14:textId="77777777" w:rsidTr="00585DDF">
        <w:tc>
          <w:tcPr>
            <w:tcW w:w="879" w:type="dxa"/>
          </w:tcPr>
          <w:p w14:paraId="52E44300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9EB33B0" w14:textId="77777777" w:rsidR="00EA03DA" w:rsidRDefault="00EA03DA" w:rsidP="00585DDF">
            <w:r>
              <w:rPr>
                <w:sz w:val="16"/>
                <w:szCs w:val="16"/>
              </w:rPr>
              <w:t>2606</w:t>
            </w:r>
          </w:p>
        </w:tc>
        <w:tc>
          <w:tcPr>
            <w:tcW w:w="517" w:type="dxa"/>
          </w:tcPr>
          <w:p w14:paraId="6F2AB4DC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695887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760F94" w14:textId="77777777" w:rsidR="00EA03DA" w:rsidRDefault="00EA03DA" w:rsidP="00585DDF">
            <w:r>
              <w:rPr>
                <w:sz w:val="16"/>
                <w:szCs w:val="16"/>
              </w:rPr>
              <w:t>Addition of PC1.5 n39 Modified MPR behavior</w:t>
            </w:r>
          </w:p>
        </w:tc>
        <w:tc>
          <w:tcPr>
            <w:tcW w:w="517" w:type="dxa"/>
          </w:tcPr>
          <w:p w14:paraId="1440871F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8C6863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78D5350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3C20A7E" w14:textId="77777777" w:rsidR="00EA03DA" w:rsidRDefault="00EA03DA" w:rsidP="00585DDF">
            <w:r>
              <w:rPr>
                <w:sz w:val="16"/>
                <w:szCs w:val="16"/>
              </w:rPr>
              <w:t>R5-240084</w:t>
            </w:r>
          </w:p>
        </w:tc>
        <w:tc>
          <w:tcPr>
            <w:tcW w:w="1597" w:type="dxa"/>
          </w:tcPr>
          <w:p w14:paraId="161942DE" w14:textId="77777777" w:rsidR="00EA03DA" w:rsidRDefault="00EA03DA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226EFE0" w14:textId="77777777" w:rsidR="00EA03DA" w:rsidRDefault="00EA03DA" w:rsidP="00585DDF">
            <w:r>
              <w:rPr>
                <w:sz w:val="16"/>
                <w:szCs w:val="16"/>
              </w:rPr>
              <w:t>HPUE_NR_FR1_TDD_R18-UEConTest</w:t>
            </w:r>
          </w:p>
        </w:tc>
        <w:tc>
          <w:tcPr>
            <w:tcW w:w="2323" w:type="dxa"/>
          </w:tcPr>
          <w:p w14:paraId="0ACD4B2E" w14:textId="77777777" w:rsidR="00EA03DA" w:rsidRDefault="00EA03DA" w:rsidP="00585DDF">
            <w:r>
              <w:rPr>
                <w:sz w:val="16"/>
                <w:szCs w:val="16"/>
              </w:rPr>
              <w:t>I.1</w:t>
            </w:r>
          </w:p>
        </w:tc>
        <w:tc>
          <w:tcPr>
            <w:tcW w:w="998" w:type="dxa"/>
          </w:tcPr>
          <w:p w14:paraId="00C9DF48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AB19DC0" w14:textId="77777777" w:rsidR="00EA03DA" w:rsidRDefault="00EA03DA" w:rsidP="00EA03DA"/>
    <w:p w14:paraId="0AFDD0E7" w14:textId="77777777" w:rsidR="00EA03DA" w:rsidRDefault="00EA03DA" w:rsidP="00EA03DA"/>
    <w:p w14:paraId="31188474" w14:textId="77777777" w:rsidR="00EA03DA" w:rsidRPr="00917427" w:rsidRDefault="00EA03DA" w:rsidP="00EA03D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RP-240212</w:t>
      </w:r>
      <w:r>
        <w:rPr>
          <w:b/>
          <w:i/>
          <w:noProof/>
          <w:sz w:val="28"/>
        </w:rPr>
        <w:fldChar w:fldCharType="end"/>
      </w:r>
    </w:p>
    <w:p w14:paraId="149E15E8" w14:textId="77777777" w:rsidR="00EA03DA" w:rsidRPr="00784730" w:rsidRDefault="00EA03DA" w:rsidP="00EA03D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0FBB2EDD" w14:textId="77777777" w:rsidR="00EA03DA" w:rsidRPr="00050554" w:rsidRDefault="00EA03DA" w:rsidP="00EA03DA">
      <w:pPr>
        <w:rPr>
          <w:rFonts w:ascii="Arial" w:hAnsi="Arial" w:cs="Arial"/>
          <w:b/>
          <w:bCs/>
          <w:lang w:val="en-US"/>
        </w:rPr>
      </w:pPr>
    </w:p>
    <w:p w14:paraId="1B019600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6E43CF1" w14:textId="77777777" w:rsidR="00EA03DA" w:rsidRPr="00E145B1" w:rsidRDefault="00EA03DA" w:rsidP="00EA03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 power UE (power class 2) for NR FR1 FDD single band (HPUE_NR_FR1_FDD_R18-UEConTest)</w:t>
      </w:r>
      <w:r>
        <w:rPr>
          <w:rFonts w:ascii="Arial" w:hAnsi="Arial" w:cs="Arial"/>
          <w:b/>
          <w:bCs/>
        </w:rPr>
        <w:fldChar w:fldCharType="end"/>
      </w:r>
    </w:p>
    <w:p w14:paraId="1D02B335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13.4.6</w:t>
      </w:r>
      <w:r>
        <w:rPr>
          <w:rFonts w:ascii="Arial" w:hAnsi="Arial" w:cs="Arial"/>
          <w:b/>
          <w:bCs/>
        </w:rPr>
        <w:fldChar w:fldCharType="end"/>
      </w:r>
    </w:p>
    <w:p w14:paraId="0BA1C0F0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7737201" w14:textId="77777777" w:rsidR="00EA03DA" w:rsidRDefault="00EA03DA" w:rsidP="00EA03D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2E980C3" w14:textId="77777777" w:rsidR="00EA03DA" w:rsidRPr="004E535C" w:rsidRDefault="00EA03DA" w:rsidP="00EA03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03DA" w:rsidRPr="004E535C" w14:paraId="0EB1EF21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FD57A2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17D4C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4B52A7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AEA183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B771E6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D6C436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32478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0EFB055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64C8AF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17CEB26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55BF1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49178C0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BD25274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03DA" w14:paraId="65DC7E3C" w14:textId="77777777" w:rsidTr="00585DDF">
        <w:tc>
          <w:tcPr>
            <w:tcW w:w="879" w:type="dxa"/>
          </w:tcPr>
          <w:p w14:paraId="5B2F874C" w14:textId="77777777" w:rsidR="00EA03DA" w:rsidRDefault="00EA03DA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966654C" w14:textId="77777777" w:rsidR="00EA03DA" w:rsidRDefault="00EA03DA" w:rsidP="00585DDF">
            <w:r>
              <w:rPr>
                <w:sz w:val="16"/>
                <w:szCs w:val="16"/>
              </w:rPr>
              <w:t>0601</w:t>
            </w:r>
          </w:p>
        </w:tc>
        <w:tc>
          <w:tcPr>
            <w:tcW w:w="517" w:type="dxa"/>
          </w:tcPr>
          <w:p w14:paraId="7848E3A8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529613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541C10" w14:textId="77777777" w:rsidR="00EA03DA" w:rsidRDefault="00EA03DA" w:rsidP="00585DDF">
            <w:r>
              <w:rPr>
                <w:sz w:val="16"/>
                <w:szCs w:val="16"/>
              </w:rPr>
              <w:t>Addition of RF baseline implementation capability of PC2 config n8</w:t>
            </w:r>
          </w:p>
        </w:tc>
        <w:tc>
          <w:tcPr>
            <w:tcW w:w="517" w:type="dxa"/>
          </w:tcPr>
          <w:p w14:paraId="3BC55E64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C2EE3C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A3A2759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0459FA" w14:textId="77777777" w:rsidR="00EA03DA" w:rsidRDefault="00EA03DA" w:rsidP="00585DDF">
            <w:r>
              <w:rPr>
                <w:sz w:val="16"/>
                <w:szCs w:val="16"/>
              </w:rPr>
              <w:t>R5-241259</w:t>
            </w:r>
          </w:p>
        </w:tc>
        <w:tc>
          <w:tcPr>
            <w:tcW w:w="1597" w:type="dxa"/>
          </w:tcPr>
          <w:p w14:paraId="35FC7ABA" w14:textId="77777777" w:rsidR="00EA03DA" w:rsidRDefault="00EA03DA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31FD002C" w14:textId="77777777" w:rsidR="00EA03DA" w:rsidRDefault="00EA03DA" w:rsidP="00585DDF">
            <w:r>
              <w:rPr>
                <w:sz w:val="16"/>
                <w:szCs w:val="16"/>
              </w:rPr>
              <w:t>HPUE_NR_FR1_FDD_R18-UEConTest</w:t>
            </w:r>
          </w:p>
        </w:tc>
        <w:tc>
          <w:tcPr>
            <w:tcW w:w="2323" w:type="dxa"/>
          </w:tcPr>
          <w:p w14:paraId="51FC6037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03FBB7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4E1DA84D" w14:textId="77777777" w:rsidTr="00585DDF">
        <w:tc>
          <w:tcPr>
            <w:tcW w:w="879" w:type="dxa"/>
          </w:tcPr>
          <w:p w14:paraId="56E3AD12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7736D3E" w14:textId="77777777" w:rsidR="00EA03DA" w:rsidRDefault="00EA03DA" w:rsidP="00585DDF">
            <w:r>
              <w:rPr>
                <w:sz w:val="16"/>
                <w:szCs w:val="16"/>
              </w:rPr>
              <w:t>2621</w:t>
            </w:r>
          </w:p>
        </w:tc>
        <w:tc>
          <w:tcPr>
            <w:tcW w:w="517" w:type="dxa"/>
          </w:tcPr>
          <w:p w14:paraId="2232DE55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8831A2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E4C3A8" w14:textId="77777777" w:rsidR="00EA03DA" w:rsidRDefault="00EA03DA" w:rsidP="00585DDF">
            <w:r>
              <w:rPr>
                <w:sz w:val="16"/>
                <w:szCs w:val="16"/>
              </w:rPr>
              <w:t>Addition of PC2 for n8 into TC 6.2.1 MOP</w:t>
            </w:r>
          </w:p>
        </w:tc>
        <w:tc>
          <w:tcPr>
            <w:tcW w:w="517" w:type="dxa"/>
          </w:tcPr>
          <w:p w14:paraId="2E32D987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CFCD2F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1FF664F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049D46" w14:textId="77777777" w:rsidR="00EA03DA" w:rsidRDefault="00EA03DA" w:rsidP="00585DDF">
            <w:r>
              <w:rPr>
                <w:sz w:val="16"/>
                <w:szCs w:val="16"/>
              </w:rPr>
              <w:t>R5-240279</w:t>
            </w:r>
          </w:p>
        </w:tc>
        <w:tc>
          <w:tcPr>
            <w:tcW w:w="1597" w:type="dxa"/>
          </w:tcPr>
          <w:p w14:paraId="62123F39" w14:textId="77777777" w:rsidR="00EA03DA" w:rsidRDefault="00EA03DA" w:rsidP="00585DDF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711061C5" w14:textId="77777777" w:rsidR="00EA03DA" w:rsidRDefault="00EA03DA" w:rsidP="00585DDF">
            <w:r>
              <w:rPr>
                <w:sz w:val="16"/>
                <w:szCs w:val="16"/>
              </w:rPr>
              <w:t>HPUE_NR_FR1_FDD_R18-UEConTest</w:t>
            </w:r>
          </w:p>
        </w:tc>
        <w:tc>
          <w:tcPr>
            <w:tcW w:w="2323" w:type="dxa"/>
          </w:tcPr>
          <w:p w14:paraId="1C83AA45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27DB88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19B116AD" w14:textId="77777777" w:rsidTr="00585DDF">
        <w:tc>
          <w:tcPr>
            <w:tcW w:w="879" w:type="dxa"/>
          </w:tcPr>
          <w:p w14:paraId="62CE7F25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6F091E0" w14:textId="77777777" w:rsidR="00EA03DA" w:rsidRDefault="00EA03DA" w:rsidP="00585DDF">
            <w:r>
              <w:rPr>
                <w:sz w:val="16"/>
                <w:szCs w:val="16"/>
              </w:rPr>
              <w:t>2623</w:t>
            </w:r>
          </w:p>
        </w:tc>
        <w:tc>
          <w:tcPr>
            <w:tcW w:w="517" w:type="dxa"/>
          </w:tcPr>
          <w:p w14:paraId="7618F345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39A769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D83F09" w14:textId="77777777" w:rsidR="00EA03DA" w:rsidRDefault="00EA03DA" w:rsidP="00585DDF">
            <w:r>
              <w:rPr>
                <w:sz w:val="16"/>
                <w:szCs w:val="16"/>
              </w:rPr>
              <w:t>Addition of PC2 for n8 into TC 7.3.2 Reference Sensitivity</w:t>
            </w:r>
          </w:p>
        </w:tc>
        <w:tc>
          <w:tcPr>
            <w:tcW w:w="517" w:type="dxa"/>
          </w:tcPr>
          <w:p w14:paraId="6EF71894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76DD94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31F3B54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33C0B7" w14:textId="77777777" w:rsidR="00EA03DA" w:rsidRDefault="00EA03DA" w:rsidP="00585DDF">
            <w:r>
              <w:rPr>
                <w:sz w:val="16"/>
                <w:szCs w:val="16"/>
              </w:rPr>
              <w:t>R5-240281</w:t>
            </w:r>
          </w:p>
        </w:tc>
        <w:tc>
          <w:tcPr>
            <w:tcW w:w="1597" w:type="dxa"/>
          </w:tcPr>
          <w:p w14:paraId="5C74CCA0" w14:textId="77777777" w:rsidR="00EA03DA" w:rsidRDefault="00EA03DA" w:rsidP="00585DDF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07DAED0C" w14:textId="77777777" w:rsidR="00EA03DA" w:rsidRDefault="00EA03DA" w:rsidP="00585DDF">
            <w:r>
              <w:rPr>
                <w:sz w:val="16"/>
                <w:szCs w:val="16"/>
              </w:rPr>
              <w:t>HPUE_NR_FR1_FDD_R18-UEConTest</w:t>
            </w:r>
          </w:p>
        </w:tc>
        <w:tc>
          <w:tcPr>
            <w:tcW w:w="2323" w:type="dxa"/>
          </w:tcPr>
          <w:p w14:paraId="74C49BD4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9B163E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</w:tbl>
    <w:p w14:paraId="39BFAFA2" w14:textId="77777777" w:rsidR="00EA03DA" w:rsidRDefault="00EA03DA" w:rsidP="00EA03DA"/>
    <w:p w14:paraId="09C1A9F4" w14:textId="77777777" w:rsidR="00EA03DA" w:rsidRDefault="00EA03DA" w:rsidP="00EA03DA"/>
    <w:p w14:paraId="4662C92B" w14:textId="77777777" w:rsidR="00EA03DA" w:rsidRPr="00917427" w:rsidRDefault="00EA03DA" w:rsidP="00EA03D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RP-240213</w:t>
      </w:r>
      <w:r>
        <w:rPr>
          <w:b/>
          <w:i/>
          <w:noProof/>
          <w:sz w:val="28"/>
        </w:rPr>
        <w:fldChar w:fldCharType="end"/>
      </w:r>
    </w:p>
    <w:p w14:paraId="56CC4718" w14:textId="77777777" w:rsidR="00EA03DA" w:rsidRPr="00784730" w:rsidRDefault="00EA03DA" w:rsidP="00EA03D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5D040B4" w14:textId="77777777" w:rsidR="00EA03DA" w:rsidRPr="00050554" w:rsidRDefault="00EA03DA" w:rsidP="00EA03DA">
      <w:pPr>
        <w:rPr>
          <w:rFonts w:ascii="Arial" w:hAnsi="Arial" w:cs="Arial"/>
          <w:b/>
          <w:bCs/>
          <w:lang w:val="en-US"/>
        </w:rPr>
      </w:pPr>
    </w:p>
    <w:p w14:paraId="514F2330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405D48F" w14:textId="77777777" w:rsidR="00EA03DA" w:rsidRPr="00E145B1" w:rsidRDefault="00EA03DA" w:rsidP="00EA03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Rel-18 High Power UE for NR CA and DC; and NR and LTE DC Configurations (HPUE_NR_CADC_NR_LTE_DC_R18-UEConTest)</w:t>
      </w:r>
      <w:r>
        <w:rPr>
          <w:rFonts w:ascii="Arial" w:hAnsi="Arial" w:cs="Arial"/>
          <w:b/>
          <w:bCs/>
        </w:rPr>
        <w:fldChar w:fldCharType="end"/>
      </w:r>
    </w:p>
    <w:p w14:paraId="4EB84FE9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13.4.7</w:t>
      </w:r>
      <w:r>
        <w:rPr>
          <w:rFonts w:ascii="Arial" w:hAnsi="Arial" w:cs="Arial"/>
          <w:b/>
          <w:bCs/>
        </w:rPr>
        <w:fldChar w:fldCharType="end"/>
      </w:r>
    </w:p>
    <w:p w14:paraId="0FDE6EF2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352F076" w14:textId="77777777" w:rsidR="00EA03DA" w:rsidRDefault="00EA03DA" w:rsidP="00EA03D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FDFC1B2" w14:textId="77777777" w:rsidR="00EA03DA" w:rsidRPr="004E535C" w:rsidRDefault="00EA03DA" w:rsidP="00EA03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03DA" w:rsidRPr="004E535C" w14:paraId="2739E315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16B9E8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E6D704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D39735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5CB5A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1B29D7F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50B6FA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88643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E7AA40C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1F42E36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F9D9CE3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C98B769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C1163A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F7E9C2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03DA" w14:paraId="67BFC922" w14:textId="77777777" w:rsidTr="00585DDF">
        <w:tc>
          <w:tcPr>
            <w:tcW w:w="879" w:type="dxa"/>
          </w:tcPr>
          <w:p w14:paraId="72C95EB6" w14:textId="77777777" w:rsidR="00EA03DA" w:rsidRDefault="00EA03DA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2437443" w14:textId="77777777" w:rsidR="00EA03DA" w:rsidRDefault="00EA03DA" w:rsidP="00585DDF">
            <w:r>
              <w:rPr>
                <w:sz w:val="16"/>
                <w:szCs w:val="16"/>
              </w:rPr>
              <w:t>0567</w:t>
            </w:r>
          </w:p>
        </w:tc>
        <w:tc>
          <w:tcPr>
            <w:tcW w:w="517" w:type="dxa"/>
          </w:tcPr>
          <w:p w14:paraId="60D009D3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15DB8A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940895" w14:textId="77777777" w:rsidR="00EA03DA" w:rsidRDefault="00EA03DA" w:rsidP="00585DDF">
            <w:r>
              <w:rPr>
                <w:sz w:val="16"/>
                <w:szCs w:val="16"/>
              </w:rPr>
              <w:t>Correction to HPUE PICS Mnemonic</w:t>
            </w:r>
          </w:p>
        </w:tc>
        <w:tc>
          <w:tcPr>
            <w:tcW w:w="517" w:type="dxa"/>
          </w:tcPr>
          <w:p w14:paraId="6F1A38F5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08005E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A030F9C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7A9802" w14:textId="77777777" w:rsidR="00EA03DA" w:rsidRDefault="00EA03DA" w:rsidP="00585DDF">
            <w:r>
              <w:rPr>
                <w:sz w:val="16"/>
                <w:szCs w:val="16"/>
              </w:rPr>
              <w:t>R5-240173</w:t>
            </w:r>
          </w:p>
        </w:tc>
        <w:tc>
          <w:tcPr>
            <w:tcW w:w="1597" w:type="dxa"/>
          </w:tcPr>
          <w:p w14:paraId="54265161" w14:textId="77777777" w:rsidR="00EA03DA" w:rsidRDefault="00EA03DA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D0CC91C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4E8C0CF7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DA38BE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0B27249E" w14:textId="77777777" w:rsidTr="00585DDF">
        <w:tc>
          <w:tcPr>
            <w:tcW w:w="879" w:type="dxa"/>
          </w:tcPr>
          <w:p w14:paraId="4393FDC9" w14:textId="77777777" w:rsidR="00EA03DA" w:rsidRDefault="00EA03DA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F7BD918" w14:textId="77777777" w:rsidR="00EA03DA" w:rsidRDefault="00EA03DA" w:rsidP="00585DDF">
            <w:r>
              <w:rPr>
                <w:sz w:val="16"/>
                <w:szCs w:val="16"/>
              </w:rPr>
              <w:t>0575</w:t>
            </w:r>
          </w:p>
        </w:tc>
        <w:tc>
          <w:tcPr>
            <w:tcW w:w="517" w:type="dxa"/>
          </w:tcPr>
          <w:p w14:paraId="6D4435B9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CDE966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7FDD2D" w14:textId="77777777" w:rsidR="00EA03DA" w:rsidRDefault="00EA03DA" w:rsidP="00585DDF">
            <w:r>
              <w:rPr>
                <w:sz w:val="16"/>
                <w:szCs w:val="16"/>
              </w:rPr>
              <w:t>Addition of RF baseline implementation capabilities for new PC2 EN-DC combos within FR1</w:t>
            </w:r>
          </w:p>
        </w:tc>
        <w:tc>
          <w:tcPr>
            <w:tcW w:w="517" w:type="dxa"/>
          </w:tcPr>
          <w:p w14:paraId="6E54C935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B7E97E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B856EB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F4A066" w14:textId="77777777" w:rsidR="00EA03DA" w:rsidRDefault="00EA03DA" w:rsidP="00585DDF">
            <w:r>
              <w:rPr>
                <w:sz w:val="16"/>
                <w:szCs w:val="16"/>
              </w:rPr>
              <w:t>R5-240330</w:t>
            </w:r>
          </w:p>
        </w:tc>
        <w:tc>
          <w:tcPr>
            <w:tcW w:w="1597" w:type="dxa"/>
          </w:tcPr>
          <w:p w14:paraId="2BBA1497" w14:textId="77777777" w:rsidR="00EA03DA" w:rsidRDefault="00EA03DA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1CB4ACCA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5A55833E" w14:textId="77777777" w:rsidR="00EA03DA" w:rsidRDefault="00EA03DA" w:rsidP="00585DDF">
            <w:r>
              <w:rPr>
                <w:sz w:val="16"/>
                <w:szCs w:val="16"/>
              </w:rPr>
              <w:t>A.4.3.2B.2.3.1</w:t>
            </w:r>
          </w:p>
        </w:tc>
        <w:tc>
          <w:tcPr>
            <w:tcW w:w="998" w:type="dxa"/>
          </w:tcPr>
          <w:p w14:paraId="1D98D4C4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0EFBA067" w14:textId="77777777" w:rsidTr="00585DDF">
        <w:tc>
          <w:tcPr>
            <w:tcW w:w="879" w:type="dxa"/>
          </w:tcPr>
          <w:p w14:paraId="77B48AD3" w14:textId="77777777" w:rsidR="00EA03DA" w:rsidRDefault="00EA03DA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43EC127" w14:textId="77777777" w:rsidR="00EA03DA" w:rsidRDefault="00EA03DA" w:rsidP="00585DDF">
            <w:r>
              <w:rPr>
                <w:sz w:val="16"/>
                <w:szCs w:val="16"/>
              </w:rPr>
              <w:t>0594</w:t>
            </w:r>
          </w:p>
        </w:tc>
        <w:tc>
          <w:tcPr>
            <w:tcW w:w="517" w:type="dxa"/>
          </w:tcPr>
          <w:p w14:paraId="5684E2C9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FD2F42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0AC295" w14:textId="77777777" w:rsidR="00EA03DA" w:rsidRDefault="00EA03DA" w:rsidP="00585DDF">
            <w:r>
              <w:rPr>
                <w:sz w:val="16"/>
                <w:szCs w:val="16"/>
              </w:rPr>
              <w:t>Update for additional band configurations with PC2 UL</w:t>
            </w:r>
          </w:p>
        </w:tc>
        <w:tc>
          <w:tcPr>
            <w:tcW w:w="517" w:type="dxa"/>
          </w:tcPr>
          <w:p w14:paraId="65D78C2B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2936C0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D261128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6D0838" w14:textId="77777777" w:rsidR="00EA03DA" w:rsidRDefault="00EA03DA" w:rsidP="00585DDF">
            <w:r>
              <w:rPr>
                <w:sz w:val="16"/>
                <w:szCs w:val="16"/>
              </w:rPr>
              <w:t>R5-241714</w:t>
            </w:r>
          </w:p>
        </w:tc>
        <w:tc>
          <w:tcPr>
            <w:tcW w:w="1597" w:type="dxa"/>
          </w:tcPr>
          <w:p w14:paraId="29E11A45" w14:textId="77777777" w:rsidR="00EA03DA" w:rsidRDefault="00EA03DA" w:rsidP="00585DDF">
            <w:r>
              <w:rPr>
                <w:sz w:val="16"/>
                <w:szCs w:val="16"/>
              </w:rPr>
              <w:t>Verizon Spain</w:t>
            </w:r>
          </w:p>
        </w:tc>
        <w:tc>
          <w:tcPr>
            <w:tcW w:w="1122" w:type="dxa"/>
          </w:tcPr>
          <w:p w14:paraId="3BB99F4F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5B217629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BEE248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1AC94FC0" w14:textId="77777777" w:rsidTr="00585DDF">
        <w:tc>
          <w:tcPr>
            <w:tcW w:w="879" w:type="dxa"/>
          </w:tcPr>
          <w:p w14:paraId="66454464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A5D9A48" w14:textId="77777777" w:rsidR="00EA03DA" w:rsidRDefault="00EA03DA" w:rsidP="00585DDF">
            <w:r>
              <w:rPr>
                <w:sz w:val="16"/>
                <w:szCs w:val="16"/>
              </w:rPr>
              <w:t>2672</w:t>
            </w:r>
          </w:p>
        </w:tc>
        <w:tc>
          <w:tcPr>
            <w:tcW w:w="517" w:type="dxa"/>
          </w:tcPr>
          <w:p w14:paraId="43F4697D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7FB622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7AE209" w14:textId="77777777" w:rsidR="00EA03DA" w:rsidRDefault="00EA03DA" w:rsidP="00585DDF">
            <w:r>
              <w:rPr>
                <w:sz w:val="16"/>
                <w:szCs w:val="16"/>
              </w:rPr>
              <w:t>Addition of CA_n14A-n77A PC2 and CA_n77(2A) PC2 to Ch 5</w:t>
            </w:r>
          </w:p>
        </w:tc>
        <w:tc>
          <w:tcPr>
            <w:tcW w:w="517" w:type="dxa"/>
          </w:tcPr>
          <w:p w14:paraId="2D3E4924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88A3B3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9FCD7A8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3EA0267" w14:textId="77777777" w:rsidR="00EA03DA" w:rsidRDefault="00EA03DA" w:rsidP="00585DDF">
            <w:r>
              <w:rPr>
                <w:sz w:val="16"/>
                <w:szCs w:val="16"/>
              </w:rPr>
              <w:t>R5-241747</w:t>
            </w:r>
          </w:p>
        </w:tc>
        <w:tc>
          <w:tcPr>
            <w:tcW w:w="1597" w:type="dxa"/>
          </w:tcPr>
          <w:p w14:paraId="136AF001" w14:textId="77777777" w:rsidR="00EA03DA" w:rsidRDefault="00EA03DA" w:rsidP="00585DDF">
            <w:r>
              <w:rPr>
                <w:sz w:val="16"/>
                <w:szCs w:val="16"/>
              </w:rPr>
              <w:t>WE Certification, AT&amp;T</w:t>
            </w:r>
          </w:p>
        </w:tc>
        <w:tc>
          <w:tcPr>
            <w:tcW w:w="1122" w:type="dxa"/>
          </w:tcPr>
          <w:p w14:paraId="08860DE4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19CF87CC" w14:textId="77777777" w:rsidR="00EA03DA" w:rsidRDefault="00EA03DA" w:rsidP="00585DDF">
            <w:r>
              <w:rPr>
                <w:sz w:val="16"/>
                <w:szCs w:val="16"/>
              </w:rPr>
              <w:t>5.5A.2, 5.5A.3.1</w:t>
            </w:r>
          </w:p>
        </w:tc>
        <w:tc>
          <w:tcPr>
            <w:tcW w:w="998" w:type="dxa"/>
          </w:tcPr>
          <w:p w14:paraId="499957C7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7EE1AA88" w14:textId="77777777" w:rsidTr="00585DDF">
        <w:tc>
          <w:tcPr>
            <w:tcW w:w="879" w:type="dxa"/>
          </w:tcPr>
          <w:p w14:paraId="38054627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D6111FF" w14:textId="77777777" w:rsidR="00EA03DA" w:rsidRDefault="00EA03DA" w:rsidP="00585DDF">
            <w:r>
              <w:rPr>
                <w:sz w:val="16"/>
                <w:szCs w:val="16"/>
              </w:rPr>
              <w:t>2673</w:t>
            </w:r>
          </w:p>
        </w:tc>
        <w:tc>
          <w:tcPr>
            <w:tcW w:w="517" w:type="dxa"/>
          </w:tcPr>
          <w:p w14:paraId="4FFC3695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C6CEE5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FBD5B8" w14:textId="77777777" w:rsidR="00EA03DA" w:rsidRDefault="00EA03DA" w:rsidP="00585DDF">
            <w:r>
              <w:rPr>
                <w:sz w:val="16"/>
                <w:szCs w:val="16"/>
              </w:rPr>
              <w:t>Addition of PC2 max power requirements for bands CA_n77(2A) and CA_n14A-n77A</w:t>
            </w:r>
          </w:p>
        </w:tc>
        <w:tc>
          <w:tcPr>
            <w:tcW w:w="517" w:type="dxa"/>
          </w:tcPr>
          <w:p w14:paraId="2A42EC55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712F5A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5326B8E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551AF3" w14:textId="77777777" w:rsidR="00EA03DA" w:rsidRDefault="00EA03DA" w:rsidP="00585DDF">
            <w:r>
              <w:rPr>
                <w:sz w:val="16"/>
                <w:szCs w:val="16"/>
              </w:rPr>
              <w:t>R5-240894</w:t>
            </w:r>
          </w:p>
        </w:tc>
        <w:tc>
          <w:tcPr>
            <w:tcW w:w="1597" w:type="dxa"/>
          </w:tcPr>
          <w:p w14:paraId="0DF7B97E" w14:textId="77777777" w:rsidR="00EA03DA" w:rsidRDefault="00EA03DA" w:rsidP="00585DDF">
            <w:r>
              <w:rPr>
                <w:sz w:val="16"/>
                <w:szCs w:val="16"/>
              </w:rPr>
              <w:t>WE Certification Oy, AT&amp;T</w:t>
            </w:r>
          </w:p>
        </w:tc>
        <w:tc>
          <w:tcPr>
            <w:tcW w:w="1122" w:type="dxa"/>
          </w:tcPr>
          <w:p w14:paraId="7393C8BF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07894D83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6F5376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6EEB10E9" w14:textId="77777777" w:rsidTr="00585DDF">
        <w:tc>
          <w:tcPr>
            <w:tcW w:w="879" w:type="dxa"/>
          </w:tcPr>
          <w:p w14:paraId="32582D5A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BD0989A" w14:textId="77777777" w:rsidR="00EA03DA" w:rsidRDefault="00EA03DA" w:rsidP="00585DDF">
            <w:r>
              <w:rPr>
                <w:sz w:val="16"/>
                <w:szCs w:val="16"/>
              </w:rPr>
              <w:t>2674</w:t>
            </w:r>
          </w:p>
        </w:tc>
        <w:tc>
          <w:tcPr>
            <w:tcW w:w="517" w:type="dxa"/>
          </w:tcPr>
          <w:p w14:paraId="0C7B5405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52F1E5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16D33A" w14:textId="77777777" w:rsidR="00EA03DA" w:rsidRDefault="00EA03DA" w:rsidP="00585DDF">
            <w:r>
              <w:rPr>
                <w:sz w:val="16"/>
                <w:szCs w:val="16"/>
              </w:rPr>
              <w:t>Addition of band CA_n14A-n77A PC2 reference sensitivity test</w:t>
            </w:r>
          </w:p>
        </w:tc>
        <w:tc>
          <w:tcPr>
            <w:tcW w:w="517" w:type="dxa"/>
          </w:tcPr>
          <w:p w14:paraId="4DB24DC8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5ED948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DC2810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DC3278" w14:textId="77777777" w:rsidR="00EA03DA" w:rsidRDefault="00EA03DA" w:rsidP="00585DDF">
            <w:r>
              <w:rPr>
                <w:sz w:val="16"/>
                <w:szCs w:val="16"/>
              </w:rPr>
              <w:t>R5-241746</w:t>
            </w:r>
          </w:p>
        </w:tc>
        <w:tc>
          <w:tcPr>
            <w:tcW w:w="1597" w:type="dxa"/>
          </w:tcPr>
          <w:p w14:paraId="6F891276" w14:textId="77777777" w:rsidR="00EA03DA" w:rsidRDefault="00EA03DA" w:rsidP="00585DDF">
            <w:r>
              <w:rPr>
                <w:sz w:val="16"/>
                <w:szCs w:val="16"/>
              </w:rPr>
              <w:t>WE Certification, AT&amp;T</w:t>
            </w:r>
          </w:p>
        </w:tc>
        <w:tc>
          <w:tcPr>
            <w:tcW w:w="1122" w:type="dxa"/>
          </w:tcPr>
          <w:p w14:paraId="78963625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35A81E41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9D8459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1703217C" w14:textId="77777777" w:rsidTr="00585DDF">
        <w:tc>
          <w:tcPr>
            <w:tcW w:w="879" w:type="dxa"/>
          </w:tcPr>
          <w:p w14:paraId="4AF4BEE5" w14:textId="77777777" w:rsidR="00EA03DA" w:rsidRDefault="00EA03DA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A4C2199" w14:textId="77777777" w:rsidR="00EA03DA" w:rsidRDefault="00EA03DA" w:rsidP="00585DDF">
            <w:r>
              <w:rPr>
                <w:sz w:val="16"/>
                <w:szCs w:val="16"/>
              </w:rPr>
              <w:t>1716</w:t>
            </w:r>
          </w:p>
        </w:tc>
        <w:tc>
          <w:tcPr>
            <w:tcW w:w="517" w:type="dxa"/>
          </w:tcPr>
          <w:p w14:paraId="45B1AC38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28BEAE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27E6FC" w14:textId="77777777" w:rsidR="00EA03DA" w:rsidRDefault="00EA03DA" w:rsidP="00585DDF">
            <w:r>
              <w:rPr>
                <w:sz w:val="16"/>
                <w:szCs w:val="16"/>
              </w:rPr>
              <w:t>Addition of UE maximum output power for new PC2 EN-DC combos within FR1</w:t>
            </w:r>
          </w:p>
        </w:tc>
        <w:tc>
          <w:tcPr>
            <w:tcW w:w="517" w:type="dxa"/>
          </w:tcPr>
          <w:p w14:paraId="5FD54037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0D62B0" w14:textId="77777777" w:rsidR="00EA03DA" w:rsidRDefault="00EA03DA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038FB236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AB484E7" w14:textId="77777777" w:rsidR="00EA03DA" w:rsidRDefault="00EA03DA" w:rsidP="00585DDF">
            <w:r>
              <w:rPr>
                <w:sz w:val="16"/>
                <w:szCs w:val="16"/>
              </w:rPr>
              <w:t>R5-240331</w:t>
            </w:r>
          </w:p>
        </w:tc>
        <w:tc>
          <w:tcPr>
            <w:tcW w:w="1597" w:type="dxa"/>
          </w:tcPr>
          <w:p w14:paraId="3A5B701A" w14:textId="77777777" w:rsidR="00EA03DA" w:rsidRDefault="00EA03DA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60E87BA5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51DC5FDA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561227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60921B8A" w14:textId="77777777" w:rsidTr="00585DDF">
        <w:tc>
          <w:tcPr>
            <w:tcW w:w="879" w:type="dxa"/>
          </w:tcPr>
          <w:p w14:paraId="6E28582D" w14:textId="77777777" w:rsidR="00EA03DA" w:rsidRDefault="00EA03DA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CCBB727" w14:textId="77777777" w:rsidR="00EA03DA" w:rsidRDefault="00EA03DA" w:rsidP="00585DDF">
            <w:r>
              <w:rPr>
                <w:sz w:val="16"/>
                <w:szCs w:val="16"/>
              </w:rPr>
              <w:t>1717</w:t>
            </w:r>
          </w:p>
        </w:tc>
        <w:tc>
          <w:tcPr>
            <w:tcW w:w="517" w:type="dxa"/>
          </w:tcPr>
          <w:p w14:paraId="4E3E0FEF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F62994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A5DFDE" w14:textId="77777777" w:rsidR="00EA03DA" w:rsidRDefault="00EA03DA" w:rsidP="00585DDF">
            <w:r>
              <w:rPr>
                <w:sz w:val="16"/>
                <w:szCs w:val="16"/>
              </w:rPr>
              <w:t>Addition of reference sensitivity for new PC2 EN-DC combos within FR1</w:t>
            </w:r>
          </w:p>
        </w:tc>
        <w:tc>
          <w:tcPr>
            <w:tcW w:w="517" w:type="dxa"/>
          </w:tcPr>
          <w:p w14:paraId="218A1DF8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AC7029" w14:textId="77777777" w:rsidR="00EA03DA" w:rsidRDefault="00EA03DA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5457B028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0DD183" w14:textId="77777777" w:rsidR="00EA03DA" w:rsidRDefault="00EA03DA" w:rsidP="00585DDF">
            <w:r>
              <w:rPr>
                <w:sz w:val="16"/>
                <w:szCs w:val="16"/>
              </w:rPr>
              <w:t>R5-241904</w:t>
            </w:r>
          </w:p>
        </w:tc>
        <w:tc>
          <w:tcPr>
            <w:tcW w:w="1597" w:type="dxa"/>
          </w:tcPr>
          <w:p w14:paraId="042B6669" w14:textId="77777777" w:rsidR="00EA03DA" w:rsidRDefault="00EA03DA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10047921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16A79632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39C046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5294FA69" w14:textId="77777777" w:rsidTr="00585DDF">
        <w:tc>
          <w:tcPr>
            <w:tcW w:w="879" w:type="dxa"/>
          </w:tcPr>
          <w:p w14:paraId="60375C5D" w14:textId="77777777" w:rsidR="00EA03DA" w:rsidRDefault="00EA03DA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6DF56D1" w14:textId="77777777" w:rsidR="00EA03DA" w:rsidRDefault="00EA03DA" w:rsidP="00585DDF">
            <w:r>
              <w:rPr>
                <w:sz w:val="16"/>
                <w:szCs w:val="16"/>
              </w:rPr>
              <w:t>1724</w:t>
            </w:r>
          </w:p>
        </w:tc>
        <w:tc>
          <w:tcPr>
            <w:tcW w:w="517" w:type="dxa"/>
          </w:tcPr>
          <w:p w14:paraId="01127382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E60510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5D118E" w14:textId="77777777" w:rsidR="00EA03DA" w:rsidRDefault="00EA03DA" w:rsidP="00585DDF">
            <w:r>
              <w:rPr>
                <w:sz w:val="16"/>
                <w:szCs w:val="16"/>
              </w:rPr>
              <w:t>Addition of many EN-DC PC2 combos to Ch 5</w:t>
            </w:r>
          </w:p>
        </w:tc>
        <w:tc>
          <w:tcPr>
            <w:tcW w:w="517" w:type="dxa"/>
          </w:tcPr>
          <w:p w14:paraId="47773240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CFADE6" w14:textId="77777777" w:rsidR="00EA03DA" w:rsidRDefault="00EA03DA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344F2992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FA97C9" w14:textId="77777777" w:rsidR="00EA03DA" w:rsidRDefault="00EA03DA" w:rsidP="00585DDF">
            <w:r>
              <w:rPr>
                <w:sz w:val="16"/>
                <w:szCs w:val="16"/>
              </w:rPr>
              <w:t>R5-240884</w:t>
            </w:r>
          </w:p>
        </w:tc>
        <w:tc>
          <w:tcPr>
            <w:tcW w:w="1597" w:type="dxa"/>
          </w:tcPr>
          <w:p w14:paraId="379DDA61" w14:textId="77777777" w:rsidR="00EA03DA" w:rsidRDefault="00EA03DA" w:rsidP="00585DDF">
            <w:r>
              <w:rPr>
                <w:sz w:val="16"/>
                <w:szCs w:val="16"/>
              </w:rPr>
              <w:t>WE Certification Oy, AT&amp;T</w:t>
            </w:r>
          </w:p>
        </w:tc>
        <w:tc>
          <w:tcPr>
            <w:tcW w:w="1122" w:type="dxa"/>
          </w:tcPr>
          <w:p w14:paraId="3DCF8558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5D3B4D18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09808A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75E613FB" w14:textId="77777777" w:rsidTr="00585DDF">
        <w:tc>
          <w:tcPr>
            <w:tcW w:w="879" w:type="dxa"/>
          </w:tcPr>
          <w:p w14:paraId="3857648A" w14:textId="77777777" w:rsidR="00EA03DA" w:rsidRDefault="00EA03DA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0BB8C62C" w14:textId="77777777" w:rsidR="00EA03DA" w:rsidRDefault="00EA03DA" w:rsidP="00585DDF">
            <w:r>
              <w:rPr>
                <w:sz w:val="16"/>
                <w:szCs w:val="16"/>
              </w:rPr>
              <w:t>1725</w:t>
            </w:r>
          </w:p>
        </w:tc>
        <w:tc>
          <w:tcPr>
            <w:tcW w:w="517" w:type="dxa"/>
          </w:tcPr>
          <w:p w14:paraId="4A9736C3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1CBA32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1FE476" w14:textId="77777777" w:rsidR="00EA03DA" w:rsidRDefault="00EA03DA" w:rsidP="00585DDF">
            <w:r>
              <w:rPr>
                <w:sz w:val="16"/>
                <w:szCs w:val="16"/>
              </w:rPr>
              <w:t>Addition of test requirements for EN-DC PC2 combos DC_12A_n77A, DC_14A_n77A and DC_30A_n77A max power test</w:t>
            </w:r>
          </w:p>
        </w:tc>
        <w:tc>
          <w:tcPr>
            <w:tcW w:w="517" w:type="dxa"/>
          </w:tcPr>
          <w:p w14:paraId="5D8C439B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0A68BF" w14:textId="77777777" w:rsidR="00EA03DA" w:rsidRDefault="00EA03DA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4F61669D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AA7F35" w14:textId="77777777" w:rsidR="00EA03DA" w:rsidRDefault="00EA03DA" w:rsidP="00585DDF">
            <w:r>
              <w:rPr>
                <w:sz w:val="16"/>
                <w:szCs w:val="16"/>
              </w:rPr>
              <w:t>R5-240885</w:t>
            </w:r>
          </w:p>
        </w:tc>
        <w:tc>
          <w:tcPr>
            <w:tcW w:w="1597" w:type="dxa"/>
          </w:tcPr>
          <w:p w14:paraId="35DEFCDB" w14:textId="77777777" w:rsidR="00EA03DA" w:rsidRDefault="00EA03DA" w:rsidP="00585DDF">
            <w:r>
              <w:rPr>
                <w:sz w:val="16"/>
                <w:szCs w:val="16"/>
              </w:rPr>
              <w:t>WE Certification, AT&amp;T</w:t>
            </w:r>
          </w:p>
        </w:tc>
        <w:tc>
          <w:tcPr>
            <w:tcW w:w="1122" w:type="dxa"/>
          </w:tcPr>
          <w:p w14:paraId="469726EA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2FBCB22E" w14:textId="77777777" w:rsidR="00EA03DA" w:rsidRDefault="00EA03DA" w:rsidP="00585DDF">
            <w:r>
              <w:rPr>
                <w:sz w:val="16"/>
                <w:szCs w:val="16"/>
              </w:rPr>
              <w:t>6.2B.1.3.5</w:t>
            </w:r>
          </w:p>
        </w:tc>
        <w:tc>
          <w:tcPr>
            <w:tcW w:w="998" w:type="dxa"/>
          </w:tcPr>
          <w:p w14:paraId="750C5A03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65D937C9" w14:textId="77777777" w:rsidTr="00585DDF">
        <w:tc>
          <w:tcPr>
            <w:tcW w:w="879" w:type="dxa"/>
          </w:tcPr>
          <w:p w14:paraId="16997DCC" w14:textId="77777777" w:rsidR="00EA03DA" w:rsidRDefault="00EA03DA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97BA718" w14:textId="77777777" w:rsidR="00EA03DA" w:rsidRDefault="00EA03DA" w:rsidP="00585DDF">
            <w:r>
              <w:rPr>
                <w:sz w:val="16"/>
                <w:szCs w:val="16"/>
              </w:rPr>
              <w:t>1738</w:t>
            </w:r>
          </w:p>
        </w:tc>
        <w:tc>
          <w:tcPr>
            <w:tcW w:w="517" w:type="dxa"/>
          </w:tcPr>
          <w:p w14:paraId="37C60F19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3E0195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CF8041" w14:textId="77777777" w:rsidR="00EA03DA" w:rsidRDefault="00EA03DA" w:rsidP="00585DDF">
            <w:r>
              <w:rPr>
                <w:sz w:val="16"/>
                <w:szCs w:val="16"/>
              </w:rPr>
              <w:t>Addition and correction of REFSENS for 2CC EN-DC in PC2</w:t>
            </w:r>
          </w:p>
        </w:tc>
        <w:tc>
          <w:tcPr>
            <w:tcW w:w="517" w:type="dxa"/>
          </w:tcPr>
          <w:p w14:paraId="48781042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149B3A" w14:textId="77777777" w:rsidR="00EA03DA" w:rsidRDefault="00EA03DA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4E93E57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D63D67" w14:textId="77777777" w:rsidR="00EA03DA" w:rsidRDefault="00EA03DA" w:rsidP="00585DDF">
            <w:r>
              <w:rPr>
                <w:sz w:val="16"/>
                <w:szCs w:val="16"/>
              </w:rPr>
              <w:t>R5-241062</w:t>
            </w:r>
          </w:p>
        </w:tc>
        <w:tc>
          <w:tcPr>
            <w:tcW w:w="1597" w:type="dxa"/>
          </w:tcPr>
          <w:p w14:paraId="27FE5CFB" w14:textId="77777777" w:rsidR="00EA03DA" w:rsidRDefault="00EA03DA" w:rsidP="00585DDF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 w14:paraId="6441C460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4A1783BF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260D4F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67BC1532" w14:textId="77777777" w:rsidTr="00585DDF">
        <w:tc>
          <w:tcPr>
            <w:tcW w:w="879" w:type="dxa"/>
          </w:tcPr>
          <w:p w14:paraId="593DFAAE" w14:textId="77777777" w:rsidR="00EA03DA" w:rsidRDefault="00EA03DA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9C6BBD4" w14:textId="77777777" w:rsidR="00EA03DA" w:rsidRDefault="00EA03DA" w:rsidP="00585DDF">
            <w:r>
              <w:rPr>
                <w:sz w:val="16"/>
                <w:szCs w:val="16"/>
              </w:rPr>
              <w:t>1741</w:t>
            </w:r>
          </w:p>
        </w:tc>
        <w:tc>
          <w:tcPr>
            <w:tcW w:w="517" w:type="dxa"/>
          </w:tcPr>
          <w:p w14:paraId="18208CF5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CC5DC9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36A623" w14:textId="77777777" w:rsidR="00EA03DA" w:rsidRDefault="00EA03DA" w:rsidP="00585DDF">
            <w:r>
              <w:rPr>
                <w:sz w:val="16"/>
                <w:szCs w:val="16"/>
              </w:rPr>
              <w:t>Addition of REFSENS for 3CC EN-DC in PC2</w:t>
            </w:r>
          </w:p>
        </w:tc>
        <w:tc>
          <w:tcPr>
            <w:tcW w:w="517" w:type="dxa"/>
          </w:tcPr>
          <w:p w14:paraId="45905672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512310" w14:textId="77777777" w:rsidR="00EA03DA" w:rsidRDefault="00EA03DA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3CBAF9E0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10D0C7" w14:textId="77777777" w:rsidR="00EA03DA" w:rsidRDefault="00EA03DA" w:rsidP="00585DDF">
            <w:r>
              <w:rPr>
                <w:sz w:val="16"/>
                <w:szCs w:val="16"/>
              </w:rPr>
              <w:t>R5-241989</w:t>
            </w:r>
          </w:p>
        </w:tc>
        <w:tc>
          <w:tcPr>
            <w:tcW w:w="1597" w:type="dxa"/>
          </w:tcPr>
          <w:p w14:paraId="5C264A4B" w14:textId="77777777" w:rsidR="00EA03DA" w:rsidRDefault="00EA03DA" w:rsidP="00585DDF">
            <w:r>
              <w:rPr>
                <w:sz w:val="16"/>
                <w:szCs w:val="16"/>
              </w:rPr>
              <w:t>NTT DOCOMO INC., Verizon</w:t>
            </w:r>
          </w:p>
        </w:tc>
        <w:tc>
          <w:tcPr>
            <w:tcW w:w="1122" w:type="dxa"/>
          </w:tcPr>
          <w:p w14:paraId="43FCFD95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5B990AE7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442E97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3F0E2B3F" w14:textId="77777777" w:rsidTr="00585DDF">
        <w:tc>
          <w:tcPr>
            <w:tcW w:w="879" w:type="dxa"/>
          </w:tcPr>
          <w:p w14:paraId="3585FDCD" w14:textId="77777777" w:rsidR="00EA03DA" w:rsidRDefault="00EA03DA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06664C1" w14:textId="77777777" w:rsidR="00EA03DA" w:rsidRDefault="00EA03DA" w:rsidP="00585DDF">
            <w:r>
              <w:rPr>
                <w:sz w:val="16"/>
                <w:szCs w:val="16"/>
              </w:rPr>
              <w:t>1742</w:t>
            </w:r>
          </w:p>
        </w:tc>
        <w:tc>
          <w:tcPr>
            <w:tcW w:w="517" w:type="dxa"/>
          </w:tcPr>
          <w:p w14:paraId="233444AA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3AEDAC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BCB701" w14:textId="77777777" w:rsidR="00EA03DA" w:rsidRDefault="00EA03DA" w:rsidP="00585DDF">
            <w:r>
              <w:rPr>
                <w:sz w:val="16"/>
                <w:szCs w:val="16"/>
              </w:rPr>
              <w:t>Update to FR1 EN-DC Configurations for n78 and n79</w:t>
            </w:r>
          </w:p>
        </w:tc>
        <w:tc>
          <w:tcPr>
            <w:tcW w:w="517" w:type="dxa"/>
          </w:tcPr>
          <w:p w14:paraId="54C55AD5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3A836F" w14:textId="77777777" w:rsidR="00EA03DA" w:rsidRDefault="00EA03DA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09D0FBF0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5DEC06" w14:textId="77777777" w:rsidR="00EA03DA" w:rsidRDefault="00EA03DA" w:rsidP="00585DDF">
            <w:r>
              <w:rPr>
                <w:sz w:val="16"/>
                <w:szCs w:val="16"/>
              </w:rPr>
              <w:t>R5-241072</w:t>
            </w:r>
          </w:p>
        </w:tc>
        <w:tc>
          <w:tcPr>
            <w:tcW w:w="1597" w:type="dxa"/>
          </w:tcPr>
          <w:p w14:paraId="7B3460BE" w14:textId="77777777" w:rsidR="00EA03DA" w:rsidRDefault="00EA03DA" w:rsidP="00585DDF">
            <w:r>
              <w:rPr>
                <w:sz w:val="16"/>
                <w:szCs w:val="16"/>
              </w:rPr>
              <w:t>NTT DOCOMO INC..</w:t>
            </w:r>
          </w:p>
        </w:tc>
        <w:tc>
          <w:tcPr>
            <w:tcW w:w="1122" w:type="dxa"/>
          </w:tcPr>
          <w:p w14:paraId="23704C91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26360DC0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BA45A3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31CE5B3C" w14:textId="77777777" w:rsidTr="00585DDF">
        <w:tc>
          <w:tcPr>
            <w:tcW w:w="879" w:type="dxa"/>
          </w:tcPr>
          <w:p w14:paraId="1D9DF019" w14:textId="77777777" w:rsidR="00EA03DA" w:rsidRDefault="00EA03DA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4F10C240" w14:textId="77777777" w:rsidR="00EA03DA" w:rsidRDefault="00EA03DA" w:rsidP="00585DDF">
            <w:r>
              <w:rPr>
                <w:sz w:val="16"/>
                <w:szCs w:val="16"/>
              </w:rPr>
              <w:t>0861</w:t>
            </w:r>
          </w:p>
        </w:tc>
        <w:tc>
          <w:tcPr>
            <w:tcW w:w="517" w:type="dxa"/>
          </w:tcPr>
          <w:p w14:paraId="50F902EA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F1B9E6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75A62B" w14:textId="77777777" w:rsidR="00EA03DA" w:rsidRDefault="00EA03DA" w:rsidP="00585DDF">
            <w:r>
              <w:rPr>
                <w:sz w:val="16"/>
                <w:szCs w:val="16"/>
              </w:rPr>
              <w:t>Addition of reference sensitivity TP analysis for new PC2 EN-DC combos within FR1</w:t>
            </w:r>
          </w:p>
        </w:tc>
        <w:tc>
          <w:tcPr>
            <w:tcW w:w="517" w:type="dxa"/>
          </w:tcPr>
          <w:p w14:paraId="53746B9A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50E4B0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620370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2AAED0" w14:textId="77777777" w:rsidR="00EA03DA" w:rsidRDefault="00EA03DA" w:rsidP="00585DDF">
            <w:r>
              <w:rPr>
                <w:sz w:val="16"/>
                <w:szCs w:val="16"/>
              </w:rPr>
              <w:t>R5-240674</w:t>
            </w:r>
          </w:p>
        </w:tc>
        <w:tc>
          <w:tcPr>
            <w:tcW w:w="1597" w:type="dxa"/>
          </w:tcPr>
          <w:p w14:paraId="4D813435" w14:textId="77777777" w:rsidR="00EA03DA" w:rsidRDefault="00EA03DA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70BCBC81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1398863F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62C938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5579B7BE" w14:textId="77777777" w:rsidTr="00585DDF">
        <w:tc>
          <w:tcPr>
            <w:tcW w:w="879" w:type="dxa"/>
          </w:tcPr>
          <w:p w14:paraId="548EEA3B" w14:textId="77777777" w:rsidR="00EA03DA" w:rsidRDefault="00EA03DA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9BCC6AF" w14:textId="77777777" w:rsidR="00EA03DA" w:rsidRDefault="00EA03DA" w:rsidP="00585DDF">
            <w:r>
              <w:rPr>
                <w:sz w:val="16"/>
                <w:szCs w:val="16"/>
              </w:rPr>
              <w:t>0869</w:t>
            </w:r>
          </w:p>
        </w:tc>
        <w:tc>
          <w:tcPr>
            <w:tcW w:w="517" w:type="dxa"/>
          </w:tcPr>
          <w:p w14:paraId="2A1ED49C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CF1E83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D2907C" w14:textId="77777777" w:rsidR="00EA03DA" w:rsidRDefault="00EA03DA" w:rsidP="00585DDF">
            <w:r>
              <w:rPr>
                <w:sz w:val="16"/>
                <w:szCs w:val="16"/>
              </w:rPr>
              <w:t>Update reference sensitivity test cases for additional band configurations with PC2 UL</w:t>
            </w:r>
          </w:p>
        </w:tc>
        <w:tc>
          <w:tcPr>
            <w:tcW w:w="517" w:type="dxa"/>
          </w:tcPr>
          <w:p w14:paraId="4FFDB97E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C1E572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08C3BFA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E5BF70" w14:textId="77777777" w:rsidR="00EA03DA" w:rsidRDefault="00EA03DA" w:rsidP="00585DDF">
            <w:r>
              <w:rPr>
                <w:sz w:val="16"/>
                <w:szCs w:val="16"/>
              </w:rPr>
              <w:t>R5-241748</w:t>
            </w:r>
          </w:p>
        </w:tc>
        <w:tc>
          <w:tcPr>
            <w:tcW w:w="1597" w:type="dxa"/>
          </w:tcPr>
          <w:p w14:paraId="3EEDE874" w14:textId="77777777" w:rsidR="00EA03DA" w:rsidRDefault="00EA03DA" w:rsidP="00585DDF">
            <w:r>
              <w:rPr>
                <w:sz w:val="16"/>
                <w:szCs w:val="16"/>
              </w:rPr>
              <w:t>Verizon Spain</w:t>
            </w:r>
          </w:p>
        </w:tc>
        <w:tc>
          <w:tcPr>
            <w:tcW w:w="1122" w:type="dxa"/>
          </w:tcPr>
          <w:p w14:paraId="47FB8FE5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18CC114C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C04090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0CF25F5D" w14:textId="77777777" w:rsidTr="00585DDF">
        <w:tc>
          <w:tcPr>
            <w:tcW w:w="879" w:type="dxa"/>
          </w:tcPr>
          <w:p w14:paraId="398ACF49" w14:textId="77777777" w:rsidR="00EA03DA" w:rsidRDefault="00EA03DA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1D3F0681" w14:textId="77777777" w:rsidR="00EA03DA" w:rsidRDefault="00EA03DA" w:rsidP="00585DDF">
            <w:r>
              <w:rPr>
                <w:sz w:val="16"/>
                <w:szCs w:val="16"/>
              </w:rPr>
              <w:t>0874</w:t>
            </w:r>
          </w:p>
        </w:tc>
        <w:tc>
          <w:tcPr>
            <w:tcW w:w="517" w:type="dxa"/>
          </w:tcPr>
          <w:p w14:paraId="15E93452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88DCC5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8A4722" w14:textId="77777777" w:rsidR="00EA03DA" w:rsidRDefault="00EA03DA" w:rsidP="00585DDF">
            <w:r>
              <w:rPr>
                <w:sz w:val="16"/>
                <w:szCs w:val="16"/>
              </w:rPr>
              <w:t>Addition of REFSENS TP analysis for DC_19A_n78A and DC_19A_n77A in PC2</w:t>
            </w:r>
          </w:p>
        </w:tc>
        <w:tc>
          <w:tcPr>
            <w:tcW w:w="517" w:type="dxa"/>
          </w:tcPr>
          <w:p w14:paraId="7AD7CDD2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FFF5C3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D84191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C2C292" w14:textId="77777777" w:rsidR="00EA03DA" w:rsidRDefault="00EA03DA" w:rsidP="00585DDF">
            <w:r>
              <w:rPr>
                <w:sz w:val="16"/>
                <w:szCs w:val="16"/>
              </w:rPr>
              <w:t>R5-241749</w:t>
            </w:r>
          </w:p>
        </w:tc>
        <w:tc>
          <w:tcPr>
            <w:tcW w:w="1597" w:type="dxa"/>
          </w:tcPr>
          <w:p w14:paraId="4DAF3E9E" w14:textId="77777777" w:rsidR="00EA03DA" w:rsidRDefault="00EA03DA" w:rsidP="00585DDF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57021C99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070FF453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1CC65C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029B7663" w14:textId="77777777" w:rsidTr="00585DDF">
        <w:tc>
          <w:tcPr>
            <w:tcW w:w="879" w:type="dxa"/>
          </w:tcPr>
          <w:p w14:paraId="49411F24" w14:textId="77777777" w:rsidR="00EA03DA" w:rsidRDefault="00EA03DA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254964C" w14:textId="77777777" w:rsidR="00EA03DA" w:rsidRDefault="00EA03DA" w:rsidP="00585DDF">
            <w:r>
              <w:rPr>
                <w:sz w:val="16"/>
                <w:szCs w:val="16"/>
              </w:rPr>
              <w:t>0876</w:t>
            </w:r>
          </w:p>
        </w:tc>
        <w:tc>
          <w:tcPr>
            <w:tcW w:w="517" w:type="dxa"/>
          </w:tcPr>
          <w:p w14:paraId="6216C2DD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3E8FA6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199457" w14:textId="77777777" w:rsidR="00EA03DA" w:rsidRDefault="00EA03DA" w:rsidP="00585DDF">
            <w:r>
              <w:rPr>
                <w:sz w:val="16"/>
                <w:szCs w:val="16"/>
              </w:rPr>
              <w:t>Addition of REFSENS TP analysis for 3CC EN-DC for n78 and n79 in PC2</w:t>
            </w:r>
          </w:p>
        </w:tc>
        <w:tc>
          <w:tcPr>
            <w:tcW w:w="517" w:type="dxa"/>
          </w:tcPr>
          <w:p w14:paraId="2D5CC0EC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61E61D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8C5D234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81E15C4" w14:textId="77777777" w:rsidR="00EA03DA" w:rsidRDefault="00EA03DA" w:rsidP="00585DDF">
            <w:r>
              <w:rPr>
                <w:sz w:val="16"/>
                <w:szCs w:val="16"/>
              </w:rPr>
              <w:t>R5-241750</w:t>
            </w:r>
          </w:p>
        </w:tc>
        <w:tc>
          <w:tcPr>
            <w:tcW w:w="1597" w:type="dxa"/>
          </w:tcPr>
          <w:p w14:paraId="1535EA3B" w14:textId="77777777" w:rsidR="00EA03DA" w:rsidRDefault="00EA03DA" w:rsidP="00585DDF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50678DBC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2FB536E5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07C19D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</w:tbl>
    <w:p w14:paraId="211958FB" w14:textId="77777777" w:rsidR="00EA03DA" w:rsidRDefault="00EA03DA" w:rsidP="00EA03DA"/>
    <w:p w14:paraId="647764AF" w14:textId="77777777" w:rsidR="00EA03DA" w:rsidRDefault="00EA03DA" w:rsidP="00EA03DA"/>
    <w:p w14:paraId="2DEC363A" w14:textId="77777777" w:rsidR="00EA03DA" w:rsidRPr="00917427" w:rsidRDefault="00EA03DA" w:rsidP="00EA03D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RP-240214</w:t>
      </w:r>
      <w:r>
        <w:rPr>
          <w:b/>
          <w:i/>
          <w:noProof/>
          <w:sz w:val="28"/>
        </w:rPr>
        <w:fldChar w:fldCharType="end"/>
      </w:r>
    </w:p>
    <w:p w14:paraId="59E920AA" w14:textId="77777777" w:rsidR="00EA03DA" w:rsidRPr="00784730" w:rsidRDefault="00EA03DA" w:rsidP="00EA03D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F97128A" w14:textId="77777777" w:rsidR="00EA03DA" w:rsidRPr="00050554" w:rsidRDefault="00EA03DA" w:rsidP="00EA03DA">
      <w:pPr>
        <w:rPr>
          <w:rFonts w:ascii="Arial" w:hAnsi="Arial" w:cs="Arial"/>
          <w:b/>
          <w:bCs/>
          <w:lang w:val="en-US"/>
        </w:rPr>
      </w:pPr>
    </w:p>
    <w:p w14:paraId="41AF30D8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8F199D8" w14:textId="77777777" w:rsidR="00EA03DA" w:rsidRPr="00E145B1" w:rsidRDefault="00EA03DA" w:rsidP="00EA03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High-power UE operation for fixed-wireless/vehicle-mounted use cases in LTE bands and NR bands in Rel-18 (LTE_NR_HPUE_FWVM_R18-UEConTest)</w:t>
      </w:r>
      <w:r>
        <w:rPr>
          <w:rFonts w:ascii="Arial" w:hAnsi="Arial" w:cs="Arial"/>
          <w:b/>
          <w:bCs/>
        </w:rPr>
        <w:fldChar w:fldCharType="end"/>
      </w:r>
    </w:p>
    <w:p w14:paraId="67A7E954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13.4.8</w:t>
      </w:r>
      <w:r>
        <w:rPr>
          <w:rFonts w:ascii="Arial" w:hAnsi="Arial" w:cs="Arial"/>
          <w:b/>
          <w:bCs/>
        </w:rPr>
        <w:fldChar w:fldCharType="end"/>
      </w:r>
    </w:p>
    <w:p w14:paraId="2FAF3114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EFAA5E1" w14:textId="77777777" w:rsidR="00EA03DA" w:rsidRDefault="00EA03DA" w:rsidP="00EA03D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0BA8BDF" w14:textId="77777777" w:rsidR="00EA03DA" w:rsidRPr="004E535C" w:rsidRDefault="00EA03DA" w:rsidP="00EA03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03DA" w:rsidRPr="004E535C" w14:paraId="15EBEF1F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F94A97A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368163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0EAB86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D71790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EAFA7A9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BFC8A7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81625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1A796B9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54E2AAC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C7DEC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8BB41E8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DC162F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04BC5B2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03DA" w14:paraId="5DDF5A74" w14:textId="77777777" w:rsidTr="00585DDF">
        <w:tc>
          <w:tcPr>
            <w:tcW w:w="879" w:type="dxa"/>
          </w:tcPr>
          <w:p w14:paraId="1741273F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98B4B18" w14:textId="77777777" w:rsidR="00EA03DA" w:rsidRDefault="00EA03DA" w:rsidP="00585DDF">
            <w:r>
              <w:rPr>
                <w:sz w:val="16"/>
                <w:szCs w:val="16"/>
              </w:rPr>
              <w:t>2642</w:t>
            </w:r>
          </w:p>
        </w:tc>
        <w:tc>
          <w:tcPr>
            <w:tcW w:w="517" w:type="dxa"/>
          </w:tcPr>
          <w:p w14:paraId="2FCC9BD4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82F220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8F94DC" w14:textId="77777777" w:rsidR="00EA03DA" w:rsidRDefault="00EA03DA" w:rsidP="00585DDF">
            <w:r>
              <w:rPr>
                <w:sz w:val="16"/>
                <w:szCs w:val="16"/>
              </w:rPr>
              <w:t>Editorial correction to UE Power Class for n100 and n101</w:t>
            </w:r>
          </w:p>
        </w:tc>
        <w:tc>
          <w:tcPr>
            <w:tcW w:w="517" w:type="dxa"/>
          </w:tcPr>
          <w:p w14:paraId="004E9098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0DD46F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9B8F86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DDF0CD" w14:textId="77777777" w:rsidR="00EA03DA" w:rsidRDefault="00EA03DA" w:rsidP="00585DDF">
            <w:r>
              <w:rPr>
                <w:sz w:val="16"/>
                <w:szCs w:val="16"/>
              </w:rPr>
              <w:t>R5-240454</w:t>
            </w:r>
          </w:p>
        </w:tc>
        <w:tc>
          <w:tcPr>
            <w:tcW w:w="1597" w:type="dxa"/>
          </w:tcPr>
          <w:p w14:paraId="196BE29C" w14:textId="77777777" w:rsidR="00EA03DA" w:rsidRDefault="00EA03DA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AE13125" w14:textId="77777777" w:rsidR="00EA03DA" w:rsidRDefault="00EA03DA" w:rsidP="00585DDF">
            <w:r>
              <w:rPr>
                <w:sz w:val="16"/>
                <w:szCs w:val="16"/>
              </w:rPr>
              <w:t>LTE_NR_HPUE_FWVM_R18-UEConTest</w:t>
            </w:r>
          </w:p>
        </w:tc>
        <w:tc>
          <w:tcPr>
            <w:tcW w:w="2323" w:type="dxa"/>
          </w:tcPr>
          <w:p w14:paraId="0C27344F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0E6256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</w:tbl>
    <w:p w14:paraId="5C9DEC7B" w14:textId="77777777" w:rsidR="00EA03DA" w:rsidRDefault="00EA03DA" w:rsidP="00EA03DA"/>
    <w:p w14:paraId="31860A71" w14:textId="77777777" w:rsidR="00EA03DA" w:rsidRDefault="00EA03DA" w:rsidP="00EA03DA"/>
    <w:p w14:paraId="28AD475C" w14:textId="77777777" w:rsidR="00EA03DA" w:rsidRPr="00917427" w:rsidRDefault="00EA03DA" w:rsidP="00EA03D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RP-240215</w:t>
      </w:r>
      <w:r>
        <w:rPr>
          <w:b/>
          <w:i/>
          <w:noProof/>
          <w:sz w:val="28"/>
        </w:rPr>
        <w:fldChar w:fldCharType="end"/>
      </w:r>
    </w:p>
    <w:p w14:paraId="1A976BF1" w14:textId="77777777" w:rsidR="00EA03DA" w:rsidRPr="00784730" w:rsidRDefault="00EA03DA" w:rsidP="00EA03D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E14B605" w14:textId="77777777" w:rsidR="00EA03DA" w:rsidRPr="00050554" w:rsidRDefault="00EA03DA" w:rsidP="00EA03DA">
      <w:pPr>
        <w:rPr>
          <w:rFonts w:ascii="Arial" w:hAnsi="Arial" w:cs="Arial"/>
          <w:b/>
          <w:bCs/>
          <w:lang w:val="en-US"/>
        </w:rPr>
      </w:pPr>
    </w:p>
    <w:p w14:paraId="3B97C3DF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842049F" w14:textId="77777777" w:rsidR="00EA03DA" w:rsidRPr="00E145B1" w:rsidRDefault="00EA03DA" w:rsidP="00EA03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Signal level Enhanced Network Selection (SENSE-UEContest)</w:t>
      </w:r>
      <w:r>
        <w:rPr>
          <w:rFonts w:ascii="Arial" w:hAnsi="Arial" w:cs="Arial"/>
          <w:b/>
          <w:bCs/>
        </w:rPr>
        <w:fldChar w:fldCharType="end"/>
      </w:r>
    </w:p>
    <w:p w14:paraId="27B833F6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13.4.9</w:t>
      </w:r>
      <w:r>
        <w:rPr>
          <w:rFonts w:ascii="Arial" w:hAnsi="Arial" w:cs="Arial"/>
          <w:b/>
          <w:bCs/>
        </w:rPr>
        <w:fldChar w:fldCharType="end"/>
      </w:r>
    </w:p>
    <w:p w14:paraId="60AE22EE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37EF801" w14:textId="77777777" w:rsidR="00EA03DA" w:rsidRDefault="00EA03DA" w:rsidP="00EA03D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8FCF54A" w14:textId="77777777" w:rsidR="00EA03DA" w:rsidRPr="004E535C" w:rsidRDefault="00EA03DA" w:rsidP="00EA03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03DA" w:rsidRPr="004E535C" w14:paraId="55826688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5AD0D3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0A30A8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F95634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6CD312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8EA2CA2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BF2D8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4346E1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702D23F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24890A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4E3533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FFCC71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6F84B7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4350DF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03DA" w14:paraId="7A15367D" w14:textId="77777777" w:rsidTr="00585DDF">
        <w:tc>
          <w:tcPr>
            <w:tcW w:w="879" w:type="dxa"/>
          </w:tcPr>
          <w:p w14:paraId="06A4626D" w14:textId="77777777" w:rsidR="00EA03DA" w:rsidRDefault="00EA03DA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B609C1A" w14:textId="77777777" w:rsidR="00EA03DA" w:rsidRDefault="00EA03DA" w:rsidP="00585DDF">
            <w:r>
              <w:rPr>
                <w:sz w:val="16"/>
                <w:szCs w:val="16"/>
              </w:rPr>
              <w:t>5275</w:t>
            </w:r>
          </w:p>
        </w:tc>
        <w:tc>
          <w:tcPr>
            <w:tcW w:w="517" w:type="dxa"/>
          </w:tcPr>
          <w:p w14:paraId="74518D99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B22608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6A0010" w14:textId="77777777" w:rsidR="00EA03DA" w:rsidRDefault="00EA03DA" w:rsidP="00585DDF">
            <w:r>
              <w:rPr>
                <w:sz w:val="16"/>
                <w:szCs w:val="16"/>
              </w:rPr>
              <w:t>Addition of SENSE eMTC TC 6.1.1.12-PLMN selection</w:t>
            </w:r>
          </w:p>
        </w:tc>
        <w:tc>
          <w:tcPr>
            <w:tcW w:w="517" w:type="dxa"/>
          </w:tcPr>
          <w:p w14:paraId="659122BA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EE2D43" w14:textId="77777777" w:rsidR="00EA03DA" w:rsidRDefault="00EA03DA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B4B283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520399" w14:textId="77777777" w:rsidR="00EA03DA" w:rsidRDefault="00EA03DA" w:rsidP="00585DDF">
            <w:r>
              <w:rPr>
                <w:sz w:val="16"/>
                <w:szCs w:val="16"/>
              </w:rPr>
              <w:t>R5-241611</w:t>
            </w:r>
          </w:p>
        </w:tc>
        <w:tc>
          <w:tcPr>
            <w:tcW w:w="1597" w:type="dxa"/>
          </w:tcPr>
          <w:p w14:paraId="6E60BA9A" w14:textId="77777777" w:rsidR="00EA03DA" w:rsidRDefault="00EA03DA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E3A4BA" w14:textId="77777777" w:rsidR="00EA03DA" w:rsidRDefault="00EA03DA" w:rsidP="00585DDF">
            <w:r>
              <w:rPr>
                <w:sz w:val="16"/>
                <w:szCs w:val="16"/>
              </w:rPr>
              <w:t>SENSE-UEContest</w:t>
            </w:r>
          </w:p>
        </w:tc>
        <w:tc>
          <w:tcPr>
            <w:tcW w:w="2323" w:type="dxa"/>
          </w:tcPr>
          <w:p w14:paraId="2B3333EF" w14:textId="77777777" w:rsidR="00EA03DA" w:rsidRDefault="00EA03DA" w:rsidP="00585DDF">
            <w:r>
              <w:rPr>
                <w:sz w:val="16"/>
                <w:szCs w:val="16"/>
              </w:rPr>
              <w:t>6.1.1.12(new)</w:t>
            </w:r>
          </w:p>
        </w:tc>
        <w:tc>
          <w:tcPr>
            <w:tcW w:w="998" w:type="dxa"/>
          </w:tcPr>
          <w:p w14:paraId="665C32C9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 36.523-2 CR 1437; TS/TR ... CR ... </w:t>
            </w:r>
          </w:p>
        </w:tc>
      </w:tr>
      <w:tr w:rsidR="00EA03DA" w14:paraId="4FB7FD0D" w14:textId="77777777" w:rsidTr="00585DDF">
        <w:tc>
          <w:tcPr>
            <w:tcW w:w="879" w:type="dxa"/>
          </w:tcPr>
          <w:p w14:paraId="1AD841B7" w14:textId="77777777" w:rsidR="00EA03DA" w:rsidRDefault="00EA03DA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55DB6F6" w14:textId="77777777" w:rsidR="00EA03DA" w:rsidRDefault="00EA03DA" w:rsidP="00585DDF">
            <w:r>
              <w:rPr>
                <w:sz w:val="16"/>
                <w:szCs w:val="16"/>
              </w:rPr>
              <w:t>5276</w:t>
            </w:r>
          </w:p>
        </w:tc>
        <w:tc>
          <w:tcPr>
            <w:tcW w:w="517" w:type="dxa"/>
          </w:tcPr>
          <w:p w14:paraId="2740DF06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B8B321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BD03E9" w14:textId="77777777" w:rsidR="00EA03DA" w:rsidRDefault="00EA03DA" w:rsidP="00585DDF">
            <w:r>
              <w:rPr>
                <w:sz w:val="16"/>
                <w:szCs w:val="16"/>
              </w:rPr>
              <w:t>Addition of SENSE eMTC TC 6.1.1.13-PLMN selection Exception</w:t>
            </w:r>
          </w:p>
        </w:tc>
        <w:tc>
          <w:tcPr>
            <w:tcW w:w="517" w:type="dxa"/>
          </w:tcPr>
          <w:p w14:paraId="044BAC22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174773" w14:textId="77777777" w:rsidR="00EA03DA" w:rsidRDefault="00EA03DA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61D0256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EF64E0" w14:textId="77777777" w:rsidR="00EA03DA" w:rsidRDefault="00EA03DA" w:rsidP="00585DDF">
            <w:r>
              <w:rPr>
                <w:sz w:val="16"/>
                <w:szCs w:val="16"/>
              </w:rPr>
              <w:t>R5-241612</w:t>
            </w:r>
          </w:p>
        </w:tc>
        <w:tc>
          <w:tcPr>
            <w:tcW w:w="1597" w:type="dxa"/>
          </w:tcPr>
          <w:p w14:paraId="17FDB1BB" w14:textId="77777777" w:rsidR="00EA03DA" w:rsidRDefault="00EA03DA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9809ED" w14:textId="77777777" w:rsidR="00EA03DA" w:rsidRDefault="00EA03DA" w:rsidP="00585DDF">
            <w:r>
              <w:rPr>
                <w:sz w:val="16"/>
                <w:szCs w:val="16"/>
              </w:rPr>
              <w:t>SENSE-UEContest</w:t>
            </w:r>
          </w:p>
        </w:tc>
        <w:tc>
          <w:tcPr>
            <w:tcW w:w="2323" w:type="dxa"/>
          </w:tcPr>
          <w:p w14:paraId="35C1D5BD" w14:textId="77777777" w:rsidR="00EA03DA" w:rsidRDefault="00EA03DA" w:rsidP="00585DDF">
            <w:r>
              <w:rPr>
                <w:sz w:val="16"/>
                <w:szCs w:val="16"/>
              </w:rPr>
              <w:t>6.1.1.13(new)</w:t>
            </w:r>
          </w:p>
        </w:tc>
        <w:tc>
          <w:tcPr>
            <w:tcW w:w="998" w:type="dxa"/>
          </w:tcPr>
          <w:p w14:paraId="68318B40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 36.523-2 CR 1437; TS/TR ... CR ... </w:t>
            </w:r>
          </w:p>
        </w:tc>
      </w:tr>
      <w:tr w:rsidR="00EA03DA" w14:paraId="46D02361" w14:textId="77777777" w:rsidTr="00585DDF">
        <w:tc>
          <w:tcPr>
            <w:tcW w:w="879" w:type="dxa"/>
          </w:tcPr>
          <w:p w14:paraId="6073BDA7" w14:textId="77777777" w:rsidR="00EA03DA" w:rsidRDefault="00EA03DA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33F9904" w14:textId="77777777" w:rsidR="00EA03DA" w:rsidRDefault="00EA03DA" w:rsidP="00585DDF">
            <w:r>
              <w:rPr>
                <w:sz w:val="16"/>
                <w:szCs w:val="16"/>
              </w:rPr>
              <w:t>5277</w:t>
            </w:r>
          </w:p>
        </w:tc>
        <w:tc>
          <w:tcPr>
            <w:tcW w:w="517" w:type="dxa"/>
          </w:tcPr>
          <w:p w14:paraId="49DE1721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2A1D4F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B3551D" w14:textId="77777777" w:rsidR="00EA03DA" w:rsidRDefault="00EA03DA" w:rsidP="00585DDF">
            <w:r>
              <w:rPr>
                <w:sz w:val="16"/>
                <w:szCs w:val="16"/>
              </w:rPr>
              <w:t>Addition of SENSE eMTC TC 6.1.1.14-Periodic SENSE</w:t>
            </w:r>
          </w:p>
        </w:tc>
        <w:tc>
          <w:tcPr>
            <w:tcW w:w="517" w:type="dxa"/>
          </w:tcPr>
          <w:p w14:paraId="24D50537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35D3FE" w14:textId="77777777" w:rsidR="00EA03DA" w:rsidRDefault="00EA03DA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B1275E9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426628" w14:textId="77777777" w:rsidR="00EA03DA" w:rsidRDefault="00EA03DA" w:rsidP="00585DDF">
            <w:r>
              <w:rPr>
                <w:sz w:val="16"/>
                <w:szCs w:val="16"/>
              </w:rPr>
              <w:t>R5-241613</w:t>
            </w:r>
          </w:p>
        </w:tc>
        <w:tc>
          <w:tcPr>
            <w:tcW w:w="1597" w:type="dxa"/>
          </w:tcPr>
          <w:p w14:paraId="2455BF69" w14:textId="77777777" w:rsidR="00EA03DA" w:rsidRDefault="00EA03DA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9CDF70" w14:textId="77777777" w:rsidR="00EA03DA" w:rsidRDefault="00EA03DA" w:rsidP="00585DDF">
            <w:r>
              <w:rPr>
                <w:sz w:val="16"/>
                <w:szCs w:val="16"/>
              </w:rPr>
              <w:t>SENSE-UEContest</w:t>
            </w:r>
          </w:p>
        </w:tc>
        <w:tc>
          <w:tcPr>
            <w:tcW w:w="2323" w:type="dxa"/>
          </w:tcPr>
          <w:p w14:paraId="05347953" w14:textId="77777777" w:rsidR="00EA03DA" w:rsidRDefault="00EA03DA" w:rsidP="00585DDF">
            <w:r>
              <w:rPr>
                <w:sz w:val="16"/>
                <w:szCs w:val="16"/>
              </w:rPr>
              <w:t>6.1.1.14(new)</w:t>
            </w:r>
          </w:p>
        </w:tc>
        <w:tc>
          <w:tcPr>
            <w:tcW w:w="998" w:type="dxa"/>
          </w:tcPr>
          <w:p w14:paraId="491F0A04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 36.523-2 CR 1437; TS/TR ... CR ... </w:t>
            </w:r>
          </w:p>
        </w:tc>
      </w:tr>
      <w:tr w:rsidR="00EA03DA" w14:paraId="422641FE" w14:textId="77777777" w:rsidTr="00585DDF">
        <w:tc>
          <w:tcPr>
            <w:tcW w:w="879" w:type="dxa"/>
          </w:tcPr>
          <w:p w14:paraId="39EA179B" w14:textId="77777777" w:rsidR="00EA03DA" w:rsidRDefault="00EA03DA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4986734" w14:textId="77777777" w:rsidR="00EA03DA" w:rsidRDefault="00EA03DA" w:rsidP="00585DDF">
            <w:r>
              <w:rPr>
                <w:sz w:val="16"/>
                <w:szCs w:val="16"/>
              </w:rPr>
              <w:t>5278</w:t>
            </w:r>
          </w:p>
        </w:tc>
        <w:tc>
          <w:tcPr>
            <w:tcW w:w="517" w:type="dxa"/>
          </w:tcPr>
          <w:p w14:paraId="45BC242F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C5074C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B5E1D9" w14:textId="77777777" w:rsidR="00EA03DA" w:rsidRDefault="00EA03DA" w:rsidP="00585DDF">
            <w:r>
              <w:rPr>
                <w:sz w:val="16"/>
                <w:szCs w:val="16"/>
              </w:rPr>
              <w:t>Addition of SENSE NB-IoT TC 22.2.14-PLMN selection</w:t>
            </w:r>
          </w:p>
        </w:tc>
        <w:tc>
          <w:tcPr>
            <w:tcW w:w="517" w:type="dxa"/>
          </w:tcPr>
          <w:p w14:paraId="5EA6299B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970F1A" w14:textId="77777777" w:rsidR="00EA03DA" w:rsidRDefault="00EA03DA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92B3295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9406BAD" w14:textId="77777777" w:rsidR="00EA03DA" w:rsidRDefault="00EA03DA" w:rsidP="00585DDF">
            <w:r>
              <w:rPr>
                <w:sz w:val="16"/>
                <w:szCs w:val="16"/>
              </w:rPr>
              <w:t>R5-241614</w:t>
            </w:r>
          </w:p>
        </w:tc>
        <w:tc>
          <w:tcPr>
            <w:tcW w:w="1597" w:type="dxa"/>
          </w:tcPr>
          <w:p w14:paraId="776F94C0" w14:textId="77777777" w:rsidR="00EA03DA" w:rsidRDefault="00EA03DA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AA7FD7" w14:textId="77777777" w:rsidR="00EA03DA" w:rsidRDefault="00EA03DA" w:rsidP="00585DDF">
            <w:r>
              <w:rPr>
                <w:sz w:val="16"/>
                <w:szCs w:val="16"/>
              </w:rPr>
              <w:t>SENSE-UEContest</w:t>
            </w:r>
          </w:p>
        </w:tc>
        <w:tc>
          <w:tcPr>
            <w:tcW w:w="2323" w:type="dxa"/>
          </w:tcPr>
          <w:p w14:paraId="3DF718C6" w14:textId="77777777" w:rsidR="00EA03DA" w:rsidRDefault="00EA03DA" w:rsidP="00585DDF">
            <w:r>
              <w:rPr>
                <w:sz w:val="16"/>
                <w:szCs w:val="16"/>
              </w:rPr>
              <w:t>22.2.14 (new)</w:t>
            </w:r>
          </w:p>
        </w:tc>
        <w:tc>
          <w:tcPr>
            <w:tcW w:w="998" w:type="dxa"/>
          </w:tcPr>
          <w:p w14:paraId="4B7E2A36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 36.523-2. CR 1437; TS/TR ... CR ... </w:t>
            </w:r>
          </w:p>
        </w:tc>
      </w:tr>
      <w:tr w:rsidR="00EA03DA" w14:paraId="2C8FBDB5" w14:textId="77777777" w:rsidTr="00585DDF">
        <w:tc>
          <w:tcPr>
            <w:tcW w:w="879" w:type="dxa"/>
          </w:tcPr>
          <w:p w14:paraId="50BE8816" w14:textId="77777777" w:rsidR="00EA03DA" w:rsidRDefault="00EA03DA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38779387" w14:textId="77777777" w:rsidR="00EA03DA" w:rsidRDefault="00EA03DA" w:rsidP="00585DDF">
            <w:r>
              <w:rPr>
                <w:sz w:val="16"/>
                <w:szCs w:val="16"/>
              </w:rPr>
              <w:t>5279</w:t>
            </w:r>
          </w:p>
        </w:tc>
        <w:tc>
          <w:tcPr>
            <w:tcW w:w="517" w:type="dxa"/>
          </w:tcPr>
          <w:p w14:paraId="5E636C38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3B99CE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88382C" w14:textId="77777777" w:rsidR="00EA03DA" w:rsidRDefault="00EA03DA" w:rsidP="00585DDF">
            <w:r>
              <w:rPr>
                <w:sz w:val="16"/>
                <w:szCs w:val="16"/>
              </w:rPr>
              <w:t>Addition of SENSE NB-IoT TC 22.2.15-PLMN selection Exception</w:t>
            </w:r>
          </w:p>
        </w:tc>
        <w:tc>
          <w:tcPr>
            <w:tcW w:w="517" w:type="dxa"/>
          </w:tcPr>
          <w:p w14:paraId="68DFBCA2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548C15" w14:textId="77777777" w:rsidR="00EA03DA" w:rsidRDefault="00EA03DA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88EFDC9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AAE109" w14:textId="77777777" w:rsidR="00EA03DA" w:rsidRDefault="00EA03DA" w:rsidP="00585DDF">
            <w:r>
              <w:rPr>
                <w:sz w:val="16"/>
                <w:szCs w:val="16"/>
              </w:rPr>
              <w:t>R5-241615</w:t>
            </w:r>
          </w:p>
        </w:tc>
        <w:tc>
          <w:tcPr>
            <w:tcW w:w="1597" w:type="dxa"/>
          </w:tcPr>
          <w:p w14:paraId="2687E805" w14:textId="77777777" w:rsidR="00EA03DA" w:rsidRDefault="00EA03DA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DCC1D0" w14:textId="77777777" w:rsidR="00EA03DA" w:rsidRDefault="00EA03DA" w:rsidP="00585DDF">
            <w:r>
              <w:rPr>
                <w:sz w:val="16"/>
                <w:szCs w:val="16"/>
              </w:rPr>
              <w:t>SENSE-UEContest</w:t>
            </w:r>
          </w:p>
        </w:tc>
        <w:tc>
          <w:tcPr>
            <w:tcW w:w="2323" w:type="dxa"/>
          </w:tcPr>
          <w:p w14:paraId="1E0412AB" w14:textId="77777777" w:rsidR="00EA03DA" w:rsidRDefault="00EA03DA" w:rsidP="00585DDF">
            <w:r>
              <w:rPr>
                <w:sz w:val="16"/>
                <w:szCs w:val="16"/>
              </w:rPr>
              <w:t>22.2.15 (new)</w:t>
            </w:r>
          </w:p>
        </w:tc>
        <w:tc>
          <w:tcPr>
            <w:tcW w:w="998" w:type="dxa"/>
          </w:tcPr>
          <w:p w14:paraId="1D4CF640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 36.523-2 CR 1437; TS/TR ... CR ... </w:t>
            </w:r>
          </w:p>
        </w:tc>
      </w:tr>
      <w:tr w:rsidR="00EA03DA" w14:paraId="611BD6AF" w14:textId="77777777" w:rsidTr="00585DDF">
        <w:tc>
          <w:tcPr>
            <w:tcW w:w="879" w:type="dxa"/>
          </w:tcPr>
          <w:p w14:paraId="216D9508" w14:textId="77777777" w:rsidR="00EA03DA" w:rsidRDefault="00EA03DA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3FB2A4D" w14:textId="77777777" w:rsidR="00EA03DA" w:rsidRDefault="00EA03DA" w:rsidP="00585DDF">
            <w:r>
              <w:rPr>
                <w:sz w:val="16"/>
                <w:szCs w:val="16"/>
              </w:rPr>
              <w:t>5280</w:t>
            </w:r>
          </w:p>
        </w:tc>
        <w:tc>
          <w:tcPr>
            <w:tcW w:w="517" w:type="dxa"/>
          </w:tcPr>
          <w:p w14:paraId="55929002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AB73DE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88EF01" w14:textId="77777777" w:rsidR="00EA03DA" w:rsidRDefault="00EA03DA" w:rsidP="00585DDF">
            <w:r>
              <w:rPr>
                <w:sz w:val="16"/>
                <w:szCs w:val="16"/>
              </w:rPr>
              <w:t>Addition of SENSE NB-IoT TC 22.2.16-Periodic SENSE</w:t>
            </w:r>
          </w:p>
        </w:tc>
        <w:tc>
          <w:tcPr>
            <w:tcW w:w="517" w:type="dxa"/>
          </w:tcPr>
          <w:p w14:paraId="3E45CDCF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F54CE0" w14:textId="77777777" w:rsidR="00EA03DA" w:rsidRDefault="00EA03DA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B92FC9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F06D05" w14:textId="77777777" w:rsidR="00EA03DA" w:rsidRDefault="00EA03DA" w:rsidP="00585DDF">
            <w:r>
              <w:rPr>
                <w:sz w:val="16"/>
                <w:szCs w:val="16"/>
              </w:rPr>
              <w:t>R5-241616</w:t>
            </w:r>
          </w:p>
        </w:tc>
        <w:tc>
          <w:tcPr>
            <w:tcW w:w="1597" w:type="dxa"/>
          </w:tcPr>
          <w:p w14:paraId="12931596" w14:textId="77777777" w:rsidR="00EA03DA" w:rsidRDefault="00EA03DA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AFDAE2" w14:textId="77777777" w:rsidR="00EA03DA" w:rsidRDefault="00EA03DA" w:rsidP="00585DDF">
            <w:r>
              <w:rPr>
                <w:sz w:val="16"/>
                <w:szCs w:val="16"/>
              </w:rPr>
              <w:t>SENSE-UEContest</w:t>
            </w:r>
          </w:p>
        </w:tc>
        <w:tc>
          <w:tcPr>
            <w:tcW w:w="2323" w:type="dxa"/>
          </w:tcPr>
          <w:p w14:paraId="086CDD35" w14:textId="77777777" w:rsidR="00EA03DA" w:rsidRDefault="00EA03DA" w:rsidP="00585DDF">
            <w:r>
              <w:rPr>
                <w:sz w:val="16"/>
                <w:szCs w:val="16"/>
              </w:rPr>
              <w:t>22.2.16(new)</w:t>
            </w:r>
          </w:p>
        </w:tc>
        <w:tc>
          <w:tcPr>
            <w:tcW w:w="998" w:type="dxa"/>
          </w:tcPr>
          <w:p w14:paraId="536EEA35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 36.523-2 CR 1437; TS/TR ... CR ... </w:t>
            </w:r>
          </w:p>
        </w:tc>
      </w:tr>
      <w:tr w:rsidR="00EA03DA" w14:paraId="4308FEB2" w14:textId="77777777" w:rsidTr="00585DDF">
        <w:tc>
          <w:tcPr>
            <w:tcW w:w="879" w:type="dxa"/>
          </w:tcPr>
          <w:p w14:paraId="0407D2D7" w14:textId="77777777" w:rsidR="00EA03DA" w:rsidRDefault="00EA03DA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3B303EB9" w14:textId="77777777" w:rsidR="00EA03DA" w:rsidRDefault="00EA03DA" w:rsidP="00585DDF">
            <w:r>
              <w:rPr>
                <w:sz w:val="16"/>
                <w:szCs w:val="16"/>
              </w:rPr>
              <w:t>1437</w:t>
            </w:r>
          </w:p>
        </w:tc>
        <w:tc>
          <w:tcPr>
            <w:tcW w:w="517" w:type="dxa"/>
          </w:tcPr>
          <w:p w14:paraId="44E31706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F71686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27E83F" w14:textId="77777777" w:rsidR="00EA03DA" w:rsidRDefault="00EA03DA" w:rsidP="00585DDF">
            <w:r>
              <w:rPr>
                <w:sz w:val="16"/>
                <w:szCs w:val="16"/>
              </w:rPr>
              <w:t>Addition of PICS and test applicability for SENSE TC</w:t>
            </w:r>
          </w:p>
        </w:tc>
        <w:tc>
          <w:tcPr>
            <w:tcW w:w="517" w:type="dxa"/>
          </w:tcPr>
          <w:p w14:paraId="7605A35B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58DE88" w14:textId="77777777" w:rsidR="00EA03DA" w:rsidRDefault="00EA03DA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95DE6A4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265F640" w14:textId="77777777" w:rsidR="00EA03DA" w:rsidRDefault="00EA03DA" w:rsidP="00585DDF">
            <w:r>
              <w:rPr>
                <w:sz w:val="16"/>
                <w:szCs w:val="16"/>
              </w:rPr>
              <w:t>R5-240424</w:t>
            </w:r>
          </w:p>
        </w:tc>
        <w:tc>
          <w:tcPr>
            <w:tcW w:w="1597" w:type="dxa"/>
          </w:tcPr>
          <w:p w14:paraId="1CA4B278" w14:textId="77777777" w:rsidR="00EA03DA" w:rsidRDefault="00EA03DA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55F686E" w14:textId="77777777" w:rsidR="00EA03DA" w:rsidRDefault="00EA03DA" w:rsidP="00585DDF">
            <w:r>
              <w:rPr>
                <w:sz w:val="16"/>
                <w:szCs w:val="16"/>
              </w:rPr>
              <w:t>SENSE-UEContest</w:t>
            </w:r>
          </w:p>
        </w:tc>
        <w:tc>
          <w:tcPr>
            <w:tcW w:w="2323" w:type="dxa"/>
          </w:tcPr>
          <w:p w14:paraId="683635B3" w14:textId="77777777" w:rsidR="00EA03DA" w:rsidRDefault="00EA03DA" w:rsidP="00585DDF">
            <w:r>
              <w:rPr>
                <w:sz w:val="16"/>
                <w:szCs w:val="16"/>
              </w:rPr>
              <w:t>A.4.4, 4</w:t>
            </w:r>
          </w:p>
        </w:tc>
        <w:tc>
          <w:tcPr>
            <w:tcW w:w="998" w:type="dxa"/>
          </w:tcPr>
          <w:p w14:paraId="02B70A0B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4B1FBD12" w14:textId="77777777" w:rsidR="00EA03DA" w:rsidRDefault="00EA03DA" w:rsidP="00EA03DA"/>
    <w:p w14:paraId="1BA5342F" w14:textId="77777777" w:rsidR="00EA03DA" w:rsidRDefault="00EA03DA" w:rsidP="00EA03DA"/>
    <w:p w14:paraId="1250487A" w14:textId="77777777" w:rsidR="00C94B83" w:rsidRPr="00917427" w:rsidRDefault="00C94B83" w:rsidP="00C94B8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RP-240216</w:t>
      </w:r>
      <w:r>
        <w:rPr>
          <w:b/>
          <w:i/>
          <w:noProof/>
          <w:sz w:val="28"/>
        </w:rPr>
        <w:fldChar w:fldCharType="end"/>
      </w:r>
    </w:p>
    <w:p w14:paraId="2CF93C86" w14:textId="77777777" w:rsidR="00C94B83" w:rsidRPr="00784730" w:rsidRDefault="00C94B83" w:rsidP="00C94B8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093B01A" w14:textId="77777777" w:rsidR="00C94B83" w:rsidRPr="00050554" w:rsidRDefault="00C94B83" w:rsidP="00C94B83">
      <w:pPr>
        <w:rPr>
          <w:rFonts w:ascii="Arial" w:hAnsi="Arial" w:cs="Arial"/>
          <w:b/>
          <w:bCs/>
          <w:lang w:val="en-US"/>
        </w:rPr>
      </w:pPr>
    </w:p>
    <w:p w14:paraId="6CD7C3F6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C85B193" w14:textId="77777777" w:rsidR="00C94B83" w:rsidRPr="00E145B1" w:rsidRDefault="00C94B83" w:rsidP="00C94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Air-to-ground network for NR (NR_ATG-UEConTest)</w:t>
      </w:r>
      <w:r>
        <w:rPr>
          <w:rFonts w:ascii="Arial" w:hAnsi="Arial" w:cs="Arial"/>
          <w:b/>
          <w:bCs/>
        </w:rPr>
        <w:fldChar w:fldCharType="end"/>
      </w:r>
    </w:p>
    <w:p w14:paraId="1FFA1BF6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13.4.10</w:t>
      </w:r>
      <w:r>
        <w:rPr>
          <w:rFonts w:ascii="Arial" w:hAnsi="Arial" w:cs="Arial"/>
          <w:b/>
          <w:bCs/>
        </w:rPr>
        <w:fldChar w:fldCharType="end"/>
      </w:r>
    </w:p>
    <w:p w14:paraId="590F71C0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08BB43B" w14:textId="77777777" w:rsidR="00C94B83" w:rsidRDefault="00C94B83" w:rsidP="00C94B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A8E2156" w14:textId="77777777" w:rsidR="00C94B83" w:rsidRPr="004E535C" w:rsidRDefault="00C94B83" w:rsidP="00C94B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4B83" w:rsidRPr="004E535C" w14:paraId="0E908B1A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9A1BB48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9A873B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42C69D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CA4942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E6922BE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66D4F4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0446E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5217AA3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06AB42D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8F10F2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89CB4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8489247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32070B5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94B83" w14:paraId="667BF7A4" w14:textId="77777777" w:rsidTr="00585DDF">
        <w:tc>
          <w:tcPr>
            <w:tcW w:w="879" w:type="dxa"/>
          </w:tcPr>
          <w:p w14:paraId="5A351287" w14:textId="77777777" w:rsidR="00C94B83" w:rsidRDefault="00C94B83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114AAB9" w14:textId="77777777" w:rsidR="00C94B83" w:rsidRDefault="00C94B83" w:rsidP="00585DDF">
            <w:r>
              <w:rPr>
                <w:sz w:val="16"/>
                <w:szCs w:val="16"/>
              </w:rPr>
              <w:t>3001</w:t>
            </w:r>
          </w:p>
        </w:tc>
        <w:tc>
          <w:tcPr>
            <w:tcW w:w="517" w:type="dxa"/>
          </w:tcPr>
          <w:p w14:paraId="50E64157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65810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14660D" w14:textId="77777777" w:rsidR="00C94B83" w:rsidRDefault="00C94B83" w:rsidP="00585DDF">
            <w:r>
              <w:rPr>
                <w:sz w:val="16"/>
                <w:szCs w:val="16"/>
              </w:rPr>
              <w:t>Introduction of RF Test Environment for ATG</w:t>
            </w:r>
          </w:p>
        </w:tc>
        <w:tc>
          <w:tcPr>
            <w:tcW w:w="517" w:type="dxa"/>
          </w:tcPr>
          <w:p w14:paraId="229BDF82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DA4F73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226C4B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55ADCD" w14:textId="77777777" w:rsidR="00C94B83" w:rsidRDefault="00C94B83" w:rsidP="00585DDF">
            <w:r>
              <w:rPr>
                <w:sz w:val="16"/>
                <w:szCs w:val="16"/>
              </w:rPr>
              <w:t>R5-241919</w:t>
            </w:r>
          </w:p>
        </w:tc>
        <w:tc>
          <w:tcPr>
            <w:tcW w:w="1597" w:type="dxa"/>
          </w:tcPr>
          <w:p w14:paraId="65F9349D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4644C25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36C9EA81" w14:textId="77777777" w:rsidR="00C94B83" w:rsidRDefault="00C94B83" w:rsidP="00585DDF">
            <w:r>
              <w:rPr>
                <w:sz w:val="16"/>
                <w:szCs w:val="16"/>
              </w:rPr>
              <w:t>5.7 (new)</w:t>
            </w:r>
          </w:p>
        </w:tc>
        <w:tc>
          <w:tcPr>
            <w:tcW w:w="998" w:type="dxa"/>
          </w:tcPr>
          <w:p w14:paraId="7B36202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1F649FB9" w14:textId="77777777" w:rsidTr="00585DDF">
        <w:tc>
          <w:tcPr>
            <w:tcW w:w="879" w:type="dxa"/>
          </w:tcPr>
          <w:p w14:paraId="3CD84471" w14:textId="77777777" w:rsidR="00C94B83" w:rsidRDefault="00C94B83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FC6722D" w14:textId="77777777" w:rsidR="00C94B83" w:rsidRDefault="00C94B83" w:rsidP="00585DDF">
            <w:r>
              <w:rPr>
                <w:sz w:val="16"/>
                <w:szCs w:val="16"/>
              </w:rPr>
              <w:t>3002</w:t>
            </w:r>
          </w:p>
        </w:tc>
        <w:tc>
          <w:tcPr>
            <w:tcW w:w="517" w:type="dxa"/>
          </w:tcPr>
          <w:p w14:paraId="0B16FAF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A7C98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EAFF0F" w14:textId="77777777" w:rsidR="00C94B83" w:rsidRDefault="00C94B83" w:rsidP="00585DDF">
            <w:r>
              <w:rPr>
                <w:sz w:val="16"/>
                <w:szCs w:val="16"/>
              </w:rPr>
              <w:t>Introduction of RRM Test Environment for ATG</w:t>
            </w:r>
          </w:p>
        </w:tc>
        <w:tc>
          <w:tcPr>
            <w:tcW w:w="517" w:type="dxa"/>
          </w:tcPr>
          <w:p w14:paraId="5847B312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ADA476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8B246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01301B" w14:textId="77777777" w:rsidR="00C94B83" w:rsidRDefault="00C94B83" w:rsidP="00585DDF">
            <w:r>
              <w:rPr>
                <w:sz w:val="16"/>
                <w:szCs w:val="16"/>
              </w:rPr>
              <w:t>R5-241920</w:t>
            </w:r>
          </w:p>
        </w:tc>
        <w:tc>
          <w:tcPr>
            <w:tcW w:w="1597" w:type="dxa"/>
          </w:tcPr>
          <w:p w14:paraId="7E9F52B9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1357805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3B4A388D" w14:textId="77777777" w:rsidR="00C94B83" w:rsidRDefault="00C94B83" w:rsidP="00585DDF">
            <w:r>
              <w:rPr>
                <w:sz w:val="16"/>
                <w:szCs w:val="16"/>
              </w:rPr>
              <w:t>7.7 (new)</w:t>
            </w:r>
          </w:p>
        </w:tc>
        <w:tc>
          <w:tcPr>
            <w:tcW w:w="998" w:type="dxa"/>
          </w:tcPr>
          <w:p w14:paraId="29683FCF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481C37B7" w14:textId="77777777" w:rsidTr="00585DDF">
        <w:tc>
          <w:tcPr>
            <w:tcW w:w="879" w:type="dxa"/>
          </w:tcPr>
          <w:p w14:paraId="72504688" w14:textId="77777777" w:rsidR="00C94B83" w:rsidRDefault="00C94B83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CAED6CE" w14:textId="77777777" w:rsidR="00C94B83" w:rsidRDefault="00C94B83" w:rsidP="00585DDF">
            <w:r>
              <w:rPr>
                <w:sz w:val="16"/>
                <w:szCs w:val="16"/>
              </w:rPr>
              <w:t>3106</w:t>
            </w:r>
          </w:p>
        </w:tc>
        <w:tc>
          <w:tcPr>
            <w:tcW w:w="517" w:type="dxa"/>
          </w:tcPr>
          <w:p w14:paraId="2A735901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2A4FB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41A701" w14:textId="77777777" w:rsidR="00C94B83" w:rsidRDefault="00C94B83" w:rsidP="00585DDF">
            <w:r>
              <w:rPr>
                <w:sz w:val="16"/>
                <w:szCs w:val="16"/>
              </w:rPr>
              <w:t>Update of abbreviations for ATG</w:t>
            </w:r>
          </w:p>
        </w:tc>
        <w:tc>
          <w:tcPr>
            <w:tcW w:w="517" w:type="dxa"/>
          </w:tcPr>
          <w:p w14:paraId="31B0A4A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AAA6D0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CE603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4DF1FA" w14:textId="77777777" w:rsidR="00C94B83" w:rsidRDefault="00C94B83" w:rsidP="00585DDF">
            <w:r>
              <w:rPr>
                <w:sz w:val="16"/>
                <w:szCs w:val="16"/>
              </w:rPr>
              <w:t>R5-241926</w:t>
            </w:r>
          </w:p>
        </w:tc>
        <w:tc>
          <w:tcPr>
            <w:tcW w:w="1597" w:type="dxa"/>
          </w:tcPr>
          <w:p w14:paraId="6648CF0C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23BE74A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1F24B2E3" w14:textId="77777777" w:rsidR="00C94B83" w:rsidRDefault="00C94B83" w:rsidP="00585DDF">
            <w:r>
              <w:rPr>
                <w:sz w:val="16"/>
                <w:szCs w:val="16"/>
              </w:rPr>
              <w:t>3.3</w:t>
            </w:r>
          </w:p>
        </w:tc>
        <w:tc>
          <w:tcPr>
            <w:tcW w:w="998" w:type="dxa"/>
          </w:tcPr>
          <w:p w14:paraId="5DEF805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54C2D9B8" w14:textId="77777777" w:rsidTr="00585DDF">
        <w:tc>
          <w:tcPr>
            <w:tcW w:w="879" w:type="dxa"/>
          </w:tcPr>
          <w:p w14:paraId="7D924FB4" w14:textId="77777777" w:rsidR="00C94B83" w:rsidRDefault="00C94B83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1089FA1" w14:textId="77777777" w:rsidR="00C94B83" w:rsidRDefault="00C94B83" w:rsidP="00585DDF">
            <w:r>
              <w:rPr>
                <w:sz w:val="16"/>
                <w:szCs w:val="16"/>
              </w:rPr>
              <w:t>0563</w:t>
            </w:r>
          </w:p>
        </w:tc>
        <w:tc>
          <w:tcPr>
            <w:tcW w:w="517" w:type="dxa"/>
          </w:tcPr>
          <w:p w14:paraId="72E0CB69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E878F3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74DB37" w14:textId="77777777" w:rsidR="00C94B83" w:rsidRDefault="00C94B83" w:rsidP="00585DDF">
            <w:r>
              <w:rPr>
                <w:sz w:val="16"/>
                <w:szCs w:val="16"/>
              </w:rPr>
              <w:t>Introduction of common ICS for ATG</w:t>
            </w:r>
          </w:p>
        </w:tc>
        <w:tc>
          <w:tcPr>
            <w:tcW w:w="517" w:type="dxa"/>
          </w:tcPr>
          <w:p w14:paraId="7F0ABE1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2C8FB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A9335D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84DCA1" w14:textId="77777777" w:rsidR="00C94B83" w:rsidRDefault="00C94B83" w:rsidP="00585DDF">
            <w:r>
              <w:rPr>
                <w:sz w:val="16"/>
                <w:szCs w:val="16"/>
              </w:rPr>
              <w:t>R5-241715</w:t>
            </w:r>
          </w:p>
        </w:tc>
        <w:tc>
          <w:tcPr>
            <w:tcW w:w="1597" w:type="dxa"/>
          </w:tcPr>
          <w:p w14:paraId="10110BCB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8FE3599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4B5B1A07" w14:textId="77777777" w:rsidR="00C94B83" w:rsidRDefault="00C94B83" w:rsidP="00585DDF">
            <w:r>
              <w:rPr>
                <w:sz w:val="16"/>
                <w:szCs w:val="16"/>
              </w:rPr>
              <w:t>A.4.1</w:t>
            </w:r>
          </w:p>
        </w:tc>
        <w:tc>
          <w:tcPr>
            <w:tcW w:w="998" w:type="dxa"/>
          </w:tcPr>
          <w:p w14:paraId="01026AAB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20F05FAE" w14:textId="77777777" w:rsidTr="00585DDF">
        <w:tc>
          <w:tcPr>
            <w:tcW w:w="879" w:type="dxa"/>
          </w:tcPr>
          <w:p w14:paraId="52273924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5C80274" w14:textId="77777777" w:rsidR="00C94B83" w:rsidRDefault="00C94B83" w:rsidP="00585DDF">
            <w:r>
              <w:rPr>
                <w:sz w:val="16"/>
                <w:szCs w:val="16"/>
              </w:rPr>
              <w:t>2585</w:t>
            </w:r>
          </w:p>
        </w:tc>
        <w:tc>
          <w:tcPr>
            <w:tcW w:w="517" w:type="dxa"/>
          </w:tcPr>
          <w:p w14:paraId="2512F6F5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98CE2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2A5E86" w14:textId="77777777" w:rsidR="00C94B83" w:rsidRDefault="00C94B83" w:rsidP="00585DDF">
            <w:r>
              <w:rPr>
                <w:sz w:val="16"/>
                <w:szCs w:val="16"/>
              </w:rPr>
              <w:t>Introduction of common parts for ATG UE RF test cases</w:t>
            </w:r>
          </w:p>
        </w:tc>
        <w:tc>
          <w:tcPr>
            <w:tcW w:w="517" w:type="dxa"/>
          </w:tcPr>
          <w:p w14:paraId="0C79342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D20D7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55C480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4429A8" w14:textId="77777777" w:rsidR="00C94B83" w:rsidRDefault="00C94B83" w:rsidP="00585DDF">
            <w:r>
              <w:rPr>
                <w:sz w:val="16"/>
                <w:szCs w:val="16"/>
              </w:rPr>
              <w:t>R5-240049</w:t>
            </w:r>
          </w:p>
        </w:tc>
        <w:tc>
          <w:tcPr>
            <w:tcW w:w="1597" w:type="dxa"/>
          </w:tcPr>
          <w:p w14:paraId="41FEE833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B1EC205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16061D53" w14:textId="77777777" w:rsidR="00C94B83" w:rsidRDefault="00C94B83" w:rsidP="00585DDF">
            <w:r>
              <w:rPr>
                <w:sz w:val="16"/>
                <w:szCs w:val="16"/>
              </w:rPr>
              <w:t>2, 3.1, 3.2, 3.3, 4.3, 5.2J (new)</w:t>
            </w:r>
          </w:p>
        </w:tc>
        <w:tc>
          <w:tcPr>
            <w:tcW w:w="998" w:type="dxa"/>
          </w:tcPr>
          <w:p w14:paraId="039FB506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67F3AEF1" w14:textId="77777777" w:rsidTr="00585DDF">
        <w:tc>
          <w:tcPr>
            <w:tcW w:w="879" w:type="dxa"/>
          </w:tcPr>
          <w:p w14:paraId="4093480A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D3F7974" w14:textId="77777777" w:rsidR="00C94B83" w:rsidRDefault="00C94B83" w:rsidP="00585DDF">
            <w:r>
              <w:rPr>
                <w:sz w:val="16"/>
                <w:szCs w:val="16"/>
              </w:rPr>
              <w:t>2586</w:t>
            </w:r>
          </w:p>
        </w:tc>
        <w:tc>
          <w:tcPr>
            <w:tcW w:w="517" w:type="dxa"/>
          </w:tcPr>
          <w:p w14:paraId="37233E78" w14:textId="77777777" w:rsidR="00C94B83" w:rsidRDefault="00C94B83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E2047A6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69A524" w14:textId="77777777" w:rsidR="00C94B83" w:rsidRDefault="00C94B83" w:rsidP="00585DDF">
            <w:r>
              <w:rPr>
                <w:sz w:val="16"/>
                <w:szCs w:val="16"/>
              </w:rPr>
              <w:t>Introduction of General description for ATG UE Tx TCs</w:t>
            </w:r>
          </w:p>
        </w:tc>
        <w:tc>
          <w:tcPr>
            <w:tcW w:w="517" w:type="dxa"/>
          </w:tcPr>
          <w:p w14:paraId="4AF116E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08073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50A83E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F731F77" w14:textId="77777777" w:rsidR="00C94B83" w:rsidRDefault="00C94B83" w:rsidP="00585DDF">
            <w:r>
              <w:rPr>
                <w:sz w:val="16"/>
                <w:szCs w:val="16"/>
              </w:rPr>
              <w:t>R5-241683</w:t>
            </w:r>
          </w:p>
        </w:tc>
        <w:tc>
          <w:tcPr>
            <w:tcW w:w="1597" w:type="dxa"/>
          </w:tcPr>
          <w:p w14:paraId="2E8AFD4F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5249AE4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0856D27B" w14:textId="77777777" w:rsidR="00C94B83" w:rsidRDefault="00C94B83" w:rsidP="00585DDF">
            <w:r>
              <w:rPr>
                <w:sz w:val="16"/>
                <w:szCs w:val="16"/>
              </w:rPr>
              <w:t>6.1J (new)</w:t>
            </w:r>
          </w:p>
        </w:tc>
        <w:tc>
          <w:tcPr>
            <w:tcW w:w="998" w:type="dxa"/>
          </w:tcPr>
          <w:p w14:paraId="05D56E4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20F86834" w14:textId="77777777" w:rsidTr="00585DDF">
        <w:tc>
          <w:tcPr>
            <w:tcW w:w="879" w:type="dxa"/>
          </w:tcPr>
          <w:p w14:paraId="0A8B5302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DFC2615" w14:textId="77777777" w:rsidR="00C94B83" w:rsidRDefault="00C94B83" w:rsidP="00585DDF">
            <w:r>
              <w:rPr>
                <w:sz w:val="16"/>
                <w:szCs w:val="16"/>
              </w:rPr>
              <w:t>2587</w:t>
            </w:r>
          </w:p>
        </w:tc>
        <w:tc>
          <w:tcPr>
            <w:tcW w:w="517" w:type="dxa"/>
          </w:tcPr>
          <w:p w14:paraId="6D4DA98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6C845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1DECB9" w14:textId="77777777" w:rsidR="00C94B83" w:rsidRDefault="00C94B83" w:rsidP="00585DDF">
            <w:r>
              <w:rPr>
                <w:sz w:val="16"/>
                <w:szCs w:val="16"/>
              </w:rPr>
              <w:t>Introduction of MOP TC for ATG UE</w:t>
            </w:r>
          </w:p>
        </w:tc>
        <w:tc>
          <w:tcPr>
            <w:tcW w:w="517" w:type="dxa"/>
          </w:tcPr>
          <w:p w14:paraId="0C0F5D5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7D587B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7B83A2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19BD159" w14:textId="77777777" w:rsidR="00C94B83" w:rsidRDefault="00C94B83" w:rsidP="00585DDF">
            <w:r>
              <w:rPr>
                <w:sz w:val="16"/>
                <w:szCs w:val="16"/>
              </w:rPr>
              <w:t>R5-241751</w:t>
            </w:r>
          </w:p>
        </w:tc>
        <w:tc>
          <w:tcPr>
            <w:tcW w:w="1597" w:type="dxa"/>
          </w:tcPr>
          <w:p w14:paraId="21BAFB61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D4A8CFC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500F63BB" w14:textId="77777777" w:rsidR="00C94B83" w:rsidRDefault="00C94B83" w:rsidP="00585DDF">
            <w:r>
              <w:rPr>
                <w:sz w:val="16"/>
                <w:szCs w:val="16"/>
              </w:rPr>
              <w:t>6.2J.1(new)</w:t>
            </w:r>
          </w:p>
        </w:tc>
        <w:tc>
          <w:tcPr>
            <w:tcW w:w="998" w:type="dxa"/>
          </w:tcPr>
          <w:p w14:paraId="7971E202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38.522 CR 0366; TS/TR ... CR ... </w:t>
            </w:r>
          </w:p>
        </w:tc>
      </w:tr>
      <w:tr w:rsidR="00C94B83" w14:paraId="31BC4D5A" w14:textId="77777777" w:rsidTr="00585DDF">
        <w:tc>
          <w:tcPr>
            <w:tcW w:w="879" w:type="dxa"/>
          </w:tcPr>
          <w:p w14:paraId="74C267EE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11A1BE1" w14:textId="77777777" w:rsidR="00C94B83" w:rsidRDefault="00C94B83" w:rsidP="00585DDF">
            <w:r>
              <w:rPr>
                <w:sz w:val="16"/>
                <w:szCs w:val="16"/>
              </w:rPr>
              <w:t>2588</w:t>
            </w:r>
          </w:p>
        </w:tc>
        <w:tc>
          <w:tcPr>
            <w:tcW w:w="517" w:type="dxa"/>
          </w:tcPr>
          <w:p w14:paraId="41AC81D8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FE260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054C88" w14:textId="77777777" w:rsidR="00C94B83" w:rsidRDefault="00C94B83" w:rsidP="00585DDF">
            <w:r>
              <w:rPr>
                <w:sz w:val="16"/>
                <w:szCs w:val="16"/>
              </w:rPr>
              <w:t>Introduction of Configured transmitted power TC for ATG UE</w:t>
            </w:r>
          </w:p>
        </w:tc>
        <w:tc>
          <w:tcPr>
            <w:tcW w:w="517" w:type="dxa"/>
          </w:tcPr>
          <w:p w14:paraId="0C55D88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603B5C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AD2187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901FB47" w14:textId="77777777" w:rsidR="00C94B83" w:rsidRDefault="00C94B83" w:rsidP="00585DDF">
            <w:r>
              <w:rPr>
                <w:sz w:val="16"/>
                <w:szCs w:val="16"/>
              </w:rPr>
              <w:t>R5-241752</w:t>
            </w:r>
          </w:p>
        </w:tc>
        <w:tc>
          <w:tcPr>
            <w:tcW w:w="1597" w:type="dxa"/>
          </w:tcPr>
          <w:p w14:paraId="1C11AF68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D82EFBC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53340006" w14:textId="77777777" w:rsidR="00C94B83" w:rsidRDefault="00C94B83" w:rsidP="00585DDF">
            <w:r>
              <w:rPr>
                <w:sz w:val="16"/>
                <w:szCs w:val="16"/>
              </w:rPr>
              <w:t>6.2J.2 (new)</w:t>
            </w:r>
          </w:p>
        </w:tc>
        <w:tc>
          <w:tcPr>
            <w:tcW w:w="998" w:type="dxa"/>
          </w:tcPr>
          <w:p w14:paraId="0CF1C26B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38.522 CR 0366; TS/TR ... CR ... </w:t>
            </w:r>
          </w:p>
        </w:tc>
      </w:tr>
      <w:tr w:rsidR="00C94B83" w14:paraId="0B958BEF" w14:textId="77777777" w:rsidTr="00585DDF">
        <w:tc>
          <w:tcPr>
            <w:tcW w:w="879" w:type="dxa"/>
          </w:tcPr>
          <w:p w14:paraId="1FF03E4E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E92EA2F" w14:textId="77777777" w:rsidR="00C94B83" w:rsidRDefault="00C94B83" w:rsidP="00585DDF">
            <w:r>
              <w:rPr>
                <w:sz w:val="16"/>
                <w:szCs w:val="16"/>
              </w:rPr>
              <w:t>2589</w:t>
            </w:r>
          </w:p>
        </w:tc>
        <w:tc>
          <w:tcPr>
            <w:tcW w:w="517" w:type="dxa"/>
          </w:tcPr>
          <w:p w14:paraId="452F0196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5CC2A4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A3DDAC" w14:textId="77777777" w:rsidR="00C94B83" w:rsidRDefault="00C94B83" w:rsidP="00585DDF">
            <w:r>
              <w:rPr>
                <w:sz w:val="16"/>
                <w:szCs w:val="16"/>
              </w:rPr>
              <w:t>Introduction of General description of Occupied bandwidth for ATG UE</w:t>
            </w:r>
          </w:p>
        </w:tc>
        <w:tc>
          <w:tcPr>
            <w:tcW w:w="517" w:type="dxa"/>
          </w:tcPr>
          <w:p w14:paraId="357C165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727919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69C9E5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72EC3C" w14:textId="77777777" w:rsidR="00C94B83" w:rsidRDefault="00C94B83" w:rsidP="00585DDF">
            <w:r>
              <w:rPr>
                <w:sz w:val="16"/>
                <w:szCs w:val="16"/>
              </w:rPr>
              <w:t>R5-240053</w:t>
            </w:r>
          </w:p>
        </w:tc>
        <w:tc>
          <w:tcPr>
            <w:tcW w:w="1597" w:type="dxa"/>
          </w:tcPr>
          <w:p w14:paraId="50DD8CF7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E75D165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68EEFE95" w14:textId="77777777" w:rsidR="00C94B83" w:rsidRDefault="00C94B83" w:rsidP="00585DDF">
            <w:r>
              <w:rPr>
                <w:sz w:val="16"/>
                <w:szCs w:val="16"/>
              </w:rPr>
              <w:t>6.5J (new), 6.5J.0 (new)</w:t>
            </w:r>
          </w:p>
        </w:tc>
        <w:tc>
          <w:tcPr>
            <w:tcW w:w="998" w:type="dxa"/>
          </w:tcPr>
          <w:p w14:paraId="33A993BD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21DDB896" w14:textId="77777777" w:rsidTr="00585DDF">
        <w:tc>
          <w:tcPr>
            <w:tcW w:w="879" w:type="dxa"/>
          </w:tcPr>
          <w:p w14:paraId="0326143D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6E3156A" w14:textId="77777777" w:rsidR="00C94B83" w:rsidRDefault="00C94B83" w:rsidP="00585DDF">
            <w:r>
              <w:rPr>
                <w:sz w:val="16"/>
                <w:szCs w:val="16"/>
              </w:rPr>
              <w:t>2590</w:t>
            </w:r>
          </w:p>
        </w:tc>
        <w:tc>
          <w:tcPr>
            <w:tcW w:w="517" w:type="dxa"/>
          </w:tcPr>
          <w:p w14:paraId="30B978A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5558E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419541" w14:textId="77777777" w:rsidR="00C94B83" w:rsidRDefault="00C94B83" w:rsidP="00585DDF">
            <w:r>
              <w:rPr>
                <w:sz w:val="16"/>
                <w:szCs w:val="16"/>
              </w:rPr>
              <w:t>Introduction of Occupied bandwidth TC for ATG UE</w:t>
            </w:r>
          </w:p>
        </w:tc>
        <w:tc>
          <w:tcPr>
            <w:tcW w:w="517" w:type="dxa"/>
          </w:tcPr>
          <w:p w14:paraId="26079C9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0EBBE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94C24A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925EA70" w14:textId="77777777" w:rsidR="00C94B83" w:rsidRDefault="00C94B83" w:rsidP="00585DDF">
            <w:r>
              <w:rPr>
                <w:sz w:val="16"/>
                <w:szCs w:val="16"/>
              </w:rPr>
              <w:t>R5-241753</w:t>
            </w:r>
          </w:p>
        </w:tc>
        <w:tc>
          <w:tcPr>
            <w:tcW w:w="1597" w:type="dxa"/>
          </w:tcPr>
          <w:p w14:paraId="4E9F9C22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C35AF33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128F121E" w14:textId="77777777" w:rsidR="00C94B83" w:rsidRDefault="00C94B83" w:rsidP="00585DDF">
            <w:r>
              <w:rPr>
                <w:sz w:val="16"/>
                <w:szCs w:val="16"/>
              </w:rPr>
              <w:t>6.5J.1 (new)</w:t>
            </w:r>
          </w:p>
        </w:tc>
        <w:tc>
          <w:tcPr>
            <w:tcW w:w="998" w:type="dxa"/>
          </w:tcPr>
          <w:p w14:paraId="15B6D388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38.522 CR 0366 ; TS/TR ... CR ... </w:t>
            </w:r>
          </w:p>
        </w:tc>
      </w:tr>
      <w:tr w:rsidR="00C94B83" w14:paraId="38AC8D0E" w14:textId="77777777" w:rsidTr="00585DDF">
        <w:tc>
          <w:tcPr>
            <w:tcW w:w="879" w:type="dxa"/>
          </w:tcPr>
          <w:p w14:paraId="51FF2477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426B821" w14:textId="77777777" w:rsidR="00C94B83" w:rsidRDefault="00C94B83" w:rsidP="00585DDF">
            <w:r>
              <w:rPr>
                <w:sz w:val="16"/>
                <w:szCs w:val="16"/>
              </w:rPr>
              <w:t>2591</w:t>
            </w:r>
          </w:p>
        </w:tc>
        <w:tc>
          <w:tcPr>
            <w:tcW w:w="517" w:type="dxa"/>
          </w:tcPr>
          <w:p w14:paraId="1C72AE18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8D9BF8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A55D59" w14:textId="77777777" w:rsidR="00C94B83" w:rsidRDefault="00C94B83" w:rsidP="00585DDF">
            <w:r>
              <w:rPr>
                <w:sz w:val="16"/>
                <w:szCs w:val="16"/>
              </w:rPr>
              <w:t>Introduction of General description of Out of band emission for ATG UE</w:t>
            </w:r>
          </w:p>
        </w:tc>
        <w:tc>
          <w:tcPr>
            <w:tcW w:w="517" w:type="dxa"/>
          </w:tcPr>
          <w:p w14:paraId="2FFAFAA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6F5C12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D2BF23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F8BD85" w14:textId="77777777" w:rsidR="00C94B83" w:rsidRDefault="00C94B83" w:rsidP="00585DDF">
            <w:r>
              <w:rPr>
                <w:sz w:val="16"/>
                <w:szCs w:val="16"/>
              </w:rPr>
              <w:t>R5-240055</w:t>
            </w:r>
          </w:p>
        </w:tc>
        <w:tc>
          <w:tcPr>
            <w:tcW w:w="1597" w:type="dxa"/>
          </w:tcPr>
          <w:p w14:paraId="268B4300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7962CDE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674420A1" w14:textId="77777777" w:rsidR="00C94B83" w:rsidRDefault="00C94B83" w:rsidP="00585DDF">
            <w:r>
              <w:rPr>
                <w:sz w:val="16"/>
                <w:szCs w:val="16"/>
              </w:rPr>
              <w:t>6.5J.2 (new), 6.5J.2.1 (new)</w:t>
            </w:r>
          </w:p>
        </w:tc>
        <w:tc>
          <w:tcPr>
            <w:tcW w:w="998" w:type="dxa"/>
          </w:tcPr>
          <w:p w14:paraId="3BA4B47A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52099590" w14:textId="77777777" w:rsidTr="00585DDF">
        <w:tc>
          <w:tcPr>
            <w:tcW w:w="879" w:type="dxa"/>
          </w:tcPr>
          <w:p w14:paraId="4EAC18AB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B3B3602" w14:textId="77777777" w:rsidR="00C94B83" w:rsidRDefault="00C94B83" w:rsidP="00585DDF">
            <w:r>
              <w:rPr>
                <w:sz w:val="16"/>
                <w:szCs w:val="16"/>
              </w:rPr>
              <w:t>2592</w:t>
            </w:r>
          </w:p>
        </w:tc>
        <w:tc>
          <w:tcPr>
            <w:tcW w:w="517" w:type="dxa"/>
          </w:tcPr>
          <w:p w14:paraId="6993B50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95BB1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38505B" w14:textId="77777777" w:rsidR="00C94B83" w:rsidRDefault="00C94B83" w:rsidP="00585DDF">
            <w:r>
              <w:rPr>
                <w:sz w:val="16"/>
                <w:szCs w:val="16"/>
              </w:rPr>
              <w:t>Introduction of General description of Spurious emissions for ATG UE</w:t>
            </w:r>
          </w:p>
        </w:tc>
        <w:tc>
          <w:tcPr>
            <w:tcW w:w="517" w:type="dxa"/>
          </w:tcPr>
          <w:p w14:paraId="7C6F807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9FFAB1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61519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84AA6F" w14:textId="77777777" w:rsidR="00C94B83" w:rsidRDefault="00C94B83" w:rsidP="00585DDF">
            <w:r>
              <w:rPr>
                <w:sz w:val="16"/>
                <w:szCs w:val="16"/>
              </w:rPr>
              <w:t>R5-240056</w:t>
            </w:r>
          </w:p>
        </w:tc>
        <w:tc>
          <w:tcPr>
            <w:tcW w:w="1597" w:type="dxa"/>
          </w:tcPr>
          <w:p w14:paraId="6C8B3938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41EF9DA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2363F83D" w14:textId="77777777" w:rsidR="00C94B83" w:rsidRDefault="00C94B83" w:rsidP="00585DDF">
            <w:r>
              <w:rPr>
                <w:sz w:val="16"/>
                <w:szCs w:val="16"/>
              </w:rPr>
              <w:t>6.5J.3 (new), 6.5J.3.0 (new)</w:t>
            </w:r>
          </w:p>
        </w:tc>
        <w:tc>
          <w:tcPr>
            <w:tcW w:w="998" w:type="dxa"/>
          </w:tcPr>
          <w:p w14:paraId="4D37000B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1BA0EA98" w14:textId="77777777" w:rsidTr="00585DDF">
        <w:tc>
          <w:tcPr>
            <w:tcW w:w="879" w:type="dxa"/>
          </w:tcPr>
          <w:p w14:paraId="54BBA0E9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D18DE31" w14:textId="77777777" w:rsidR="00C94B83" w:rsidRDefault="00C94B83" w:rsidP="00585DDF">
            <w:r>
              <w:rPr>
                <w:sz w:val="16"/>
                <w:szCs w:val="16"/>
              </w:rPr>
              <w:t>2593</w:t>
            </w:r>
          </w:p>
        </w:tc>
        <w:tc>
          <w:tcPr>
            <w:tcW w:w="517" w:type="dxa"/>
          </w:tcPr>
          <w:p w14:paraId="7E10C594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78BF6A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544111" w14:textId="77777777" w:rsidR="00C94B83" w:rsidRDefault="00C94B83" w:rsidP="00585DDF">
            <w:r>
              <w:rPr>
                <w:sz w:val="16"/>
                <w:szCs w:val="16"/>
              </w:rPr>
              <w:t>Introduction of General Spurious emissions TC for ATG UE</w:t>
            </w:r>
          </w:p>
        </w:tc>
        <w:tc>
          <w:tcPr>
            <w:tcW w:w="517" w:type="dxa"/>
          </w:tcPr>
          <w:p w14:paraId="4650F0C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33018E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1CF5B9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AF94969" w14:textId="77777777" w:rsidR="00C94B83" w:rsidRDefault="00C94B83" w:rsidP="00585DDF">
            <w:r>
              <w:rPr>
                <w:sz w:val="16"/>
                <w:szCs w:val="16"/>
              </w:rPr>
              <w:t>R5-241754</w:t>
            </w:r>
          </w:p>
        </w:tc>
        <w:tc>
          <w:tcPr>
            <w:tcW w:w="1597" w:type="dxa"/>
          </w:tcPr>
          <w:p w14:paraId="1881F24D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C394470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4C034A6D" w14:textId="77777777" w:rsidR="00C94B83" w:rsidRDefault="00C94B83" w:rsidP="00585DDF">
            <w:r>
              <w:rPr>
                <w:sz w:val="16"/>
                <w:szCs w:val="16"/>
              </w:rPr>
              <w:t>6.5J.3.1 (new)</w:t>
            </w:r>
          </w:p>
        </w:tc>
        <w:tc>
          <w:tcPr>
            <w:tcW w:w="998" w:type="dxa"/>
          </w:tcPr>
          <w:p w14:paraId="354B0F90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38.522 CR 0366; TS/TR ... CR ... </w:t>
            </w:r>
          </w:p>
        </w:tc>
      </w:tr>
      <w:tr w:rsidR="00C94B83" w14:paraId="771581E7" w14:textId="77777777" w:rsidTr="00585DDF">
        <w:tc>
          <w:tcPr>
            <w:tcW w:w="879" w:type="dxa"/>
          </w:tcPr>
          <w:p w14:paraId="0754968C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3203DB8" w14:textId="77777777" w:rsidR="00C94B83" w:rsidRDefault="00C94B83" w:rsidP="00585DDF">
            <w:r>
              <w:rPr>
                <w:sz w:val="16"/>
                <w:szCs w:val="16"/>
              </w:rPr>
              <w:t>2594</w:t>
            </w:r>
          </w:p>
        </w:tc>
        <w:tc>
          <w:tcPr>
            <w:tcW w:w="517" w:type="dxa"/>
          </w:tcPr>
          <w:p w14:paraId="16EC92EA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CCD10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7BF853" w14:textId="77777777" w:rsidR="00C94B83" w:rsidRDefault="00C94B83" w:rsidP="00585DDF">
            <w:r>
              <w:rPr>
                <w:sz w:val="16"/>
                <w:szCs w:val="16"/>
              </w:rPr>
              <w:t>Introduction of General description of Rx TCs for ATG UE</w:t>
            </w:r>
          </w:p>
        </w:tc>
        <w:tc>
          <w:tcPr>
            <w:tcW w:w="517" w:type="dxa"/>
          </w:tcPr>
          <w:p w14:paraId="36F2488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D4CAEB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979607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7710A0" w14:textId="77777777" w:rsidR="00C94B83" w:rsidRDefault="00C94B83" w:rsidP="00585DDF">
            <w:r>
              <w:rPr>
                <w:sz w:val="16"/>
                <w:szCs w:val="16"/>
              </w:rPr>
              <w:t>R5-240058</w:t>
            </w:r>
          </w:p>
        </w:tc>
        <w:tc>
          <w:tcPr>
            <w:tcW w:w="1597" w:type="dxa"/>
          </w:tcPr>
          <w:p w14:paraId="42C5779B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C8A58F7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5283C589" w14:textId="77777777" w:rsidR="00C94B83" w:rsidRDefault="00C94B83" w:rsidP="00585DDF">
            <w:r>
              <w:rPr>
                <w:sz w:val="16"/>
                <w:szCs w:val="16"/>
              </w:rPr>
              <w:t>7.1J (new)</w:t>
            </w:r>
          </w:p>
        </w:tc>
        <w:tc>
          <w:tcPr>
            <w:tcW w:w="998" w:type="dxa"/>
          </w:tcPr>
          <w:p w14:paraId="243DEF6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6B266F0D" w14:textId="77777777" w:rsidTr="00585DDF">
        <w:tc>
          <w:tcPr>
            <w:tcW w:w="879" w:type="dxa"/>
          </w:tcPr>
          <w:p w14:paraId="0F256C10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9AF6014" w14:textId="77777777" w:rsidR="00C94B83" w:rsidRDefault="00C94B83" w:rsidP="00585DDF">
            <w:r>
              <w:rPr>
                <w:sz w:val="16"/>
                <w:szCs w:val="16"/>
              </w:rPr>
              <w:t>2595</w:t>
            </w:r>
          </w:p>
        </w:tc>
        <w:tc>
          <w:tcPr>
            <w:tcW w:w="517" w:type="dxa"/>
          </w:tcPr>
          <w:p w14:paraId="4805B6E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47B63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26D33E" w14:textId="77777777" w:rsidR="00C94B83" w:rsidRDefault="00C94B83" w:rsidP="00585DDF">
            <w:r>
              <w:rPr>
                <w:sz w:val="16"/>
                <w:szCs w:val="16"/>
              </w:rPr>
              <w:t>Introduction of Diversity characteristics description for ATG UE</w:t>
            </w:r>
          </w:p>
        </w:tc>
        <w:tc>
          <w:tcPr>
            <w:tcW w:w="517" w:type="dxa"/>
          </w:tcPr>
          <w:p w14:paraId="2C82DB4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21E50B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65C92B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754768" w14:textId="77777777" w:rsidR="00C94B83" w:rsidRDefault="00C94B83" w:rsidP="00585DDF">
            <w:r>
              <w:rPr>
                <w:sz w:val="16"/>
                <w:szCs w:val="16"/>
              </w:rPr>
              <w:t>R5-240059</w:t>
            </w:r>
          </w:p>
        </w:tc>
        <w:tc>
          <w:tcPr>
            <w:tcW w:w="1597" w:type="dxa"/>
          </w:tcPr>
          <w:p w14:paraId="66411AD9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AAFEE44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7A549512" w14:textId="77777777" w:rsidR="00C94B83" w:rsidRDefault="00C94B83" w:rsidP="00585DDF">
            <w:r>
              <w:rPr>
                <w:sz w:val="16"/>
                <w:szCs w:val="16"/>
              </w:rPr>
              <w:t>7.2J (new)</w:t>
            </w:r>
          </w:p>
        </w:tc>
        <w:tc>
          <w:tcPr>
            <w:tcW w:w="998" w:type="dxa"/>
          </w:tcPr>
          <w:p w14:paraId="19E7C2B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18BDBD3E" w14:textId="77777777" w:rsidTr="00585DDF">
        <w:tc>
          <w:tcPr>
            <w:tcW w:w="879" w:type="dxa"/>
          </w:tcPr>
          <w:p w14:paraId="3C7F2DE0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60FB06E" w14:textId="77777777" w:rsidR="00C94B83" w:rsidRDefault="00C94B83" w:rsidP="00585DDF">
            <w:r>
              <w:rPr>
                <w:sz w:val="16"/>
                <w:szCs w:val="16"/>
              </w:rPr>
              <w:t>2596</w:t>
            </w:r>
          </w:p>
        </w:tc>
        <w:tc>
          <w:tcPr>
            <w:tcW w:w="517" w:type="dxa"/>
          </w:tcPr>
          <w:p w14:paraId="52F065CB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7E0412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6F12E2" w14:textId="77777777" w:rsidR="00C94B83" w:rsidRDefault="00C94B83" w:rsidP="00585DDF">
            <w:r>
              <w:rPr>
                <w:sz w:val="16"/>
                <w:szCs w:val="16"/>
              </w:rPr>
              <w:t>Introduction of General description of Reference sensitivity for ATG UE</w:t>
            </w:r>
          </w:p>
        </w:tc>
        <w:tc>
          <w:tcPr>
            <w:tcW w:w="517" w:type="dxa"/>
          </w:tcPr>
          <w:p w14:paraId="2C345B1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9860C4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3C53B5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831184" w14:textId="77777777" w:rsidR="00C94B83" w:rsidRDefault="00C94B83" w:rsidP="00585DDF">
            <w:r>
              <w:rPr>
                <w:sz w:val="16"/>
                <w:szCs w:val="16"/>
              </w:rPr>
              <w:t>R5-240060</w:t>
            </w:r>
          </w:p>
        </w:tc>
        <w:tc>
          <w:tcPr>
            <w:tcW w:w="1597" w:type="dxa"/>
          </w:tcPr>
          <w:p w14:paraId="3F43A74E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1763793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4F3ED858" w14:textId="77777777" w:rsidR="00C94B83" w:rsidRDefault="00C94B83" w:rsidP="00585DDF">
            <w:r>
              <w:rPr>
                <w:sz w:val="16"/>
                <w:szCs w:val="16"/>
              </w:rPr>
              <w:t>7.3J (new), 7.3J.1 (new)</w:t>
            </w:r>
          </w:p>
        </w:tc>
        <w:tc>
          <w:tcPr>
            <w:tcW w:w="998" w:type="dxa"/>
          </w:tcPr>
          <w:p w14:paraId="38FE8EE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2CE6222F" w14:textId="77777777" w:rsidTr="00585DDF">
        <w:tc>
          <w:tcPr>
            <w:tcW w:w="879" w:type="dxa"/>
          </w:tcPr>
          <w:p w14:paraId="4211AE44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B575021" w14:textId="77777777" w:rsidR="00C94B83" w:rsidRDefault="00C94B83" w:rsidP="00585DDF">
            <w:r>
              <w:rPr>
                <w:sz w:val="16"/>
                <w:szCs w:val="16"/>
              </w:rPr>
              <w:t>2597</w:t>
            </w:r>
          </w:p>
        </w:tc>
        <w:tc>
          <w:tcPr>
            <w:tcW w:w="517" w:type="dxa"/>
          </w:tcPr>
          <w:p w14:paraId="1FA9CB45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E7E24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E0407E" w14:textId="77777777" w:rsidR="00C94B83" w:rsidRDefault="00C94B83" w:rsidP="00585DDF">
            <w:r>
              <w:rPr>
                <w:sz w:val="16"/>
                <w:szCs w:val="16"/>
              </w:rPr>
              <w:t>Introduction of General description of Blocking characteristics for ATG UE</w:t>
            </w:r>
          </w:p>
        </w:tc>
        <w:tc>
          <w:tcPr>
            <w:tcW w:w="517" w:type="dxa"/>
          </w:tcPr>
          <w:p w14:paraId="6F16E9E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19263A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DC6619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459D8F" w14:textId="77777777" w:rsidR="00C94B83" w:rsidRDefault="00C94B83" w:rsidP="00585DDF">
            <w:r>
              <w:rPr>
                <w:sz w:val="16"/>
                <w:szCs w:val="16"/>
              </w:rPr>
              <w:t>R5-240061</w:t>
            </w:r>
          </w:p>
        </w:tc>
        <w:tc>
          <w:tcPr>
            <w:tcW w:w="1597" w:type="dxa"/>
          </w:tcPr>
          <w:p w14:paraId="4BBA2D92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07323D7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1C32B4DE" w14:textId="77777777" w:rsidR="00C94B83" w:rsidRDefault="00C94B83" w:rsidP="00585DDF">
            <w:r>
              <w:rPr>
                <w:sz w:val="16"/>
                <w:szCs w:val="16"/>
              </w:rPr>
              <w:t>7.6J (new), 7.6J.1 (new)</w:t>
            </w:r>
          </w:p>
        </w:tc>
        <w:tc>
          <w:tcPr>
            <w:tcW w:w="998" w:type="dxa"/>
          </w:tcPr>
          <w:p w14:paraId="6051603E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2C0FBB5E" w14:textId="77777777" w:rsidTr="00585DDF">
        <w:tc>
          <w:tcPr>
            <w:tcW w:w="879" w:type="dxa"/>
          </w:tcPr>
          <w:p w14:paraId="13BA41FD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B824360" w14:textId="77777777" w:rsidR="00C94B83" w:rsidRDefault="00C94B83" w:rsidP="00585DDF">
            <w:r>
              <w:rPr>
                <w:sz w:val="16"/>
                <w:szCs w:val="16"/>
              </w:rPr>
              <w:t>2598</w:t>
            </w:r>
          </w:p>
        </w:tc>
        <w:tc>
          <w:tcPr>
            <w:tcW w:w="517" w:type="dxa"/>
          </w:tcPr>
          <w:p w14:paraId="7F5FAA1D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0E1EA3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BA0FAE" w14:textId="77777777" w:rsidR="00C94B83" w:rsidRDefault="00C94B83" w:rsidP="00585DDF">
            <w:r>
              <w:rPr>
                <w:sz w:val="16"/>
                <w:szCs w:val="16"/>
              </w:rPr>
              <w:t>Introduction of Spurious response TC for ATG UE</w:t>
            </w:r>
          </w:p>
        </w:tc>
        <w:tc>
          <w:tcPr>
            <w:tcW w:w="517" w:type="dxa"/>
          </w:tcPr>
          <w:p w14:paraId="08F8767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E51DE0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B7FD2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76C444" w14:textId="77777777" w:rsidR="00C94B83" w:rsidRDefault="00C94B83" w:rsidP="00585DDF">
            <w:r>
              <w:rPr>
                <w:sz w:val="16"/>
                <w:szCs w:val="16"/>
              </w:rPr>
              <w:t>R5-241757</w:t>
            </w:r>
          </w:p>
        </w:tc>
        <w:tc>
          <w:tcPr>
            <w:tcW w:w="1597" w:type="dxa"/>
          </w:tcPr>
          <w:p w14:paraId="6654201F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46120AD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5D2F5766" w14:textId="77777777" w:rsidR="00C94B83" w:rsidRDefault="00C94B83" w:rsidP="00585DDF">
            <w:r>
              <w:rPr>
                <w:sz w:val="16"/>
                <w:szCs w:val="16"/>
              </w:rPr>
              <w:t>7.7J (new)</w:t>
            </w:r>
          </w:p>
        </w:tc>
        <w:tc>
          <w:tcPr>
            <w:tcW w:w="998" w:type="dxa"/>
          </w:tcPr>
          <w:p w14:paraId="7C38D9FD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38.522 CR 0366; TS/TR ... CR ... </w:t>
            </w:r>
          </w:p>
        </w:tc>
      </w:tr>
      <w:tr w:rsidR="00C94B83" w14:paraId="50169D2E" w14:textId="77777777" w:rsidTr="00585DDF">
        <w:tc>
          <w:tcPr>
            <w:tcW w:w="879" w:type="dxa"/>
          </w:tcPr>
          <w:p w14:paraId="7293D3BF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C2F34FB" w14:textId="77777777" w:rsidR="00C94B83" w:rsidRDefault="00C94B83" w:rsidP="00585DDF">
            <w:r>
              <w:rPr>
                <w:sz w:val="16"/>
                <w:szCs w:val="16"/>
              </w:rPr>
              <w:t>2599</w:t>
            </w:r>
          </w:p>
        </w:tc>
        <w:tc>
          <w:tcPr>
            <w:tcW w:w="517" w:type="dxa"/>
          </w:tcPr>
          <w:p w14:paraId="2A105EEC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16402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A6F4E6" w14:textId="77777777" w:rsidR="00C94B83" w:rsidRDefault="00C94B83" w:rsidP="00585DDF">
            <w:r>
              <w:rPr>
                <w:sz w:val="16"/>
                <w:szCs w:val="16"/>
              </w:rPr>
              <w:t>Introduction of General description of Intermodulation characteristics for ATG UE</w:t>
            </w:r>
          </w:p>
        </w:tc>
        <w:tc>
          <w:tcPr>
            <w:tcW w:w="517" w:type="dxa"/>
          </w:tcPr>
          <w:p w14:paraId="690DFD42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B9C7C8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3238B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B5D3DE" w14:textId="77777777" w:rsidR="00C94B83" w:rsidRDefault="00C94B83" w:rsidP="00585DDF">
            <w:r>
              <w:rPr>
                <w:sz w:val="16"/>
                <w:szCs w:val="16"/>
              </w:rPr>
              <w:t>R5-240063</w:t>
            </w:r>
          </w:p>
        </w:tc>
        <w:tc>
          <w:tcPr>
            <w:tcW w:w="1597" w:type="dxa"/>
          </w:tcPr>
          <w:p w14:paraId="118D9EE7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115C0B0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3A8DDF54" w14:textId="77777777" w:rsidR="00C94B83" w:rsidRDefault="00C94B83" w:rsidP="00585DDF">
            <w:r>
              <w:rPr>
                <w:sz w:val="16"/>
                <w:szCs w:val="16"/>
              </w:rPr>
              <w:t>7.8J (new), 7.8J.1 (new)</w:t>
            </w:r>
          </w:p>
        </w:tc>
        <w:tc>
          <w:tcPr>
            <w:tcW w:w="998" w:type="dxa"/>
          </w:tcPr>
          <w:p w14:paraId="6FBD669E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3BA3AE51" w14:textId="77777777" w:rsidTr="00585DDF">
        <w:tc>
          <w:tcPr>
            <w:tcW w:w="879" w:type="dxa"/>
          </w:tcPr>
          <w:p w14:paraId="0E98C934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66B7B0D" w14:textId="77777777" w:rsidR="00C94B83" w:rsidRDefault="00C94B83" w:rsidP="00585DDF">
            <w:r>
              <w:rPr>
                <w:sz w:val="16"/>
                <w:szCs w:val="16"/>
              </w:rPr>
              <w:t>2600</w:t>
            </w:r>
          </w:p>
        </w:tc>
        <w:tc>
          <w:tcPr>
            <w:tcW w:w="517" w:type="dxa"/>
          </w:tcPr>
          <w:p w14:paraId="345C6D2D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D52DD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4B75EF" w14:textId="77777777" w:rsidR="00C94B83" w:rsidRDefault="00C94B83" w:rsidP="00585DDF">
            <w:r>
              <w:rPr>
                <w:sz w:val="16"/>
                <w:szCs w:val="16"/>
              </w:rPr>
              <w:t>Introduction of Wide band intermodulation TC for ATG UE</w:t>
            </w:r>
          </w:p>
        </w:tc>
        <w:tc>
          <w:tcPr>
            <w:tcW w:w="517" w:type="dxa"/>
          </w:tcPr>
          <w:p w14:paraId="3AF7FE7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EA9869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E5EB49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7FFBA8" w14:textId="77777777" w:rsidR="00C94B83" w:rsidRDefault="00C94B83" w:rsidP="00585DDF">
            <w:r>
              <w:rPr>
                <w:sz w:val="16"/>
                <w:szCs w:val="16"/>
              </w:rPr>
              <w:t>R5-241758</w:t>
            </w:r>
          </w:p>
        </w:tc>
        <w:tc>
          <w:tcPr>
            <w:tcW w:w="1597" w:type="dxa"/>
          </w:tcPr>
          <w:p w14:paraId="3BE60EFC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3D9AC4F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50B40AE5" w14:textId="77777777" w:rsidR="00C94B83" w:rsidRDefault="00C94B83" w:rsidP="00585DDF">
            <w:r>
              <w:rPr>
                <w:sz w:val="16"/>
                <w:szCs w:val="16"/>
              </w:rPr>
              <w:t>7.8J.2 (new)</w:t>
            </w:r>
          </w:p>
        </w:tc>
        <w:tc>
          <w:tcPr>
            <w:tcW w:w="998" w:type="dxa"/>
          </w:tcPr>
          <w:p w14:paraId="2612D5E0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38.522 CR 0366; TS/TR ... CR ... </w:t>
            </w:r>
          </w:p>
        </w:tc>
      </w:tr>
      <w:tr w:rsidR="00C94B83" w14:paraId="79002D62" w14:textId="77777777" w:rsidTr="00585DDF">
        <w:tc>
          <w:tcPr>
            <w:tcW w:w="879" w:type="dxa"/>
          </w:tcPr>
          <w:p w14:paraId="11633F42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77E74AF" w14:textId="77777777" w:rsidR="00C94B83" w:rsidRDefault="00C94B83" w:rsidP="00585DDF">
            <w:r>
              <w:rPr>
                <w:sz w:val="16"/>
                <w:szCs w:val="16"/>
              </w:rPr>
              <w:t>2601</w:t>
            </w:r>
          </w:p>
        </w:tc>
        <w:tc>
          <w:tcPr>
            <w:tcW w:w="517" w:type="dxa"/>
          </w:tcPr>
          <w:p w14:paraId="394F2FC5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E87C5F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F82041" w14:textId="77777777" w:rsidR="00C94B83" w:rsidRDefault="00C94B83" w:rsidP="00585DDF">
            <w:r>
              <w:rPr>
                <w:sz w:val="16"/>
                <w:szCs w:val="16"/>
              </w:rPr>
              <w:t>Introduction of Spurious emissions TC for ATG UE</w:t>
            </w:r>
          </w:p>
        </w:tc>
        <w:tc>
          <w:tcPr>
            <w:tcW w:w="517" w:type="dxa"/>
          </w:tcPr>
          <w:p w14:paraId="2BFA2BF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76629A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B171A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6301D7" w14:textId="77777777" w:rsidR="00C94B83" w:rsidRDefault="00C94B83" w:rsidP="00585DDF">
            <w:r>
              <w:rPr>
                <w:sz w:val="16"/>
                <w:szCs w:val="16"/>
              </w:rPr>
              <w:t>R5-241759</w:t>
            </w:r>
          </w:p>
        </w:tc>
        <w:tc>
          <w:tcPr>
            <w:tcW w:w="1597" w:type="dxa"/>
          </w:tcPr>
          <w:p w14:paraId="464A88F2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4747EB6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742DDAF0" w14:textId="77777777" w:rsidR="00C94B83" w:rsidRDefault="00C94B83" w:rsidP="00585DDF">
            <w:r>
              <w:rPr>
                <w:sz w:val="16"/>
                <w:szCs w:val="16"/>
              </w:rPr>
              <w:t>7.9J (new)</w:t>
            </w:r>
          </w:p>
        </w:tc>
        <w:tc>
          <w:tcPr>
            <w:tcW w:w="998" w:type="dxa"/>
          </w:tcPr>
          <w:p w14:paraId="1E352CB0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38.522 CR 0366; TS/TR ... CR ... </w:t>
            </w:r>
          </w:p>
        </w:tc>
      </w:tr>
      <w:tr w:rsidR="00C94B83" w14:paraId="76ED141C" w14:textId="77777777" w:rsidTr="00585DDF">
        <w:tc>
          <w:tcPr>
            <w:tcW w:w="879" w:type="dxa"/>
          </w:tcPr>
          <w:p w14:paraId="16D9F374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25D5D84" w14:textId="77777777" w:rsidR="00C94B83" w:rsidRDefault="00C94B83" w:rsidP="00585DDF">
            <w:r>
              <w:rPr>
                <w:sz w:val="16"/>
                <w:szCs w:val="16"/>
              </w:rPr>
              <w:t>2614</w:t>
            </w:r>
          </w:p>
        </w:tc>
        <w:tc>
          <w:tcPr>
            <w:tcW w:w="517" w:type="dxa"/>
          </w:tcPr>
          <w:p w14:paraId="12D96985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B1E19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293D1E" w14:textId="77777777" w:rsidR="00C94B83" w:rsidRDefault="00C94B83" w:rsidP="00585DDF">
            <w:r>
              <w:rPr>
                <w:sz w:val="16"/>
                <w:szCs w:val="16"/>
              </w:rPr>
              <w:t>Addition of new test case 6.3J.2 Transmit OFF power for ATG</w:t>
            </w:r>
          </w:p>
        </w:tc>
        <w:tc>
          <w:tcPr>
            <w:tcW w:w="517" w:type="dxa"/>
          </w:tcPr>
          <w:p w14:paraId="611A961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FDDE3B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D43556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300D56" w14:textId="77777777" w:rsidR="00C94B83" w:rsidRDefault="00C94B83" w:rsidP="00585DDF">
            <w:r>
              <w:rPr>
                <w:sz w:val="16"/>
                <w:szCs w:val="16"/>
              </w:rPr>
              <w:t>R5-241755</w:t>
            </w:r>
          </w:p>
        </w:tc>
        <w:tc>
          <w:tcPr>
            <w:tcW w:w="1597" w:type="dxa"/>
          </w:tcPr>
          <w:p w14:paraId="6D7C6991" w14:textId="77777777" w:rsidR="00C94B83" w:rsidRDefault="00C94B83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58EACAE6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4276B0B2" w14:textId="77777777" w:rsidR="00C94B83" w:rsidRDefault="00C94B83" w:rsidP="00585DDF">
            <w:r>
              <w:rPr>
                <w:sz w:val="16"/>
                <w:szCs w:val="16"/>
              </w:rPr>
              <w:t>6.3J.2 (new), F.1.2, F.3.2</w:t>
            </w:r>
          </w:p>
        </w:tc>
        <w:tc>
          <w:tcPr>
            <w:tcW w:w="998" w:type="dxa"/>
          </w:tcPr>
          <w:p w14:paraId="5E65800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89E140F" w14:textId="77777777" w:rsidTr="00585DDF">
        <w:tc>
          <w:tcPr>
            <w:tcW w:w="879" w:type="dxa"/>
          </w:tcPr>
          <w:p w14:paraId="00295D47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DEC1DDF" w14:textId="77777777" w:rsidR="00C94B83" w:rsidRDefault="00C94B83" w:rsidP="00585DDF">
            <w:r>
              <w:rPr>
                <w:sz w:val="16"/>
                <w:szCs w:val="16"/>
              </w:rPr>
              <w:t>2615</w:t>
            </w:r>
          </w:p>
        </w:tc>
        <w:tc>
          <w:tcPr>
            <w:tcW w:w="517" w:type="dxa"/>
          </w:tcPr>
          <w:p w14:paraId="7642CCE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BAA5E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7CA5B4" w14:textId="77777777" w:rsidR="00C94B83" w:rsidRDefault="00C94B83" w:rsidP="00585DDF">
            <w:r>
              <w:rPr>
                <w:sz w:val="16"/>
                <w:szCs w:val="16"/>
              </w:rPr>
              <w:t>Addition of new test case 6.3J.1 Minimum output power for ATG</w:t>
            </w:r>
          </w:p>
        </w:tc>
        <w:tc>
          <w:tcPr>
            <w:tcW w:w="517" w:type="dxa"/>
          </w:tcPr>
          <w:p w14:paraId="42EDC92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4B9492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8F7AF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6DD623" w14:textId="77777777" w:rsidR="00C94B83" w:rsidRDefault="00C94B83" w:rsidP="00585DDF">
            <w:r>
              <w:rPr>
                <w:sz w:val="16"/>
                <w:szCs w:val="16"/>
              </w:rPr>
              <w:t>R5-241756</w:t>
            </w:r>
          </w:p>
        </w:tc>
        <w:tc>
          <w:tcPr>
            <w:tcW w:w="1597" w:type="dxa"/>
          </w:tcPr>
          <w:p w14:paraId="50BCC638" w14:textId="77777777" w:rsidR="00C94B83" w:rsidRDefault="00C94B83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750D3373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167BAC34" w14:textId="77777777" w:rsidR="00C94B83" w:rsidRDefault="00C94B83" w:rsidP="00585DDF">
            <w:r>
              <w:rPr>
                <w:sz w:val="16"/>
                <w:szCs w:val="16"/>
              </w:rPr>
              <w:t>6.3J (new), F.1.2, F.3.2</w:t>
            </w:r>
          </w:p>
        </w:tc>
        <w:tc>
          <w:tcPr>
            <w:tcW w:w="998" w:type="dxa"/>
          </w:tcPr>
          <w:p w14:paraId="218A103F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3547673B" w14:textId="77777777" w:rsidTr="00585DDF">
        <w:tc>
          <w:tcPr>
            <w:tcW w:w="879" w:type="dxa"/>
          </w:tcPr>
          <w:p w14:paraId="73744EC0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FFE0AA5" w14:textId="77777777" w:rsidR="00C94B83" w:rsidRDefault="00C94B83" w:rsidP="00585DDF">
            <w:r>
              <w:rPr>
                <w:sz w:val="16"/>
                <w:szCs w:val="16"/>
              </w:rPr>
              <w:t>2616</w:t>
            </w:r>
          </w:p>
        </w:tc>
        <w:tc>
          <w:tcPr>
            <w:tcW w:w="517" w:type="dxa"/>
          </w:tcPr>
          <w:p w14:paraId="5FEB2F2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7E16B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3A0886" w14:textId="77777777" w:rsidR="00C94B83" w:rsidRDefault="00C94B83" w:rsidP="00585DDF">
            <w:r>
              <w:rPr>
                <w:sz w:val="16"/>
                <w:szCs w:val="16"/>
              </w:rPr>
              <w:t>Addition of new test case 7.4J Maximum input level for ATG</w:t>
            </w:r>
          </w:p>
        </w:tc>
        <w:tc>
          <w:tcPr>
            <w:tcW w:w="517" w:type="dxa"/>
          </w:tcPr>
          <w:p w14:paraId="0965F6A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B4A682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649F6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43BB30" w14:textId="77777777" w:rsidR="00C94B83" w:rsidRDefault="00C94B83" w:rsidP="00585DDF">
            <w:r>
              <w:rPr>
                <w:sz w:val="16"/>
                <w:szCs w:val="16"/>
              </w:rPr>
              <w:t>R5-241760</w:t>
            </w:r>
          </w:p>
        </w:tc>
        <w:tc>
          <w:tcPr>
            <w:tcW w:w="1597" w:type="dxa"/>
          </w:tcPr>
          <w:p w14:paraId="6C70DD94" w14:textId="77777777" w:rsidR="00C94B83" w:rsidRDefault="00C94B83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40F158FF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05F00D93" w14:textId="77777777" w:rsidR="00C94B83" w:rsidRDefault="00C94B83" w:rsidP="00585DDF">
            <w:r>
              <w:rPr>
                <w:sz w:val="16"/>
                <w:szCs w:val="16"/>
              </w:rPr>
              <w:t>7.4J (new), F.1.3, F.3.3</w:t>
            </w:r>
          </w:p>
        </w:tc>
        <w:tc>
          <w:tcPr>
            <w:tcW w:w="998" w:type="dxa"/>
          </w:tcPr>
          <w:p w14:paraId="65457932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31E70B54" w14:textId="77777777" w:rsidTr="00585DDF">
        <w:tc>
          <w:tcPr>
            <w:tcW w:w="879" w:type="dxa"/>
          </w:tcPr>
          <w:p w14:paraId="0F5003C6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BAD8565" w14:textId="77777777" w:rsidR="00C94B83" w:rsidRDefault="00C94B83" w:rsidP="00585DDF">
            <w:r>
              <w:rPr>
                <w:sz w:val="16"/>
                <w:szCs w:val="16"/>
              </w:rPr>
              <w:t>2617</w:t>
            </w:r>
          </w:p>
        </w:tc>
        <w:tc>
          <w:tcPr>
            <w:tcW w:w="517" w:type="dxa"/>
          </w:tcPr>
          <w:p w14:paraId="1AE32B97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0C06AA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687430" w14:textId="77777777" w:rsidR="00C94B83" w:rsidRDefault="00C94B83" w:rsidP="00585DDF">
            <w:r>
              <w:rPr>
                <w:sz w:val="16"/>
                <w:szCs w:val="16"/>
              </w:rPr>
              <w:t>Addition of new test case 7.5J Adjacent channel selectivity for ATG</w:t>
            </w:r>
          </w:p>
        </w:tc>
        <w:tc>
          <w:tcPr>
            <w:tcW w:w="517" w:type="dxa"/>
          </w:tcPr>
          <w:p w14:paraId="623E1367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7B3894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36374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F4148F" w14:textId="77777777" w:rsidR="00C94B83" w:rsidRDefault="00C94B83" w:rsidP="00585DDF">
            <w:r>
              <w:rPr>
                <w:sz w:val="16"/>
                <w:szCs w:val="16"/>
              </w:rPr>
              <w:t>R5-241761</w:t>
            </w:r>
          </w:p>
        </w:tc>
        <w:tc>
          <w:tcPr>
            <w:tcW w:w="1597" w:type="dxa"/>
          </w:tcPr>
          <w:p w14:paraId="6CC59A66" w14:textId="77777777" w:rsidR="00C94B83" w:rsidRDefault="00C94B83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73C11CD5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527C193B" w14:textId="77777777" w:rsidR="00C94B83" w:rsidRDefault="00C94B83" w:rsidP="00585DDF">
            <w:r>
              <w:rPr>
                <w:sz w:val="16"/>
                <w:szCs w:val="16"/>
              </w:rPr>
              <w:t>7.5J (new), F.1.3, F.3.3</w:t>
            </w:r>
          </w:p>
        </w:tc>
        <w:tc>
          <w:tcPr>
            <w:tcW w:w="998" w:type="dxa"/>
          </w:tcPr>
          <w:p w14:paraId="7DE0BE0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4D0F9C7" w14:textId="77777777" w:rsidTr="00585DDF">
        <w:tc>
          <w:tcPr>
            <w:tcW w:w="879" w:type="dxa"/>
          </w:tcPr>
          <w:p w14:paraId="07AA67DE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F5F54AA" w14:textId="77777777" w:rsidR="00C94B83" w:rsidRDefault="00C94B83" w:rsidP="00585DDF">
            <w:r>
              <w:rPr>
                <w:sz w:val="16"/>
                <w:szCs w:val="16"/>
              </w:rPr>
              <w:t>2618</w:t>
            </w:r>
          </w:p>
        </w:tc>
        <w:tc>
          <w:tcPr>
            <w:tcW w:w="517" w:type="dxa"/>
          </w:tcPr>
          <w:p w14:paraId="773FCD41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B22C1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52B416" w14:textId="77777777" w:rsidR="00C94B83" w:rsidRDefault="00C94B83" w:rsidP="00585DDF">
            <w:r>
              <w:rPr>
                <w:sz w:val="16"/>
                <w:szCs w:val="16"/>
              </w:rPr>
              <w:t>Addition of new test case 7.6J.2 In-band blocking for ATG</w:t>
            </w:r>
          </w:p>
        </w:tc>
        <w:tc>
          <w:tcPr>
            <w:tcW w:w="517" w:type="dxa"/>
          </w:tcPr>
          <w:p w14:paraId="22D3BD9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1DC8D6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1AE984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15A4A8" w14:textId="77777777" w:rsidR="00C94B83" w:rsidRDefault="00C94B83" w:rsidP="00585DDF">
            <w:r>
              <w:rPr>
                <w:sz w:val="16"/>
                <w:szCs w:val="16"/>
              </w:rPr>
              <w:t>R5-241762</w:t>
            </w:r>
          </w:p>
        </w:tc>
        <w:tc>
          <w:tcPr>
            <w:tcW w:w="1597" w:type="dxa"/>
          </w:tcPr>
          <w:p w14:paraId="335A7CFA" w14:textId="77777777" w:rsidR="00C94B83" w:rsidRDefault="00C94B83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179594A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176336E4" w14:textId="77777777" w:rsidR="00C94B83" w:rsidRDefault="00C94B83" w:rsidP="00585DDF">
            <w:r>
              <w:rPr>
                <w:sz w:val="16"/>
                <w:szCs w:val="16"/>
              </w:rPr>
              <w:t>7.6J.2 (new), F.1.3, F.3.3</w:t>
            </w:r>
          </w:p>
        </w:tc>
        <w:tc>
          <w:tcPr>
            <w:tcW w:w="998" w:type="dxa"/>
          </w:tcPr>
          <w:p w14:paraId="543D757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B559F74" w14:textId="77777777" w:rsidTr="00585DDF">
        <w:tc>
          <w:tcPr>
            <w:tcW w:w="879" w:type="dxa"/>
          </w:tcPr>
          <w:p w14:paraId="700B1810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4A716AB" w14:textId="77777777" w:rsidR="00C94B83" w:rsidRDefault="00C94B83" w:rsidP="00585DDF">
            <w:r>
              <w:rPr>
                <w:sz w:val="16"/>
                <w:szCs w:val="16"/>
              </w:rPr>
              <w:t>2619</w:t>
            </w:r>
          </w:p>
        </w:tc>
        <w:tc>
          <w:tcPr>
            <w:tcW w:w="517" w:type="dxa"/>
          </w:tcPr>
          <w:p w14:paraId="491D9DE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3E68A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428792" w14:textId="77777777" w:rsidR="00C94B83" w:rsidRDefault="00C94B83" w:rsidP="00585DDF">
            <w:r>
              <w:rPr>
                <w:sz w:val="16"/>
                <w:szCs w:val="16"/>
              </w:rPr>
              <w:t>Addition of new test case 7.6J.3 Out-of-band blocking for ATG</w:t>
            </w:r>
          </w:p>
        </w:tc>
        <w:tc>
          <w:tcPr>
            <w:tcW w:w="517" w:type="dxa"/>
          </w:tcPr>
          <w:p w14:paraId="2457B3E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9D3973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1B1C1C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63B055" w14:textId="77777777" w:rsidR="00C94B83" w:rsidRDefault="00C94B83" w:rsidP="00585DDF">
            <w:r>
              <w:rPr>
                <w:sz w:val="16"/>
                <w:szCs w:val="16"/>
              </w:rPr>
              <w:t>R5-241763</w:t>
            </w:r>
          </w:p>
        </w:tc>
        <w:tc>
          <w:tcPr>
            <w:tcW w:w="1597" w:type="dxa"/>
          </w:tcPr>
          <w:p w14:paraId="2A7079D5" w14:textId="77777777" w:rsidR="00C94B83" w:rsidRDefault="00C94B83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7FEA8C3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3F9D0626" w14:textId="77777777" w:rsidR="00C94B83" w:rsidRDefault="00C94B83" w:rsidP="00585DDF">
            <w:r>
              <w:rPr>
                <w:sz w:val="16"/>
                <w:szCs w:val="16"/>
              </w:rPr>
              <w:t>7.6J.3 (new), F.1.3, F.3.3</w:t>
            </w:r>
          </w:p>
        </w:tc>
        <w:tc>
          <w:tcPr>
            <w:tcW w:w="998" w:type="dxa"/>
          </w:tcPr>
          <w:p w14:paraId="0601BA52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455EE04" w14:textId="77777777" w:rsidTr="00585DDF">
        <w:tc>
          <w:tcPr>
            <w:tcW w:w="879" w:type="dxa"/>
          </w:tcPr>
          <w:p w14:paraId="6ED2D970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9EC95A6" w14:textId="77777777" w:rsidR="00C94B83" w:rsidRDefault="00C94B83" w:rsidP="00585DDF">
            <w:r>
              <w:rPr>
                <w:sz w:val="16"/>
                <w:szCs w:val="16"/>
              </w:rPr>
              <w:t>2637</w:t>
            </w:r>
          </w:p>
        </w:tc>
        <w:tc>
          <w:tcPr>
            <w:tcW w:w="517" w:type="dxa"/>
          </w:tcPr>
          <w:p w14:paraId="7435D3CC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0B38C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8E64A3" w14:textId="77777777" w:rsidR="00C94B83" w:rsidRDefault="00C94B83" w:rsidP="00585DDF">
            <w:r>
              <w:rPr>
                <w:sz w:val="16"/>
                <w:szCs w:val="16"/>
              </w:rPr>
              <w:t>Addition of Measurement Uncertainties and Test Tolerances for ATG UE</w:t>
            </w:r>
          </w:p>
        </w:tc>
        <w:tc>
          <w:tcPr>
            <w:tcW w:w="517" w:type="dxa"/>
          </w:tcPr>
          <w:p w14:paraId="46B7B77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05A8BF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127656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F6AEFB8" w14:textId="77777777" w:rsidR="00C94B83" w:rsidRDefault="00C94B83" w:rsidP="00585DDF">
            <w:r>
              <w:rPr>
                <w:sz w:val="16"/>
                <w:szCs w:val="16"/>
              </w:rPr>
              <w:t>R5-241764</w:t>
            </w:r>
          </w:p>
        </w:tc>
        <w:tc>
          <w:tcPr>
            <w:tcW w:w="1597" w:type="dxa"/>
          </w:tcPr>
          <w:p w14:paraId="447B5FFA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C1DD6A8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2FC0C6E5" w14:textId="77777777" w:rsidR="00C94B83" w:rsidRDefault="00C94B83" w:rsidP="00585DDF">
            <w:r>
              <w:rPr>
                <w:sz w:val="16"/>
                <w:szCs w:val="16"/>
              </w:rPr>
              <w:t>F.1.2, F.1.3, F.3.2, F.3.3</w:t>
            </w:r>
          </w:p>
        </w:tc>
        <w:tc>
          <w:tcPr>
            <w:tcW w:w="998" w:type="dxa"/>
          </w:tcPr>
          <w:p w14:paraId="119B0D32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14CD3229" w14:textId="77777777" w:rsidTr="00585DDF">
        <w:tc>
          <w:tcPr>
            <w:tcW w:w="879" w:type="dxa"/>
          </w:tcPr>
          <w:p w14:paraId="6F98C16D" w14:textId="77777777" w:rsidR="00C94B83" w:rsidRDefault="00C94B83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24178B8" w14:textId="77777777" w:rsidR="00C94B83" w:rsidRDefault="00C94B83" w:rsidP="00585DDF">
            <w:r>
              <w:rPr>
                <w:sz w:val="16"/>
                <w:szCs w:val="16"/>
              </w:rPr>
              <w:t>0366</w:t>
            </w:r>
          </w:p>
        </w:tc>
        <w:tc>
          <w:tcPr>
            <w:tcW w:w="517" w:type="dxa"/>
          </w:tcPr>
          <w:p w14:paraId="34C10A14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AC75EF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353568" w14:textId="77777777" w:rsidR="00C94B83" w:rsidRDefault="00C94B83" w:rsidP="00585DDF">
            <w:r>
              <w:rPr>
                <w:sz w:val="16"/>
                <w:szCs w:val="16"/>
              </w:rPr>
              <w:t>Addition of TC applicability statements for ATG UE</w:t>
            </w:r>
          </w:p>
        </w:tc>
        <w:tc>
          <w:tcPr>
            <w:tcW w:w="517" w:type="dxa"/>
          </w:tcPr>
          <w:p w14:paraId="274E99B2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6AFD03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C790A2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8808A9" w14:textId="77777777" w:rsidR="00C94B83" w:rsidRDefault="00C94B83" w:rsidP="00585DDF">
            <w:r>
              <w:rPr>
                <w:sz w:val="16"/>
                <w:szCs w:val="16"/>
              </w:rPr>
              <w:t>R5-241842</w:t>
            </w:r>
          </w:p>
        </w:tc>
        <w:tc>
          <w:tcPr>
            <w:tcW w:w="1597" w:type="dxa"/>
          </w:tcPr>
          <w:p w14:paraId="3FC10A98" w14:textId="77777777" w:rsidR="00C94B83" w:rsidRDefault="00C94B83" w:rsidP="00585DDF">
            <w:r>
              <w:rPr>
                <w:sz w:val="16"/>
                <w:szCs w:val="16"/>
              </w:rPr>
              <w:t>CMCC, CAICT</w:t>
            </w:r>
          </w:p>
        </w:tc>
        <w:tc>
          <w:tcPr>
            <w:tcW w:w="1122" w:type="dxa"/>
          </w:tcPr>
          <w:p w14:paraId="6BC042D5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49D0C882" w14:textId="77777777" w:rsidR="00C94B83" w:rsidRDefault="00C94B83" w:rsidP="00585DDF">
            <w:r>
              <w:rPr>
                <w:sz w:val="16"/>
                <w:szCs w:val="16"/>
              </w:rPr>
              <w:t>4.0, 4.1.1</w:t>
            </w:r>
          </w:p>
        </w:tc>
        <w:tc>
          <w:tcPr>
            <w:tcW w:w="998" w:type="dxa"/>
          </w:tcPr>
          <w:p w14:paraId="69A9090D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2CF37649" w14:textId="77777777" w:rsidTr="00585DDF">
        <w:tc>
          <w:tcPr>
            <w:tcW w:w="879" w:type="dxa"/>
          </w:tcPr>
          <w:p w14:paraId="1F09FABB" w14:textId="77777777" w:rsidR="00C94B83" w:rsidRDefault="00C94B83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CE49560" w14:textId="77777777" w:rsidR="00C94B83" w:rsidRDefault="00C94B83" w:rsidP="00585DDF">
            <w:r>
              <w:rPr>
                <w:sz w:val="16"/>
                <w:szCs w:val="16"/>
              </w:rPr>
              <w:t>0851</w:t>
            </w:r>
          </w:p>
        </w:tc>
        <w:tc>
          <w:tcPr>
            <w:tcW w:w="517" w:type="dxa"/>
          </w:tcPr>
          <w:p w14:paraId="48435B9E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1E8AC6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BEA79F" w14:textId="77777777" w:rsidR="00C94B83" w:rsidRDefault="00C94B83" w:rsidP="00585DDF">
            <w:r>
              <w:rPr>
                <w:sz w:val="16"/>
                <w:szCs w:val="16"/>
              </w:rPr>
              <w:t>Addition of test points analysis for ATG test cases in 38.521-1</w:t>
            </w:r>
          </w:p>
        </w:tc>
        <w:tc>
          <w:tcPr>
            <w:tcW w:w="517" w:type="dxa"/>
          </w:tcPr>
          <w:p w14:paraId="5631427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D0E3C5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ABECA0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59DACC" w14:textId="77777777" w:rsidR="00C94B83" w:rsidRDefault="00C94B83" w:rsidP="00585DDF">
            <w:r>
              <w:rPr>
                <w:sz w:val="16"/>
                <w:szCs w:val="16"/>
              </w:rPr>
              <w:t>R5-241765</w:t>
            </w:r>
          </w:p>
        </w:tc>
        <w:tc>
          <w:tcPr>
            <w:tcW w:w="1597" w:type="dxa"/>
          </w:tcPr>
          <w:p w14:paraId="062B6CA6" w14:textId="77777777" w:rsidR="00C94B83" w:rsidRDefault="00C94B83" w:rsidP="00585DDF">
            <w:r>
              <w:rPr>
                <w:sz w:val="16"/>
                <w:szCs w:val="16"/>
              </w:rPr>
              <w:t>CAICT, CMCC</w:t>
            </w:r>
          </w:p>
        </w:tc>
        <w:tc>
          <w:tcPr>
            <w:tcW w:w="1122" w:type="dxa"/>
          </w:tcPr>
          <w:p w14:paraId="4AF3DA0C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0800CB9D" w14:textId="77777777" w:rsidR="00C94B83" w:rsidRDefault="00C94B83" w:rsidP="00585DDF">
            <w:r>
              <w:rPr>
                <w:sz w:val="16"/>
                <w:szCs w:val="16"/>
              </w:rPr>
              <w:t>4.1.1.8 (new)</w:t>
            </w:r>
          </w:p>
        </w:tc>
        <w:tc>
          <w:tcPr>
            <w:tcW w:w="998" w:type="dxa"/>
          </w:tcPr>
          <w:p w14:paraId="219003EE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30DAA89" w14:textId="77777777" w:rsidR="00C94B83" w:rsidRDefault="00C94B83" w:rsidP="00C94B83"/>
    <w:p w14:paraId="0E53FF59" w14:textId="77777777" w:rsidR="00C94B83" w:rsidRDefault="00C94B83" w:rsidP="00C94B83"/>
    <w:p w14:paraId="6A416223" w14:textId="77777777" w:rsidR="00FE4039" w:rsidRPr="00917427" w:rsidRDefault="00FE4039" w:rsidP="00FE403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RP-240217</w:t>
      </w:r>
      <w:r>
        <w:rPr>
          <w:b/>
          <w:i/>
          <w:noProof/>
          <w:sz w:val="28"/>
        </w:rPr>
        <w:fldChar w:fldCharType="end"/>
      </w:r>
    </w:p>
    <w:p w14:paraId="695EC788" w14:textId="77777777" w:rsidR="00FE4039" w:rsidRPr="00784730" w:rsidRDefault="00FE4039" w:rsidP="00FE403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4199F0B" w14:textId="77777777" w:rsidR="00FE4039" w:rsidRPr="00050554" w:rsidRDefault="00FE4039" w:rsidP="00FE4039">
      <w:pPr>
        <w:rPr>
          <w:rFonts w:ascii="Arial" w:hAnsi="Arial" w:cs="Arial"/>
          <w:b/>
          <w:bCs/>
          <w:lang w:val="en-US"/>
        </w:rPr>
      </w:pPr>
    </w:p>
    <w:p w14:paraId="15F765C1" w14:textId="77777777" w:rsidR="00FE4039" w:rsidRDefault="00FE4039" w:rsidP="00FE4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F076139" w14:textId="77777777" w:rsidR="00FE4039" w:rsidRPr="00E145B1" w:rsidRDefault="00FE4039" w:rsidP="00FE40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- 4Rx handheld UE for low NR bands (&lt;1GHz) and/or 3Tx for NR inter-band UL Carrier Aggregation (CA) and EN-DC (4Rx_low_NR_band_handheld_3Tx_NR_CA_ENDC-UEConTest)</w:t>
      </w:r>
      <w:r>
        <w:rPr>
          <w:rFonts w:ascii="Arial" w:hAnsi="Arial" w:cs="Arial"/>
          <w:b/>
          <w:bCs/>
        </w:rPr>
        <w:fldChar w:fldCharType="end"/>
      </w:r>
    </w:p>
    <w:p w14:paraId="6929A5D1" w14:textId="77777777" w:rsidR="00FE4039" w:rsidRDefault="00FE4039" w:rsidP="00FE4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13.4.11</w:t>
      </w:r>
      <w:r>
        <w:rPr>
          <w:rFonts w:ascii="Arial" w:hAnsi="Arial" w:cs="Arial"/>
          <w:b/>
          <w:bCs/>
        </w:rPr>
        <w:fldChar w:fldCharType="end"/>
      </w:r>
    </w:p>
    <w:p w14:paraId="7DCB2228" w14:textId="77777777" w:rsidR="00FE4039" w:rsidRDefault="00FE4039" w:rsidP="00FE4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4EA5390" w14:textId="77777777" w:rsidR="00FE4039" w:rsidRDefault="00FE4039" w:rsidP="00FE403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C949F0A" w14:textId="77777777" w:rsidR="00FE4039" w:rsidRPr="004E535C" w:rsidRDefault="00FE4039" w:rsidP="00FE40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E4039" w:rsidRPr="004E535C" w14:paraId="28A44D9F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CA639D8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05ECEF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5F6205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402173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3500521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E1A059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D15C9C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DAA42F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5D9A546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A62E32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746FDBE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814A1A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0048662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E4039" w14:paraId="57B52EC3" w14:textId="77777777" w:rsidTr="00585DDF">
        <w:tc>
          <w:tcPr>
            <w:tcW w:w="879" w:type="dxa"/>
          </w:tcPr>
          <w:p w14:paraId="42429571" w14:textId="77777777" w:rsidR="00FE4039" w:rsidRDefault="00FE4039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F6BF13C" w14:textId="77777777" w:rsidR="00FE4039" w:rsidRDefault="00FE4039" w:rsidP="00585DDF">
            <w:r>
              <w:rPr>
                <w:sz w:val="16"/>
                <w:szCs w:val="16"/>
              </w:rPr>
              <w:t>2640</w:t>
            </w:r>
          </w:p>
        </w:tc>
        <w:tc>
          <w:tcPr>
            <w:tcW w:w="517" w:type="dxa"/>
          </w:tcPr>
          <w:p w14:paraId="3B1254D4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4D0E2D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25A0ED" w14:textId="77777777" w:rsidR="00FE4039" w:rsidRDefault="00FE4039" w:rsidP="00585DDF">
            <w:r>
              <w:rPr>
                <w:sz w:val="16"/>
                <w:szCs w:val="16"/>
              </w:rPr>
              <w:t>Addition of new test case 6.2H.3.2 MPR for inter-band CA with UL MIMO</w:t>
            </w:r>
          </w:p>
        </w:tc>
        <w:tc>
          <w:tcPr>
            <w:tcW w:w="517" w:type="dxa"/>
          </w:tcPr>
          <w:p w14:paraId="3A9B7000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2489E9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CCBAEA6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F7EBA7" w14:textId="77777777" w:rsidR="00FE4039" w:rsidRDefault="00FE4039" w:rsidP="00585DDF">
            <w:r>
              <w:rPr>
                <w:sz w:val="16"/>
                <w:szCs w:val="16"/>
              </w:rPr>
              <w:t>R5-240375</w:t>
            </w:r>
          </w:p>
        </w:tc>
        <w:tc>
          <w:tcPr>
            <w:tcW w:w="1597" w:type="dxa"/>
          </w:tcPr>
          <w:p w14:paraId="6E1814DF" w14:textId="77777777" w:rsidR="00FE4039" w:rsidRDefault="00FE4039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CE5997C" w14:textId="77777777" w:rsidR="00FE4039" w:rsidRDefault="00FE4039" w:rsidP="00585DDF">
            <w:r>
              <w:rPr>
                <w:sz w:val="16"/>
                <w:szCs w:val="16"/>
              </w:rPr>
              <w:t>4Rx_low_NR_band_handheld_3Tx_NR_CA_ENDC-UEConTest</w:t>
            </w:r>
          </w:p>
        </w:tc>
        <w:tc>
          <w:tcPr>
            <w:tcW w:w="2323" w:type="dxa"/>
          </w:tcPr>
          <w:p w14:paraId="7F3E083A" w14:textId="77777777" w:rsidR="00FE4039" w:rsidRDefault="00FE4039" w:rsidP="00585DDF">
            <w:r>
              <w:rPr>
                <w:sz w:val="16"/>
                <w:szCs w:val="16"/>
              </w:rPr>
              <w:t>6.2H.3(new)</w:t>
            </w:r>
          </w:p>
        </w:tc>
        <w:tc>
          <w:tcPr>
            <w:tcW w:w="998" w:type="dxa"/>
          </w:tcPr>
          <w:p w14:paraId="09CEA5A4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E4039" w14:paraId="34511F19" w14:textId="77777777" w:rsidTr="00585DDF">
        <w:tc>
          <w:tcPr>
            <w:tcW w:w="879" w:type="dxa"/>
          </w:tcPr>
          <w:p w14:paraId="5CCFD2CB" w14:textId="77777777" w:rsidR="00FE4039" w:rsidRDefault="00FE4039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BD69B6D" w14:textId="77777777" w:rsidR="00FE4039" w:rsidRDefault="00FE4039" w:rsidP="00585DDF">
            <w:r>
              <w:rPr>
                <w:sz w:val="16"/>
                <w:szCs w:val="16"/>
              </w:rPr>
              <w:t>1720</w:t>
            </w:r>
          </w:p>
        </w:tc>
        <w:tc>
          <w:tcPr>
            <w:tcW w:w="517" w:type="dxa"/>
          </w:tcPr>
          <w:p w14:paraId="63156ABB" w14:textId="77777777" w:rsidR="00FE4039" w:rsidRDefault="00FE403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AC625F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46B991" w14:textId="77777777" w:rsidR="00FE4039" w:rsidRDefault="00FE4039" w:rsidP="00585DDF">
            <w:r>
              <w:rPr>
                <w:sz w:val="16"/>
                <w:szCs w:val="16"/>
              </w:rPr>
              <w:t>Addition of new test case 6.2H.2.3 MPR for inter-band EN-DC with UL MIMO</w:t>
            </w:r>
          </w:p>
        </w:tc>
        <w:tc>
          <w:tcPr>
            <w:tcW w:w="517" w:type="dxa"/>
          </w:tcPr>
          <w:p w14:paraId="2349CE76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825616" w14:textId="77777777" w:rsidR="00FE4039" w:rsidRDefault="00FE4039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602D864C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D85F88F" w14:textId="77777777" w:rsidR="00FE4039" w:rsidRDefault="00FE4039" w:rsidP="00585DDF">
            <w:r>
              <w:rPr>
                <w:sz w:val="16"/>
                <w:szCs w:val="16"/>
              </w:rPr>
              <w:t>R5-241725</w:t>
            </w:r>
          </w:p>
        </w:tc>
        <w:tc>
          <w:tcPr>
            <w:tcW w:w="1597" w:type="dxa"/>
          </w:tcPr>
          <w:p w14:paraId="279D75D2" w14:textId="77777777" w:rsidR="00FE4039" w:rsidRDefault="00FE4039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EBDB408" w14:textId="77777777" w:rsidR="00FE4039" w:rsidRDefault="00FE4039" w:rsidP="00585DDF">
            <w:r>
              <w:rPr>
                <w:sz w:val="16"/>
                <w:szCs w:val="16"/>
              </w:rPr>
              <w:t>4Rx_low_NR_band_handheld_3Tx_NR_CA_ENDC-UEConTest</w:t>
            </w:r>
          </w:p>
        </w:tc>
        <w:tc>
          <w:tcPr>
            <w:tcW w:w="2323" w:type="dxa"/>
          </w:tcPr>
          <w:p w14:paraId="2EB08055" w14:textId="77777777" w:rsidR="00FE4039" w:rsidRDefault="00FE4039" w:rsidP="00585DDF">
            <w:r>
              <w:rPr>
                <w:sz w:val="16"/>
                <w:szCs w:val="16"/>
              </w:rPr>
              <w:t>6.2H(new)</w:t>
            </w:r>
          </w:p>
        </w:tc>
        <w:tc>
          <w:tcPr>
            <w:tcW w:w="998" w:type="dxa"/>
          </w:tcPr>
          <w:p w14:paraId="44380629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722D182" w14:textId="77777777" w:rsidR="00FE4039" w:rsidRDefault="00FE4039" w:rsidP="00FE4039"/>
    <w:p w14:paraId="7DCC3061" w14:textId="77777777" w:rsidR="00FE4039" w:rsidRDefault="00FE4039" w:rsidP="00FE4039"/>
    <w:p w14:paraId="46DCB153" w14:textId="77777777" w:rsidR="00FE4039" w:rsidRPr="00917427" w:rsidRDefault="00FE4039" w:rsidP="00FE403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RP-240218</w:t>
      </w:r>
      <w:r>
        <w:rPr>
          <w:b/>
          <w:i/>
          <w:noProof/>
          <w:sz w:val="28"/>
        </w:rPr>
        <w:fldChar w:fldCharType="end"/>
      </w:r>
    </w:p>
    <w:p w14:paraId="1B8B859C" w14:textId="77777777" w:rsidR="00FE4039" w:rsidRPr="00784730" w:rsidRDefault="00FE4039" w:rsidP="00FE403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2917DF3" w14:textId="77777777" w:rsidR="00FE4039" w:rsidRPr="00050554" w:rsidRDefault="00FE4039" w:rsidP="00FE4039">
      <w:pPr>
        <w:rPr>
          <w:rFonts w:ascii="Arial" w:hAnsi="Arial" w:cs="Arial"/>
          <w:b/>
          <w:bCs/>
          <w:lang w:val="en-US"/>
        </w:rPr>
      </w:pPr>
    </w:p>
    <w:p w14:paraId="3299A9AC" w14:textId="77777777" w:rsidR="00FE4039" w:rsidRDefault="00FE4039" w:rsidP="00FE4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C0EEF85" w14:textId="77777777" w:rsidR="00FE4039" w:rsidRPr="00E145B1" w:rsidRDefault="00FE4039" w:rsidP="00FE40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Test - (Small) Technical Enhancements and Improvements for Rel-18 (TEI18_Test)</w:t>
      </w:r>
      <w:r>
        <w:rPr>
          <w:rFonts w:ascii="Arial" w:hAnsi="Arial" w:cs="Arial"/>
          <w:b/>
          <w:bCs/>
        </w:rPr>
        <w:fldChar w:fldCharType="end"/>
      </w:r>
    </w:p>
    <w:p w14:paraId="74079875" w14:textId="77777777" w:rsidR="00FE4039" w:rsidRDefault="00FE4039" w:rsidP="00FE4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13.4.12</w:t>
      </w:r>
      <w:r>
        <w:rPr>
          <w:rFonts w:ascii="Arial" w:hAnsi="Arial" w:cs="Arial"/>
          <w:b/>
          <w:bCs/>
        </w:rPr>
        <w:fldChar w:fldCharType="end"/>
      </w:r>
    </w:p>
    <w:p w14:paraId="6270A3DB" w14:textId="77777777" w:rsidR="00FE4039" w:rsidRDefault="00FE4039" w:rsidP="00FE4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64B035E" w14:textId="77777777" w:rsidR="00FE4039" w:rsidRDefault="00FE4039" w:rsidP="00FE403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6CCFBD2" w14:textId="77777777" w:rsidR="00FE4039" w:rsidRPr="004E535C" w:rsidRDefault="00FE4039" w:rsidP="00FE40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E4039" w:rsidRPr="004E535C" w14:paraId="5079C12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E59CDB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BF30CF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C05854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097445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3BE482B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E36FF0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4A2D9F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5C4E1A9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11F360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4B281B1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F2638A6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57E782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F5950B2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E4039" w14:paraId="0E5E9FCB" w14:textId="77777777" w:rsidTr="00585DDF">
        <w:tc>
          <w:tcPr>
            <w:tcW w:w="879" w:type="dxa"/>
          </w:tcPr>
          <w:p w14:paraId="69F33AF2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32950F3" w14:textId="77777777" w:rsidR="00FE4039" w:rsidRDefault="00FE4039" w:rsidP="00585DDF">
            <w:r>
              <w:rPr>
                <w:sz w:val="16"/>
                <w:szCs w:val="16"/>
              </w:rPr>
              <w:t>3031</w:t>
            </w:r>
          </w:p>
        </w:tc>
        <w:tc>
          <w:tcPr>
            <w:tcW w:w="517" w:type="dxa"/>
          </w:tcPr>
          <w:p w14:paraId="5313377E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44C5FA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6BBC33" w14:textId="77777777" w:rsidR="00FE4039" w:rsidRDefault="00FE4039" w:rsidP="00585DDF">
            <w:r>
              <w:rPr>
                <w:sz w:val="16"/>
                <w:szCs w:val="16"/>
              </w:rPr>
              <w:t>Add IndirectPathFailureInformation</w:t>
            </w:r>
          </w:p>
        </w:tc>
        <w:tc>
          <w:tcPr>
            <w:tcW w:w="517" w:type="dxa"/>
          </w:tcPr>
          <w:p w14:paraId="601FA2BA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B2AE3C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9D30685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FADE42C" w14:textId="77777777" w:rsidR="00FE4039" w:rsidRDefault="00FE4039" w:rsidP="00585DDF">
            <w:r>
              <w:rPr>
                <w:sz w:val="16"/>
                <w:szCs w:val="16"/>
              </w:rPr>
              <w:t>R5-240444</w:t>
            </w:r>
          </w:p>
        </w:tc>
        <w:tc>
          <w:tcPr>
            <w:tcW w:w="1597" w:type="dxa"/>
          </w:tcPr>
          <w:p w14:paraId="7D174D3D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1FB14AD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1854D989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2A2874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3F4BF8AF" w14:textId="77777777" w:rsidTr="00585DDF">
        <w:tc>
          <w:tcPr>
            <w:tcW w:w="879" w:type="dxa"/>
          </w:tcPr>
          <w:p w14:paraId="5F24E451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557F2C2" w14:textId="77777777" w:rsidR="00FE4039" w:rsidRDefault="00FE4039" w:rsidP="00585DDF">
            <w:r>
              <w:rPr>
                <w:sz w:val="16"/>
                <w:szCs w:val="16"/>
              </w:rPr>
              <w:t>3032</w:t>
            </w:r>
          </w:p>
        </w:tc>
        <w:tc>
          <w:tcPr>
            <w:tcW w:w="517" w:type="dxa"/>
          </w:tcPr>
          <w:p w14:paraId="3A08D591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F5F463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AD7C91" w14:textId="77777777" w:rsidR="00FE4039" w:rsidRDefault="00FE4039" w:rsidP="00585DDF">
            <w:r>
              <w:rPr>
                <w:sz w:val="16"/>
                <w:szCs w:val="16"/>
              </w:rPr>
              <w:t>Add MBSMulticastConfiguration</w:t>
            </w:r>
          </w:p>
        </w:tc>
        <w:tc>
          <w:tcPr>
            <w:tcW w:w="517" w:type="dxa"/>
          </w:tcPr>
          <w:p w14:paraId="2F90913B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205402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B43A6D1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6394D1" w14:textId="77777777" w:rsidR="00FE4039" w:rsidRDefault="00FE4039" w:rsidP="00585DDF">
            <w:r>
              <w:rPr>
                <w:sz w:val="16"/>
                <w:szCs w:val="16"/>
              </w:rPr>
              <w:t>R5-240445</w:t>
            </w:r>
          </w:p>
        </w:tc>
        <w:tc>
          <w:tcPr>
            <w:tcW w:w="1597" w:type="dxa"/>
          </w:tcPr>
          <w:p w14:paraId="1050D731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85C2E4C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5368D5A0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D847EB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092019AE" w14:textId="77777777" w:rsidTr="00585DDF">
        <w:tc>
          <w:tcPr>
            <w:tcW w:w="879" w:type="dxa"/>
          </w:tcPr>
          <w:p w14:paraId="60902438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4CA5F99" w14:textId="77777777" w:rsidR="00FE4039" w:rsidRDefault="00FE4039" w:rsidP="00585DDF">
            <w:r>
              <w:rPr>
                <w:sz w:val="16"/>
                <w:szCs w:val="16"/>
              </w:rPr>
              <w:t>3045</w:t>
            </w:r>
          </w:p>
        </w:tc>
        <w:tc>
          <w:tcPr>
            <w:tcW w:w="517" w:type="dxa"/>
          </w:tcPr>
          <w:p w14:paraId="32C22F99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A8D134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6EA2D1" w14:textId="77777777" w:rsidR="00FE4039" w:rsidRDefault="00FE4039" w:rsidP="00585DDF">
            <w:r>
              <w:rPr>
                <w:sz w:val="16"/>
                <w:szCs w:val="16"/>
              </w:rPr>
              <w:t>Add IEs SIB22, SIB23, SIB24 and SIB25</w:t>
            </w:r>
          </w:p>
        </w:tc>
        <w:tc>
          <w:tcPr>
            <w:tcW w:w="517" w:type="dxa"/>
          </w:tcPr>
          <w:p w14:paraId="6868E71E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7756C6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489A7C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5B5580" w14:textId="77777777" w:rsidR="00FE4039" w:rsidRDefault="00FE4039" w:rsidP="00585DDF">
            <w:r>
              <w:rPr>
                <w:sz w:val="16"/>
                <w:szCs w:val="16"/>
              </w:rPr>
              <w:t>R5-240489</w:t>
            </w:r>
          </w:p>
        </w:tc>
        <w:tc>
          <w:tcPr>
            <w:tcW w:w="1597" w:type="dxa"/>
          </w:tcPr>
          <w:p w14:paraId="02EBC9CC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AA956BA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3D70D937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49F3F0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60D5E07B" w14:textId="77777777" w:rsidTr="00585DDF">
        <w:tc>
          <w:tcPr>
            <w:tcW w:w="879" w:type="dxa"/>
          </w:tcPr>
          <w:p w14:paraId="2F85D35F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C0AAEF7" w14:textId="77777777" w:rsidR="00FE4039" w:rsidRDefault="00FE4039" w:rsidP="00585DDF">
            <w:r>
              <w:rPr>
                <w:sz w:val="16"/>
                <w:szCs w:val="16"/>
              </w:rPr>
              <w:t>3048</w:t>
            </w:r>
          </w:p>
        </w:tc>
        <w:tc>
          <w:tcPr>
            <w:tcW w:w="517" w:type="dxa"/>
          </w:tcPr>
          <w:p w14:paraId="00E71034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653F88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43176E" w14:textId="77777777" w:rsidR="00FE4039" w:rsidRDefault="00FE4039" w:rsidP="00585DDF">
            <w:r>
              <w:rPr>
                <w:sz w:val="16"/>
                <w:szCs w:val="16"/>
              </w:rPr>
              <w:t>Add IE AdvancedReceiver-MU-MIMO</w:t>
            </w:r>
          </w:p>
        </w:tc>
        <w:tc>
          <w:tcPr>
            <w:tcW w:w="517" w:type="dxa"/>
          </w:tcPr>
          <w:p w14:paraId="46E69FCB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8CF781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2FFD1A6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1AB993" w14:textId="77777777" w:rsidR="00FE4039" w:rsidRDefault="00FE4039" w:rsidP="00585DDF">
            <w:r>
              <w:rPr>
                <w:sz w:val="16"/>
                <w:szCs w:val="16"/>
              </w:rPr>
              <w:t>R5-240492</w:t>
            </w:r>
          </w:p>
        </w:tc>
        <w:tc>
          <w:tcPr>
            <w:tcW w:w="1597" w:type="dxa"/>
          </w:tcPr>
          <w:p w14:paraId="2B4E2860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06FBAE5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0961E319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51EBF6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1E9976FB" w14:textId="77777777" w:rsidTr="00585DDF">
        <w:tc>
          <w:tcPr>
            <w:tcW w:w="879" w:type="dxa"/>
          </w:tcPr>
          <w:p w14:paraId="0811BDA8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BA589E2" w14:textId="77777777" w:rsidR="00FE4039" w:rsidRDefault="00FE4039" w:rsidP="00585DDF">
            <w:r>
              <w:rPr>
                <w:sz w:val="16"/>
                <w:szCs w:val="16"/>
              </w:rPr>
              <w:t>3049</w:t>
            </w:r>
          </w:p>
        </w:tc>
        <w:tc>
          <w:tcPr>
            <w:tcW w:w="517" w:type="dxa"/>
          </w:tcPr>
          <w:p w14:paraId="08A77141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B08F66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7A0C28" w14:textId="77777777" w:rsidR="00FE4039" w:rsidRDefault="00FE4039" w:rsidP="00585DDF">
            <w:r>
              <w:rPr>
                <w:sz w:val="16"/>
                <w:szCs w:val="16"/>
              </w:rPr>
              <w:t>Add IE Altitude</w:t>
            </w:r>
          </w:p>
        </w:tc>
        <w:tc>
          <w:tcPr>
            <w:tcW w:w="517" w:type="dxa"/>
          </w:tcPr>
          <w:p w14:paraId="1F3114AE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F308E4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EA8EDB7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1B46BFC" w14:textId="77777777" w:rsidR="00FE4039" w:rsidRDefault="00FE4039" w:rsidP="00585DDF">
            <w:r>
              <w:rPr>
                <w:sz w:val="16"/>
                <w:szCs w:val="16"/>
              </w:rPr>
              <w:t>R5-240493</w:t>
            </w:r>
          </w:p>
        </w:tc>
        <w:tc>
          <w:tcPr>
            <w:tcW w:w="1597" w:type="dxa"/>
          </w:tcPr>
          <w:p w14:paraId="519F689B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B7CD5C7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2F221A78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5E4C14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27F8CC3F" w14:textId="77777777" w:rsidTr="00585DDF">
        <w:tc>
          <w:tcPr>
            <w:tcW w:w="879" w:type="dxa"/>
          </w:tcPr>
          <w:p w14:paraId="00763B40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2CBC557" w14:textId="77777777" w:rsidR="00FE4039" w:rsidRDefault="00FE4039" w:rsidP="00585DDF">
            <w:r>
              <w:rPr>
                <w:sz w:val="16"/>
                <w:szCs w:val="16"/>
              </w:rPr>
              <w:t>3050</w:t>
            </w:r>
          </w:p>
        </w:tc>
        <w:tc>
          <w:tcPr>
            <w:tcW w:w="517" w:type="dxa"/>
          </w:tcPr>
          <w:p w14:paraId="6E5E7232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4FDA6E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7B87F3" w14:textId="77777777" w:rsidR="00FE4039" w:rsidRDefault="00FE4039" w:rsidP="00585DDF">
            <w:r>
              <w:rPr>
                <w:sz w:val="16"/>
                <w:szCs w:val="16"/>
              </w:rPr>
              <w:t>Add IE ATG-Config</w:t>
            </w:r>
          </w:p>
        </w:tc>
        <w:tc>
          <w:tcPr>
            <w:tcW w:w="517" w:type="dxa"/>
          </w:tcPr>
          <w:p w14:paraId="201B54E3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94599C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D3EAB02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3356CC" w14:textId="77777777" w:rsidR="00FE4039" w:rsidRDefault="00FE4039" w:rsidP="00585DDF">
            <w:r>
              <w:rPr>
                <w:sz w:val="16"/>
                <w:szCs w:val="16"/>
              </w:rPr>
              <w:t>R5-240494</w:t>
            </w:r>
          </w:p>
        </w:tc>
        <w:tc>
          <w:tcPr>
            <w:tcW w:w="1597" w:type="dxa"/>
          </w:tcPr>
          <w:p w14:paraId="1495BFAE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FE73B72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74E057F5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9B4026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04491380" w14:textId="77777777" w:rsidTr="00585DDF">
        <w:tc>
          <w:tcPr>
            <w:tcW w:w="879" w:type="dxa"/>
          </w:tcPr>
          <w:p w14:paraId="0EC04995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1D3918E" w14:textId="77777777" w:rsidR="00FE4039" w:rsidRDefault="00FE4039" w:rsidP="00585DDF">
            <w:r>
              <w:rPr>
                <w:sz w:val="16"/>
                <w:szCs w:val="16"/>
              </w:rPr>
              <w:t>3051</w:t>
            </w:r>
          </w:p>
        </w:tc>
        <w:tc>
          <w:tcPr>
            <w:tcW w:w="517" w:type="dxa"/>
          </w:tcPr>
          <w:p w14:paraId="2C839F72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88AE5C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95D704" w14:textId="77777777" w:rsidR="00FE4039" w:rsidRDefault="00FE4039" w:rsidP="00585DDF">
            <w:r>
              <w:rPr>
                <w:sz w:val="16"/>
                <w:szCs w:val="16"/>
              </w:rPr>
              <w:t>Add IEs CandidateTCI-State and CandidateTCI-UL-State</w:t>
            </w:r>
          </w:p>
        </w:tc>
        <w:tc>
          <w:tcPr>
            <w:tcW w:w="517" w:type="dxa"/>
          </w:tcPr>
          <w:p w14:paraId="5D6674E4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9F30C3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C1E6BD3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61B6654" w14:textId="77777777" w:rsidR="00FE4039" w:rsidRDefault="00FE4039" w:rsidP="00585DDF">
            <w:r>
              <w:rPr>
                <w:sz w:val="16"/>
                <w:szCs w:val="16"/>
              </w:rPr>
              <w:t>R5-240495</w:t>
            </w:r>
          </w:p>
        </w:tc>
        <w:tc>
          <w:tcPr>
            <w:tcW w:w="1597" w:type="dxa"/>
          </w:tcPr>
          <w:p w14:paraId="543174EA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85F0B07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4136D31A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4D51D4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64A7D4D6" w14:textId="77777777" w:rsidTr="00585DDF">
        <w:tc>
          <w:tcPr>
            <w:tcW w:w="879" w:type="dxa"/>
          </w:tcPr>
          <w:p w14:paraId="027DD51E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0659B8B" w14:textId="77777777" w:rsidR="00FE4039" w:rsidRDefault="00FE4039" w:rsidP="00585DDF">
            <w:r>
              <w:rPr>
                <w:sz w:val="16"/>
                <w:szCs w:val="16"/>
              </w:rPr>
              <w:t>3052</w:t>
            </w:r>
          </w:p>
        </w:tc>
        <w:tc>
          <w:tcPr>
            <w:tcW w:w="517" w:type="dxa"/>
          </w:tcPr>
          <w:p w14:paraId="450CED74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FE5056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5CBAE1" w14:textId="77777777" w:rsidR="00FE4039" w:rsidRDefault="00FE4039" w:rsidP="00585DDF">
            <w:r>
              <w:rPr>
                <w:sz w:val="16"/>
                <w:szCs w:val="16"/>
              </w:rPr>
              <w:t>Add IE CellDTXDRX-Config</w:t>
            </w:r>
          </w:p>
        </w:tc>
        <w:tc>
          <w:tcPr>
            <w:tcW w:w="517" w:type="dxa"/>
          </w:tcPr>
          <w:p w14:paraId="2E79EFBA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EE8FEF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91483BD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0EC12E" w14:textId="77777777" w:rsidR="00FE4039" w:rsidRDefault="00FE4039" w:rsidP="00585DDF">
            <w:r>
              <w:rPr>
                <w:sz w:val="16"/>
                <w:szCs w:val="16"/>
              </w:rPr>
              <w:t>R5-240496</w:t>
            </w:r>
          </w:p>
        </w:tc>
        <w:tc>
          <w:tcPr>
            <w:tcW w:w="1597" w:type="dxa"/>
          </w:tcPr>
          <w:p w14:paraId="6815BB2E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4BAB9C5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2A756DD2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02CE0E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39AABF96" w14:textId="77777777" w:rsidTr="00585DDF">
        <w:tc>
          <w:tcPr>
            <w:tcW w:w="879" w:type="dxa"/>
          </w:tcPr>
          <w:p w14:paraId="159D095C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47CCC50" w14:textId="77777777" w:rsidR="00FE4039" w:rsidRDefault="00FE4039" w:rsidP="00585DDF">
            <w:r>
              <w:rPr>
                <w:sz w:val="16"/>
                <w:szCs w:val="16"/>
              </w:rPr>
              <w:t>3053</w:t>
            </w:r>
          </w:p>
        </w:tc>
        <w:tc>
          <w:tcPr>
            <w:tcW w:w="517" w:type="dxa"/>
          </w:tcPr>
          <w:p w14:paraId="02B6F441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C51743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1A4148" w14:textId="77777777" w:rsidR="00FE4039" w:rsidRDefault="00FE4039" w:rsidP="00585DDF">
            <w:r>
              <w:rPr>
                <w:sz w:val="16"/>
                <w:szCs w:val="16"/>
              </w:rPr>
              <w:t>Add IE ClockQualityMetrics</w:t>
            </w:r>
          </w:p>
        </w:tc>
        <w:tc>
          <w:tcPr>
            <w:tcW w:w="517" w:type="dxa"/>
          </w:tcPr>
          <w:p w14:paraId="15472CC4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8D2B39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0C0299C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0921D5" w14:textId="77777777" w:rsidR="00FE4039" w:rsidRDefault="00FE4039" w:rsidP="00585DDF">
            <w:r>
              <w:rPr>
                <w:sz w:val="16"/>
                <w:szCs w:val="16"/>
              </w:rPr>
              <w:t>R5-240497</w:t>
            </w:r>
          </w:p>
        </w:tc>
        <w:tc>
          <w:tcPr>
            <w:tcW w:w="1597" w:type="dxa"/>
          </w:tcPr>
          <w:p w14:paraId="3463D241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485D469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4D32C751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153BFA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28C81CBF" w14:textId="77777777" w:rsidTr="00585DDF">
        <w:tc>
          <w:tcPr>
            <w:tcW w:w="879" w:type="dxa"/>
          </w:tcPr>
          <w:p w14:paraId="6684A832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A3563AE" w14:textId="77777777" w:rsidR="00FE4039" w:rsidRDefault="00FE4039" w:rsidP="00585DDF">
            <w:r>
              <w:rPr>
                <w:sz w:val="16"/>
                <w:szCs w:val="16"/>
              </w:rPr>
              <w:t>3054</w:t>
            </w:r>
          </w:p>
        </w:tc>
        <w:tc>
          <w:tcPr>
            <w:tcW w:w="517" w:type="dxa"/>
          </w:tcPr>
          <w:p w14:paraId="3D3DB1B3" w14:textId="77777777" w:rsidR="00FE4039" w:rsidRDefault="00FE403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D6EF4E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A73D8F" w14:textId="77777777" w:rsidR="00FE4039" w:rsidRDefault="00FE4039" w:rsidP="00585DDF">
            <w:r>
              <w:rPr>
                <w:sz w:val="16"/>
                <w:szCs w:val="16"/>
              </w:rPr>
              <w:t>Add IEs CSI-ReportSubConfig, CSI-ReportSubConfigId and CSI-ReportSubConfigTriggerList</w:t>
            </w:r>
          </w:p>
        </w:tc>
        <w:tc>
          <w:tcPr>
            <w:tcW w:w="517" w:type="dxa"/>
          </w:tcPr>
          <w:p w14:paraId="4CF14F99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877757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7FA1C32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1890F7" w14:textId="77777777" w:rsidR="00FE4039" w:rsidRDefault="00FE4039" w:rsidP="00585DDF">
            <w:r>
              <w:rPr>
                <w:sz w:val="16"/>
                <w:szCs w:val="16"/>
              </w:rPr>
              <w:t>R5-241485</w:t>
            </w:r>
          </w:p>
        </w:tc>
        <w:tc>
          <w:tcPr>
            <w:tcW w:w="1597" w:type="dxa"/>
          </w:tcPr>
          <w:p w14:paraId="067E35AA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2DD7DBF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762DCAB2" w14:textId="77777777" w:rsidR="00FE4039" w:rsidRDefault="00FE4039" w:rsidP="00585DD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55C60559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E4039" w14:paraId="0D226B3F" w14:textId="77777777" w:rsidTr="00585DDF">
        <w:tc>
          <w:tcPr>
            <w:tcW w:w="879" w:type="dxa"/>
          </w:tcPr>
          <w:p w14:paraId="20039711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4C72C2F" w14:textId="77777777" w:rsidR="00FE4039" w:rsidRDefault="00FE4039" w:rsidP="00585DDF">
            <w:r>
              <w:rPr>
                <w:sz w:val="16"/>
                <w:szCs w:val="16"/>
              </w:rPr>
              <w:t>3055</w:t>
            </w:r>
          </w:p>
        </w:tc>
        <w:tc>
          <w:tcPr>
            <w:tcW w:w="517" w:type="dxa"/>
          </w:tcPr>
          <w:p w14:paraId="27F6EC14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CB8F69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498850" w14:textId="77777777" w:rsidR="00FE4039" w:rsidRDefault="00FE4039" w:rsidP="00585DDF">
            <w:r>
              <w:rPr>
                <w:sz w:val="16"/>
                <w:szCs w:val="16"/>
              </w:rPr>
              <w:t>Add IE EarlyUL-SyncConfig</w:t>
            </w:r>
          </w:p>
        </w:tc>
        <w:tc>
          <w:tcPr>
            <w:tcW w:w="517" w:type="dxa"/>
          </w:tcPr>
          <w:p w14:paraId="41FF1E62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3D6DB7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6A6F6B3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E52F630" w14:textId="77777777" w:rsidR="00FE4039" w:rsidRDefault="00FE4039" w:rsidP="00585DDF">
            <w:r>
              <w:rPr>
                <w:sz w:val="16"/>
                <w:szCs w:val="16"/>
              </w:rPr>
              <w:t>R5-240499</w:t>
            </w:r>
          </w:p>
        </w:tc>
        <w:tc>
          <w:tcPr>
            <w:tcW w:w="1597" w:type="dxa"/>
          </w:tcPr>
          <w:p w14:paraId="6FBB5C03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1C5D15C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1CFD6A0D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DA2DF8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68BF7836" w14:textId="77777777" w:rsidTr="00585DDF">
        <w:tc>
          <w:tcPr>
            <w:tcW w:w="879" w:type="dxa"/>
          </w:tcPr>
          <w:p w14:paraId="7C7915CB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C45F8A4" w14:textId="77777777" w:rsidR="00FE4039" w:rsidRDefault="00FE4039" w:rsidP="00585DDF">
            <w:r>
              <w:rPr>
                <w:sz w:val="16"/>
                <w:szCs w:val="16"/>
              </w:rPr>
              <w:t>3056</w:t>
            </w:r>
          </w:p>
        </w:tc>
        <w:tc>
          <w:tcPr>
            <w:tcW w:w="517" w:type="dxa"/>
          </w:tcPr>
          <w:p w14:paraId="33609AFF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27064D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296D66" w14:textId="77777777" w:rsidR="00FE4039" w:rsidRDefault="00FE4039" w:rsidP="00585DDF">
            <w:r>
              <w:rPr>
                <w:sz w:val="16"/>
                <w:szCs w:val="16"/>
              </w:rPr>
              <w:t>Add IE EUTRA-C-RNTI</w:t>
            </w:r>
          </w:p>
        </w:tc>
        <w:tc>
          <w:tcPr>
            <w:tcW w:w="517" w:type="dxa"/>
          </w:tcPr>
          <w:p w14:paraId="7056A916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A19253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C775232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990C0D" w14:textId="77777777" w:rsidR="00FE4039" w:rsidRDefault="00FE4039" w:rsidP="00585DDF">
            <w:r>
              <w:rPr>
                <w:sz w:val="16"/>
                <w:szCs w:val="16"/>
              </w:rPr>
              <w:t>R5-240500</w:t>
            </w:r>
          </w:p>
        </w:tc>
        <w:tc>
          <w:tcPr>
            <w:tcW w:w="1597" w:type="dxa"/>
          </w:tcPr>
          <w:p w14:paraId="127017EE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152CAB1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1036E236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90F97A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71E06E32" w14:textId="77777777" w:rsidTr="00585DDF">
        <w:tc>
          <w:tcPr>
            <w:tcW w:w="879" w:type="dxa"/>
          </w:tcPr>
          <w:p w14:paraId="1473A6FB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3D9AC39" w14:textId="77777777" w:rsidR="00FE4039" w:rsidRDefault="00FE4039" w:rsidP="00585DDF">
            <w:r>
              <w:rPr>
                <w:sz w:val="16"/>
                <w:szCs w:val="16"/>
              </w:rPr>
              <w:t>3070</w:t>
            </w:r>
          </w:p>
        </w:tc>
        <w:tc>
          <w:tcPr>
            <w:tcW w:w="517" w:type="dxa"/>
          </w:tcPr>
          <w:p w14:paraId="40B0D3A9" w14:textId="77777777" w:rsidR="00FE4039" w:rsidRDefault="00FE403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B4C2C6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A1119A" w14:textId="77777777" w:rsidR="00FE4039" w:rsidRDefault="00FE4039" w:rsidP="00585DDF">
            <w:r>
              <w:rPr>
                <w:sz w:val="16"/>
                <w:szCs w:val="16"/>
              </w:rPr>
              <w:t>Add IE HysteresisAltitude</w:t>
            </w:r>
          </w:p>
        </w:tc>
        <w:tc>
          <w:tcPr>
            <w:tcW w:w="517" w:type="dxa"/>
          </w:tcPr>
          <w:p w14:paraId="352D1B76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834188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C75B2B5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A559B5A" w14:textId="77777777" w:rsidR="00FE4039" w:rsidRDefault="00FE4039" w:rsidP="00585DDF">
            <w:r>
              <w:rPr>
                <w:sz w:val="16"/>
                <w:szCs w:val="16"/>
              </w:rPr>
              <w:t>R5-241486</w:t>
            </w:r>
          </w:p>
        </w:tc>
        <w:tc>
          <w:tcPr>
            <w:tcW w:w="1597" w:type="dxa"/>
          </w:tcPr>
          <w:p w14:paraId="01359E1F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FFB740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6D25B743" w14:textId="77777777" w:rsidR="00FE4039" w:rsidRDefault="00FE4039" w:rsidP="00585DD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5AF486B3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E4039" w14:paraId="1C77524B" w14:textId="77777777" w:rsidTr="00585DDF">
        <w:tc>
          <w:tcPr>
            <w:tcW w:w="879" w:type="dxa"/>
          </w:tcPr>
          <w:p w14:paraId="49F066F4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6AA82F9" w14:textId="77777777" w:rsidR="00FE4039" w:rsidRDefault="00FE4039" w:rsidP="00585DDF">
            <w:r>
              <w:rPr>
                <w:sz w:val="16"/>
                <w:szCs w:val="16"/>
              </w:rPr>
              <w:t>3071</w:t>
            </w:r>
          </w:p>
        </w:tc>
        <w:tc>
          <w:tcPr>
            <w:tcW w:w="517" w:type="dxa"/>
          </w:tcPr>
          <w:p w14:paraId="766F463F" w14:textId="77777777" w:rsidR="00FE4039" w:rsidRDefault="00FE403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E6DD25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BE8A77" w14:textId="77777777" w:rsidR="00FE4039" w:rsidRDefault="00FE4039" w:rsidP="00585DDF">
            <w:r>
              <w:rPr>
                <w:sz w:val="16"/>
                <w:szCs w:val="16"/>
              </w:rPr>
              <w:t>Add IEs LTM-CandidateId, LTM-Candidate, LTM-Config and LTM-CSI-ReportConfig</w:t>
            </w:r>
          </w:p>
        </w:tc>
        <w:tc>
          <w:tcPr>
            <w:tcW w:w="517" w:type="dxa"/>
          </w:tcPr>
          <w:p w14:paraId="3CD2CFA5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74D3AA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2E92215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4CD6D40" w14:textId="77777777" w:rsidR="00FE4039" w:rsidRDefault="00FE4039" w:rsidP="00585DDF">
            <w:r>
              <w:rPr>
                <w:sz w:val="16"/>
                <w:szCs w:val="16"/>
              </w:rPr>
              <w:t>R5-241487</w:t>
            </w:r>
          </w:p>
        </w:tc>
        <w:tc>
          <w:tcPr>
            <w:tcW w:w="1597" w:type="dxa"/>
          </w:tcPr>
          <w:p w14:paraId="77E5001F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742973B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40B0708D" w14:textId="77777777" w:rsidR="00FE4039" w:rsidRDefault="00FE4039" w:rsidP="00585DD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4BDA9AF4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E4039" w14:paraId="2B89E641" w14:textId="77777777" w:rsidTr="00585DDF">
        <w:tc>
          <w:tcPr>
            <w:tcW w:w="879" w:type="dxa"/>
          </w:tcPr>
          <w:p w14:paraId="289CBDF2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02FB752" w14:textId="77777777" w:rsidR="00FE4039" w:rsidRDefault="00FE4039" w:rsidP="00585DDF">
            <w:r>
              <w:rPr>
                <w:sz w:val="16"/>
                <w:szCs w:val="16"/>
              </w:rPr>
              <w:t>3072</w:t>
            </w:r>
          </w:p>
        </w:tc>
        <w:tc>
          <w:tcPr>
            <w:tcW w:w="517" w:type="dxa"/>
          </w:tcPr>
          <w:p w14:paraId="6198866D" w14:textId="77777777" w:rsidR="00FE4039" w:rsidRDefault="00FE403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69E1EF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0D5B9B" w14:textId="77777777" w:rsidR="00FE4039" w:rsidRDefault="00FE4039" w:rsidP="00585DDF">
            <w:r>
              <w:rPr>
                <w:sz w:val="16"/>
                <w:szCs w:val="16"/>
              </w:rPr>
              <w:t>Add IEs LTM-CSI-ReportConfigId, LTM-CSI-ResourceConfig and LTM-CSI-ResourceConfigId</w:t>
            </w:r>
          </w:p>
        </w:tc>
        <w:tc>
          <w:tcPr>
            <w:tcW w:w="517" w:type="dxa"/>
          </w:tcPr>
          <w:p w14:paraId="1B7FEB41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70DAF5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8CAEEA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1F0C8B" w14:textId="77777777" w:rsidR="00FE4039" w:rsidRDefault="00FE4039" w:rsidP="00585DDF">
            <w:r>
              <w:rPr>
                <w:sz w:val="16"/>
                <w:szCs w:val="16"/>
              </w:rPr>
              <w:t>R5-241488</w:t>
            </w:r>
          </w:p>
        </w:tc>
        <w:tc>
          <w:tcPr>
            <w:tcW w:w="1597" w:type="dxa"/>
          </w:tcPr>
          <w:p w14:paraId="3F30F98D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4E273E2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0E8480E4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5171DD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0443BA4B" w14:textId="77777777" w:rsidTr="00585DDF">
        <w:tc>
          <w:tcPr>
            <w:tcW w:w="879" w:type="dxa"/>
          </w:tcPr>
          <w:p w14:paraId="64532394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488C80B" w14:textId="77777777" w:rsidR="00FE4039" w:rsidRDefault="00FE4039" w:rsidP="00585DDF">
            <w:r>
              <w:rPr>
                <w:sz w:val="16"/>
                <w:szCs w:val="16"/>
              </w:rPr>
              <w:t>3096</w:t>
            </w:r>
          </w:p>
        </w:tc>
        <w:tc>
          <w:tcPr>
            <w:tcW w:w="517" w:type="dxa"/>
          </w:tcPr>
          <w:p w14:paraId="6E6F41AF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37C1CC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128641" w14:textId="77777777" w:rsidR="00FE4039" w:rsidRDefault="00FE4039" w:rsidP="00585DDF">
            <w:r>
              <w:rPr>
                <w:sz w:val="16"/>
                <w:szCs w:val="16"/>
              </w:rPr>
              <w:t>Add IE MeasSequence</w:t>
            </w:r>
          </w:p>
        </w:tc>
        <w:tc>
          <w:tcPr>
            <w:tcW w:w="517" w:type="dxa"/>
          </w:tcPr>
          <w:p w14:paraId="24B5289B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E3969A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A15790C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D198CC" w14:textId="77777777" w:rsidR="00FE4039" w:rsidRDefault="00FE4039" w:rsidP="00585DDF">
            <w:r>
              <w:rPr>
                <w:sz w:val="16"/>
                <w:szCs w:val="16"/>
              </w:rPr>
              <w:t>R5-241371</w:t>
            </w:r>
          </w:p>
        </w:tc>
        <w:tc>
          <w:tcPr>
            <w:tcW w:w="1597" w:type="dxa"/>
          </w:tcPr>
          <w:p w14:paraId="57DFC956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3BD26A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7504151B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AA9C87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03C067C9" w14:textId="77777777" w:rsidTr="00585DDF">
        <w:tc>
          <w:tcPr>
            <w:tcW w:w="879" w:type="dxa"/>
          </w:tcPr>
          <w:p w14:paraId="354E7B28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ED771F1" w14:textId="77777777" w:rsidR="00FE4039" w:rsidRDefault="00FE4039" w:rsidP="00585DDF">
            <w:r>
              <w:rPr>
                <w:sz w:val="16"/>
                <w:szCs w:val="16"/>
              </w:rPr>
              <w:t>3097</w:t>
            </w:r>
          </w:p>
        </w:tc>
        <w:tc>
          <w:tcPr>
            <w:tcW w:w="517" w:type="dxa"/>
          </w:tcPr>
          <w:p w14:paraId="4A3AFE2C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35ACBC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307E77" w14:textId="77777777" w:rsidR="00FE4039" w:rsidRDefault="00FE4039" w:rsidP="00585DDF">
            <w:r>
              <w:rPr>
                <w:sz w:val="16"/>
                <w:szCs w:val="16"/>
              </w:rPr>
              <w:t>Add IE MeasWindowConfig</w:t>
            </w:r>
          </w:p>
        </w:tc>
        <w:tc>
          <w:tcPr>
            <w:tcW w:w="517" w:type="dxa"/>
          </w:tcPr>
          <w:p w14:paraId="217070BA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14CB6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08C459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F616943" w14:textId="77777777" w:rsidR="00FE4039" w:rsidRDefault="00FE4039" w:rsidP="00585DDF">
            <w:r>
              <w:rPr>
                <w:sz w:val="16"/>
                <w:szCs w:val="16"/>
              </w:rPr>
              <w:t>R5-241372</w:t>
            </w:r>
          </w:p>
        </w:tc>
        <w:tc>
          <w:tcPr>
            <w:tcW w:w="1597" w:type="dxa"/>
          </w:tcPr>
          <w:p w14:paraId="071034DE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3C8D024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19E59DFE" w14:textId="77777777" w:rsidR="00FE4039" w:rsidRDefault="00FE4039" w:rsidP="00585DD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18EAD37F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E4039" w14:paraId="2BD1987B" w14:textId="77777777" w:rsidTr="00585DDF">
        <w:tc>
          <w:tcPr>
            <w:tcW w:w="879" w:type="dxa"/>
          </w:tcPr>
          <w:p w14:paraId="075A49CA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DCD6D9A" w14:textId="77777777" w:rsidR="00FE4039" w:rsidRDefault="00FE4039" w:rsidP="00585DDF">
            <w:r>
              <w:rPr>
                <w:sz w:val="16"/>
                <w:szCs w:val="16"/>
              </w:rPr>
              <w:t>3098</w:t>
            </w:r>
          </w:p>
        </w:tc>
        <w:tc>
          <w:tcPr>
            <w:tcW w:w="517" w:type="dxa"/>
          </w:tcPr>
          <w:p w14:paraId="3CF26EA8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8C0856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2894E7" w14:textId="77777777" w:rsidR="00FE4039" w:rsidRDefault="00FE4039" w:rsidP="00585DDF">
            <w:r>
              <w:rPr>
                <w:sz w:val="16"/>
                <w:szCs w:val="16"/>
              </w:rPr>
              <w:t>Add IEs N3C-IndirectPathConfigRelay and N3C-IndirectPathAddChange</w:t>
            </w:r>
          </w:p>
        </w:tc>
        <w:tc>
          <w:tcPr>
            <w:tcW w:w="517" w:type="dxa"/>
          </w:tcPr>
          <w:p w14:paraId="5DE5043C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E052FB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9DC3136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58D025" w14:textId="77777777" w:rsidR="00FE4039" w:rsidRDefault="00FE4039" w:rsidP="00585DDF">
            <w:r>
              <w:rPr>
                <w:sz w:val="16"/>
                <w:szCs w:val="16"/>
              </w:rPr>
              <w:t>R5-241373</w:t>
            </w:r>
          </w:p>
        </w:tc>
        <w:tc>
          <w:tcPr>
            <w:tcW w:w="1597" w:type="dxa"/>
          </w:tcPr>
          <w:p w14:paraId="5D35C1BA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255F5CD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66C3B5A0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1BBA93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6569D79F" w14:textId="77777777" w:rsidTr="00585DDF">
        <w:tc>
          <w:tcPr>
            <w:tcW w:w="879" w:type="dxa"/>
          </w:tcPr>
          <w:p w14:paraId="22D382EC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7526237" w14:textId="77777777" w:rsidR="00FE4039" w:rsidRDefault="00FE4039" w:rsidP="00585DDF">
            <w:r>
              <w:rPr>
                <w:sz w:val="16"/>
                <w:szCs w:val="16"/>
              </w:rPr>
              <w:t>3099</w:t>
            </w:r>
          </w:p>
        </w:tc>
        <w:tc>
          <w:tcPr>
            <w:tcW w:w="517" w:type="dxa"/>
          </w:tcPr>
          <w:p w14:paraId="1E8EA097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B374B4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9111E7" w14:textId="77777777" w:rsidR="00FE4039" w:rsidRDefault="00FE4039" w:rsidP="00585DDF">
            <w:r>
              <w:rPr>
                <w:sz w:val="16"/>
                <w:szCs w:val="16"/>
              </w:rPr>
              <w:t>Add IEs NCR-AperiodicFwdConfig, NCR-FwdConfig, NCR-PeriodicityAndOffset and NCR-PeriodicFwdResourceSet</w:t>
            </w:r>
          </w:p>
        </w:tc>
        <w:tc>
          <w:tcPr>
            <w:tcW w:w="517" w:type="dxa"/>
          </w:tcPr>
          <w:p w14:paraId="5B68B610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1D7A46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4E8AFF1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B2623B" w14:textId="77777777" w:rsidR="00FE4039" w:rsidRDefault="00FE4039" w:rsidP="00585DDF">
            <w:r>
              <w:rPr>
                <w:sz w:val="16"/>
                <w:szCs w:val="16"/>
              </w:rPr>
              <w:t>R5-241374</w:t>
            </w:r>
          </w:p>
        </w:tc>
        <w:tc>
          <w:tcPr>
            <w:tcW w:w="1597" w:type="dxa"/>
          </w:tcPr>
          <w:p w14:paraId="7F6F3551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85D53FE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5F6C22F2" w14:textId="77777777" w:rsidR="00FE4039" w:rsidRDefault="00FE4039" w:rsidP="00585DD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5285786D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E4039" w14:paraId="744D4301" w14:textId="77777777" w:rsidTr="00585DDF">
        <w:tc>
          <w:tcPr>
            <w:tcW w:w="879" w:type="dxa"/>
          </w:tcPr>
          <w:p w14:paraId="2881C96D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6192C33" w14:textId="77777777" w:rsidR="00FE4039" w:rsidRDefault="00FE4039" w:rsidP="00585DDF">
            <w:r>
              <w:rPr>
                <w:sz w:val="16"/>
                <w:szCs w:val="16"/>
              </w:rPr>
              <w:t>3100</w:t>
            </w:r>
          </w:p>
        </w:tc>
        <w:tc>
          <w:tcPr>
            <w:tcW w:w="517" w:type="dxa"/>
          </w:tcPr>
          <w:p w14:paraId="5EC14C95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A3E8D7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284B7D" w14:textId="77777777" w:rsidR="00FE4039" w:rsidRDefault="00FE4039" w:rsidP="00585DDF">
            <w:r>
              <w:rPr>
                <w:sz w:val="16"/>
                <w:szCs w:val="16"/>
              </w:rPr>
              <w:t>Add IEs NCR-PeriodicFwdResourceSetId, NCR-SemiPersistentFwdResourceSet and NCR-SemiPersistentFwdResourceSetId</w:t>
            </w:r>
          </w:p>
        </w:tc>
        <w:tc>
          <w:tcPr>
            <w:tcW w:w="517" w:type="dxa"/>
          </w:tcPr>
          <w:p w14:paraId="3BE4A38C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6300FC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29AD32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E63559" w14:textId="77777777" w:rsidR="00FE4039" w:rsidRDefault="00FE4039" w:rsidP="00585DDF">
            <w:r>
              <w:rPr>
                <w:sz w:val="16"/>
                <w:szCs w:val="16"/>
              </w:rPr>
              <w:t>R5-241375</w:t>
            </w:r>
          </w:p>
        </w:tc>
        <w:tc>
          <w:tcPr>
            <w:tcW w:w="1597" w:type="dxa"/>
          </w:tcPr>
          <w:p w14:paraId="29997D89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71C152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27122462" w14:textId="77777777" w:rsidR="00FE4039" w:rsidRDefault="00FE4039" w:rsidP="00585DD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7E0A82EA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310667D" w14:textId="77777777" w:rsidR="00FE4039" w:rsidRDefault="00FE4039" w:rsidP="00FE4039"/>
    <w:p w14:paraId="37389D41" w14:textId="77777777" w:rsidR="00FE4039" w:rsidRDefault="00FE4039" w:rsidP="00FE4039"/>
    <w:p w14:paraId="30447CC8" w14:textId="77777777" w:rsidR="009A3C4A" w:rsidRDefault="009A3C4A" w:rsidP="009A3C4A"/>
    <w:p w14:paraId="4E73D461" w14:textId="77777777" w:rsidR="009A3C4A" w:rsidRDefault="009A3C4A" w:rsidP="009A3C4A">
      <w:pPr>
        <w:pStyle w:val="Heading1"/>
      </w:pPr>
      <w:r>
        <w:t>13.5</w:t>
      </w:r>
      <w:r w:rsidRPr="004D4EA6">
        <w:tab/>
      </w:r>
      <w:r w:rsidRPr="00A568EF">
        <w:t>R5s CRs from RAN5 electronic meeting ‘#20</w:t>
      </w:r>
      <w:r>
        <w:t>23</w:t>
      </w:r>
      <w:r w:rsidRPr="00A568EF">
        <w:t>-TTCN email’</w:t>
      </w:r>
    </w:p>
    <w:p w14:paraId="4CA77144" w14:textId="77777777" w:rsidR="009A3C4A" w:rsidRDefault="009A3C4A" w:rsidP="009A3C4A"/>
    <w:p w14:paraId="238BCAFB" w14:textId="77777777" w:rsidR="005D6E8B" w:rsidRPr="00917427" w:rsidRDefault="005D6E8B" w:rsidP="005D6E8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RP-240219</w:t>
      </w:r>
      <w:r>
        <w:rPr>
          <w:b/>
          <w:i/>
          <w:noProof/>
          <w:sz w:val="28"/>
        </w:rPr>
        <w:fldChar w:fldCharType="end"/>
      </w:r>
    </w:p>
    <w:p w14:paraId="44F6C0AC" w14:textId="77777777" w:rsidR="005D6E8B" w:rsidRPr="00784730" w:rsidRDefault="005D6E8B" w:rsidP="005D6E8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94A56E2" w14:textId="77777777" w:rsidR="005D6E8B" w:rsidRPr="00050554" w:rsidRDefault="005D6E8B" w:rsidP="005D6E8B">
      <w:pPr>
        <w:rPr>
          <w:rFonts w:ascii="Arial" w:hAnsi="Arial" w:cs="Arial"/>
          <w:b/>
          <w:bCs/>
          <w:lang w:val="en-US"/>
        </w:rPr>
      </w:pPr>
    </w:p>
    <w:p w14:paraId="43F3F21F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09C56D3" w14:textId="77777777" w:rsidR="005D6E8B" w:rsidRPr="00E145B1" w:rsidRDefault="005D6E8B" w:rsidP="005D6E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‘#2024-TTCN email’ (batch 1)</w:t>
      </w:r>
      <w:r>
        <w:rPr>
          <w:rFonts w:ascii="Arial" w:hAnsi="Arial" w:cs="Arial"/>
          <w:b/>
          <w:bCs/>
        </w:rPr>
        <w:fldChar w:fldCharType="end"/>
      </w:r>
    </w:p>
    <w:p w14:paraId="08BB7BAD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13.6</w:t>
      </w:r>
      <w:r>
        <w:rPr>
          <w:rFonts w:ascii="Arial" w:hAnsi="Arial" w:cs="Arial"/>
          <w:b/>
          <w:bCs/>
        </w:rPr>
        <w:fldChar w:fldCharType="end"/>
      </w:r>
    </w:p>
    <w:p w14:paraId="1B8456F8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F093323" w14:textId="77777777" w:rsidR="005D6E8B" w:rsidRDefault="005D6E8B" w:rsidP="005D6E8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EFB8909" w14:textId="77777777" w:rsidR="005D6E8B" w:rsidRPr="004E535C" w:rsidRDefault="005D6E8B" w:rsidP="005D6E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D6E8B" w:rsidRPr="004E535C" w14:paraId="5B71E725" w14:textId="77777777" w:rsidTr="00D84CE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2C51328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7CCD29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D75977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8FED37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8C3FA9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72E06F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18B1FB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70B1BE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5F8B68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873F644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BB4E3E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3B57B90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4521164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D6E8B" w14:paraId="1F490E2E" w14:textId="77777777" w:rsidTr="00D84CE0">
        <w:tc>
          <w:tcPr>
            <w:tcW w:w="879" w:type="dxa"/>
          </w:tcPr>
          <w:p w14:paraId="3BBD4AA9" w14:textId="77777777" w:rsidR="005D6E8B" w:rsidRDefault="005D6E8B" w:rsidP="00D84CE0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67E61587" w14:textId="77777777" w:rsidR="005D6E8B" w:rsidRDefault="005D6E8B" w:rsidP="00D84CE0">
            <w:r>
              <w:rPr>
                <w:sz w:val="16"/>
                <w:szCs w:val="16"/>
              </w:rPr>
              <w:t>0939</w:t>
            </w:r>
          </w:p>
        </w:tc>
        <w:tc>
          <w:tcPr>
            <w:tcW w:w="517" w:type="dxa"/>
          </w:tcPr>
          <w:p w14:paraId="00D4B79C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948DCC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10B8CF" w14:textId="77777777" w:rsidR="005D6E8B" w:rsidRDefault="005D6E8B" w:rsidP="00D84CE0">
            <w:r>
              <w:rPr>
                <w:sz w:val="16"/>
                <w:szCs w:val="16"/>
              </w:rPr>
              <w:t>Correction for IMS 5GS test case 7.24a and 7.24b</w:t>
            </w:r>
          </w:p>
        </w:tc>
        <w:tc>
          <w:tcPr>
            <w:tcW w:w="517" w:type="dxa"/>
          </w:tcPr>
          <w:p w14:paraId="558E9937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98BFC6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102053E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58FEE18" w14:textId="77777777" w:rsidR="005D6E8B" w:rsidRDefault="005D6E8B" w:rsidP="00D84CE0">
            <w:r>
              <w:rPr>
                <w:sz w:val="16"/>
                <w:szCs w:val="16"/>
              </w:rPr>
              <w:t>R5s240074</w:t>
            </w:r>
          </w:p>
        </w:tc>
        <w:tc>
          <w:tcPr>
            <w:tcW w:w="1597" w:type="dxa"/>
          </w:tcPr>
          <w:p w14:paraId="6DADEF00" w14:textId="77777777" w:rsidR="005D6E8B" w:rsidRDefault="005D6E8B" w:rsidP="00D84CE0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44B6BC80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6A4AC0" w14:textId="77777777" w:rsidR="005D6E8B" w:rsidRDefault="005D6E8B" w:rsidP="00D84CE0">
            <w:r>
              <w:rPr>
                <w:sz w:val="16"/>
                <w:szCs w:val="16"/>
              </w:rPr>
              <w:t>7.24a.NR5GC, 7.24b.NR5GC</w:t>
            </w:r>
          </w:p>
        </w:tc>
        <w:tc>
          <w:tcPr>
            <w:tcW w:w="998" w:type="dxa"/>
          </w:tcPr>
          <w:p w14:paraId="55C26FD4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38EBBCD5" w14:textId="77777777" w:rsidTr="00D84CE0">
        <w:tc>
          <w:tcPr>
            <w:tcW w:w="879" w:type="dxa"/>
          </w:tcPr>
          <w:p w14:paraId="50B1BF58" w14:textId="77777777" w:rsidR="005D6E8B" w:rsidRDefault="005D6E8B" w:rsidP="00D84CE0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4E067B7E" w14:textId="77777777" w:rsidR="005D6E8B" w:rsidRDefault="005D6E8B" w:rsidP="00D84CE0">
            <w:r>
              <w:rPr>
                <w:sz w:val="16"/>
                <w:szCs w:val="16"/>
              </w:rPr>
              <w:t>0941</w:t>
            </w:r>
          </w:p>
        </w:tc>
        <w:tc>
          <w:tcPr>
            <w:tcW w:w="517" w:type="dxa"/>
          </w:tcPr>
          <w:p w14:paraId="69BC7985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8EE0F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597B63" w14:textId="77777777" w:rsidR="005D6E8B" w:rsidRDefault="005D6E8B" w:rsidP="00D84CE0">
            <w:r>
              <w:rPr>
                <w:sz w:val="16"/>
                <w:szCs w:val="16"/>
              </w:rPr>
              <w:t>Correction to IMS testcase 10.6</w:t>
            </w:r>
          </w:p>
        </w:tc>
        <w:tc>
          <w:tcPr>
            <w:tcW w:w="517" w:type="dxa"/>
          </w:tcPr>
          <w:p w14:paraId="65DF5104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33EE4E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A49F6BC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28B6051" w14:textId="77777777" w:rsidR="005D6E8B" w:rsidRDefault="005D6E8B" w:rsidP="00D84CE0">
            <w:r>
              <w:rPr>
                <w:sz w:val="16"/>
                <w:szCs w:val="16"/>
              </w:rPr>
              <w:t>R5s240081</w:t>
            </w:r>
          </w:p>
        </w:tc>
        <w:tc>
          <w:tcPr>
            <w:tcW w:w="1597" w:type="dxa"/>
          </w:tcPr>
          <w:p w14:paraId="77FACAFB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6B49EAEE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C68E19" w14:textId="77777777" w:rsidR="005D6E8B" w:rsidRDefault="005D6E8B" w:rsidP="00D84CE0">
            <w:r>
              <w:rPr>
                <w:sz w:val="16"/>
                <w:szCs w:val="16"/>
              </w:rPr>
              <w:t>10.6.NR5GC</w:t>
            </w:r>
          </w:p>
        </w:tc>
        <w:tc>
          <w:tcPr>
            <w:tcW w:w="998" w:type="dxa"/>
          </w:tcPr>
          <w:p w14:paraId="1545FC46" w14:textId="77777777" w:rsidR="005D6E8B" w:rsidRDefault="005D6E8B" w:rsidP="00D84CE0">
            <w:r>
              <w:rPr>
                <w:sz w:val="16"/>
                <w:szCs w:val="16"/>
              </w:rPr>
              <w:t>TS/TR ... CR ...; TS/TR ... CR ... ; TS/TR ... CR ...</w:t>
            </w:r>
          </w:p>
        </w:tc>
      </w:tr>
      <w:tr w:rsidR="005D6E8B" w14:paraId="63A7468D" w14:textId="77777777" w:rsidTr="00D84CE0">
        <w:tc>
          <w:tcPr>
            <w:tcW w:w="879" w:type="dxa"/>
          </w:tcPr>
          <w:p w14:paraId="46B80215" w14:textId="77777777" w:rsidR="005D6E8B" w:rsidRDefault="005D6E8B" w:rsidP="00D84CE0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1C34BD24" w14:textId="77777777" w:rsidR="005D6E8B" w:rsidRDefault="005D6E8B" w:rsidP="00D84CE0">
            <w:r>
              <w:rPr>
                <w:sz w:val="16"/>
                <w:szCs w:val="16"/>
              </w:rPr>
              <w:t>0942</w:t>
            </w:r>
          </w:p>
        </w:tc>
        <w:tc>
          <w:tcPr>
            <w:tcW w:w="517" w:type="dxa"/>
          </w:tcPr>
          <w:p w14:paraId="2E48DBEE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2A08BC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9DF4E1" w14:textId="77777777" w:rsidR="005D6E8B" w:rsidRDefault="005D6E8B" w:rsidP="00D84CE0">
            <w:r>
              <w:rPr>
                <w:sz w:val="16"/>
                <w:szCs w:val="16"/>
              </w:rPr>
              <w:t>Correction to Voice Call Control test cases 7.5 and 7.12</w:t>
            </w:r>
          </w:p>
        </w:tc>
        <w:tc>
          <w:tcPr>
            <w:tcW w:w="517" w:type="dxa"/>
          </w:tcPr>
          <w:p w14:paraId="4DC83ABF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829784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DFB6C8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17F857B" w14:textId="77777777" w:rsidR="005D6E8B" w:rsidRDefault="005D6E8B" w:rsidP="00D84CE0">
            <w:r>
              <w:rPr>
                <w:sz w:val="16"/>
                <w:szCs w:val="16"/>
              </w:rPr>
              <w:t>R5s240123</w:t>
            </w:r>
          </w:p>
        </w:tc>
        <w:tc>
          <w:tcPr>
            <w:tcW w:w="1597" w:type="dxa"/>
          </w:tcPr>
          <w:p w14:paraId="5430A4FC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9364790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2644E5B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1EDA3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64C8CA8" w14:textId="77777777" w:rsidTr="00D84CE0">
        <w:tc>
          <w:tcPr>
            <w:tcW w:w="879" w:type="dxa"/>
          </w:tcPr>
          <w:p w14:paraId="234A7ABF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7B53BDF6" w14:textId="77777777" w:rsidR="005D6E8B" w:rsidRDefault="005D6E8B" w:rsidP="00D84CE0">
            <w:r>
              <w:rPr>
                <w:sz w:val="16"/>
                <w:szCs w:val="16"/>
              </w:rPr>
              <w:t>4748</w:t>
            </w:r>
          </w:p>
        </w:tc>
        <w:tc>
          <w:tcPr>
            <w:tcW w:w="517" w:type="dxa"/>
          </w:tcPr>
          <w:p w14:paraId="56AB78A2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3FB8D8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A2EFB7" w14:textId="77777777" w:rsidR="005D6E8B" w:rsidRDefault="005D6E8B" w:rsidP="00D84CE0">
            <w:r>
              <w:rPr>
                <w:sz w:val="16"/>
                <w:szCs w:val="16"/>
              </w:rPr>
              <w:t>Addition of  NB-IoT NTN testcase 22.3.2.7a</w:t>
            </w:r>
          </w:p>
        </w:tc>
        <w:tc>
          <w:tcPr>
            <w:tcW w:w="517" w:type="dxa"/>
          </w:tcPr>
          <w:p w14:paraId="53D310A0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331BF76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068AFCF2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D1672AF" w14:textId="77777777" w:rsidR="005D6E8B" w:rsidRDefault="005D6E8B" w:rsidP="00D84CE0">
            <w:r>
              <w:rPr>
                <w:sz w:val="16"/>
                <w:szCs w:val="16"/>
              </w:rPr>
              <w:t>R5s240067</w:t>
            </w:r>
          </w:p>
        </w:tc>
        <w:tc>
          <w:tcPr>
            <w:tcW w:w="1597" w:type="dxa"/>
          </w:tcPr>
          <w:p w14:paraId="013A61D8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7C84CC6" w14:textId="77777777" w:rsidR="005D6E8B" w:rsidRDefault="005D6E8B" w:rsidP="00D84CE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A360F57" w14:textId="77777777" w:rsidR="005D6E8B" w:rsidRDefault="005D6E8B" w:rsidP="00D84CE0">
            <w:r>
              <w:rPr>
                <w:sz w:val="16"/>
                <w:szCs w:val="16"/>
              </w:rPr>
              <w:t>22.3.2.7a</w:t>
            </w:r>
          </w:p>
        </w:tc>
        <w:tc>
          <w:tcPr>
            <w:tcW w:w="998" w:type="dxa"/>
          </w:tcPr>
          <w:p w14:paraId="26F73F85" w14:textId="77777777" w:rsidR="005D6E8B" w:rsidRDefault="005D6E8B" w:rsidP="00D84CE0">
            <w:r>
              <w:rPr>
                <w:sz w:val="16"/>
                <w:szCs w:val="16"/>
              </w:rPr>
              <w:t>36.523-1</w:t>
            </w:r>
          </w:p>
        </w:tc>
      </w:tr>
      <w:tr w:rsidR="005D6E8B" w14:paraId="78193463" w14:textId="77777777" w:rsidTr="00D84CE0">
        <w:tc>
          <w:tcPr>
            <w:tcW w:w="879" w:type="dxa"/>
          </w:tcPr>
          <w:p w14:paraId="71BD03D6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7B491DDA" w14:textId="77777777" w:rsidR="005D6E8B" w:rsidRDefault="005D6E8B" w:rsidP="00D84CE0">
            <w:r>
              <w:rPr>
                <w:sz w:val="16"/>
                <w:szCs w:val="16"/>
              </w:rPr>
              <w:t>4764</w:t>
            </w:r>
          </w:p>
        </w:tc>
        <w:tc>
          <w:tcPr>
            <w:tcW w:w="517" w:type="dxa"/>
          </w:tcPr>
          <w:p w14:paraId="3F0B30CD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5C0503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390415" w14:textId="77777777" w:rsidR="005D6E8B" w:rsidRDefault="005D6E8B" w:rsidP="00D84CE0">
            <w:r>
              <w:rPr>
                <w:sz w:val="16"/>
                <w:szCs w:val="16"/>
              </w:rPr>
              <w:t>Re-verification of NB-NTN test case 22.3.2.7a</w:t>
            </w:r>
          </w:p>
        </w:tc>
        <w:tc>
          <w:tcPr>
            <w:tcW w:w="517" w:type="dxa"/>
          </w:tcPr>
          <w:p w14:paraId="1A5E51C1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730E77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6BFEAB4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3FE41B3" w14:textId="77777777" w:rsidR="005D6E8B" w:rsidRDefault="005D6E8B" w:rsidP="00D84CE0">
            <w:r>
              <w:rPr>
                <w:sz w:val="16"/>
                <w:szCs w:val="16"/>
              </w:rPr>
              <w:t>R5s240071</w:t>
            </w:r>
          </w:p>
        </w:tc>
        <w:tc>
          <w:tcPr>
            <w:tcW w:w="1597" w:type="dxa"/>
          </w:tcPr>
          <w:p w14:paraId="6C2B47C4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36D1EF1" w14:textId="77777777" w:rsidR="005D6E8B" w:rsidRDefault="005D6E8B" w:rsidP="00D84CE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C48DD64" w14:textId="77777777" w:rsidR="005D6E8B" w:rsidRDefault="005D6E8B" w:rsidP="00D84CE0">
            <w:r>
              <w:rPr>
                <w:sz w:val="16"/>
                <w:szCs w:val="16"/>
              </w:rPr>
              <w:t>22.3.2.7a</w:t>
            </w:r>
          </w:p>
        </w:tc>
        <w:tc>
          <w:tcPr>
            <w:tcW w:w="998" w:type="dxa"/>
          </w:tcPr>
          <w:p w14:paraId="3262170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D146866" w14:textId="77777777" w:rsidTr="00D84CE0">
        <w:tc>
          <w:tcPr>
            <w:tcW w:w="879" w:type="dxa"/>
          </w:tcPr>
          <w:p w14:paraId="79FBAE8D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47644957" w14:textId="77777777" w:rsidR="005D6E8B" w:rsidRDefault="005D6E8B" w:rsidP="00D84CE0">
            <w:r>
              <w:rPr>
                <w:sz w:val="16"/>
                <w:szCs w:val="16"/>
              </w:rPr>
              <w:t>4773</w:t>
            </w:r>
          </w:p>
        </w:tc>
        <w:tc>
          <w:tcPr>
            <w:tcW w:w="517" w:type="dxa"/>
          </w:tcPr>
          <w:p w14:paraId="6D5E5AA8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C8C6E1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829CA6" w14:textId="77777777" w:rsidR="005D6E8B" w:rsidRDefault="005D6E8B" w:rsidP="00D84CE0">
            <w:r>
              <w:rPr>
                <w:sz w:val="16"/>
                <w:szCs w:val="16"/>
              </w:rPr>
              <w:t>Correction to LTE test case 13.1.16</w:t>
            </w:r>
          </w:p>
        </w:tc>
        <w:tc>
          <w:tcPr>
            <w:tcW w:w="517" w:type="dxa"/>
          </w:tcPr>
          <w:p w14:paraId="49C0704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9F79A7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5F0AE82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0796DB2" w14:textId="77777777" w:rsidR="005D6E8B" w:rsidRDefault="005D6E8B" w:rsidP="00D84CE0">
            <w:r>
              <w:rPr>
                <w:sz w:val="16"/>
                <w:szCs w:val="16"/>
              </w:rPr>
              <w:t>R5s240073</w:t>
            </w:r>
          </w:p>
        </w:tc>
        <w:tc>
          <w:tcPr>
            <w:tcW w:w="1597" w:type="dxa"/>
          </w:tcPr>
          <w:p w14:paraId="0D7228B9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F90F9A0" w14:textId="77777777" w:rsidR="005D6E8B" w:rsidRDefault="005D6E8B" w:rsidP="00D84CE0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27C566B6" w14:textId="77777777" w:rsidR="005D6E8B" w:rsidRDefault="005D6E8B" w:rsidP="00D84CE0">
            <w:r>
              <w:rPr>
                <w:sz w:val="16"/>
                <w:szCs w:val="16"/>
              </w:rPr>
              <w:t>13.1.16</w:t>
            </w:r>
          </w:p>
        </w:tc>
        <w:tc>
          <w:tcPr>
            <w:tcW w:w="998" w:type="dxa"/>
          </w:tcPr>
          <w:p w14:paraId="5B022A0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D8AE783" w14:textId="77777777" w:rsidTr="00D84CE0">
        <w:tc>
          <w:tcPr>
            <w:tcW w:w="879" w:type="dxa"/>
          </w:tcPr>
          <w:p w14:paraId="12F600ED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028E3EEC" w14:textId="77777777" w:rsidR="005D6E8B" w:rsidRDefault="005D6E8B" w:rsidP="00D84CE0">
            <w:r>
              <w:rPr>
                <w:sz w:val="16"/>
                <w:szCs w:val="16"/>
              </w:rPr>
              <w:t>4775</w:t>
            </w:r>
          </w:p>
        </w:tc>
        <w:tc>
          <w:tcPr>
            <w:tcW w:w="517" w:type="dxa"/>
          </w:tcPr>
          <w:p w14:paraId="26108767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273F94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BEF458" w14:textId="77777777" w:rsidR="005D6E8B" w:rsidRDefault="005D6E8B" w:rsidP="00D84CE0">
            <w:r>
              <w:rPr>
                <w:sz w:val="16"/>
                <w:szCs w:val="16"/>
              </w:rPr>
              <w:t>Correction to the NB-NTN testcases</w:t>
            </w:r>
          </w:p>
        </w:tc>
        <w:tc>
          <w:tcPr>
            <w:tcW w:w="517" w:type="dxa"/>
          </w:tcPr>
          <w:p w14:paraId="7FB0BD2A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55F55C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0EB2A31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6267214" w14:textId="77777777" w:rsidR="005D6E8B" w:rsidRDefault="005D6E8B" w:rsidP="00D84CE0">
            <w:r>
              <w:rPr>
                <w:sz w:val="16"/>
                <w:szCs w:val="16"/>
              </w:rPr>
              <w:t>R5s240190</w:t>
            </w:r>
          </w:p>
        </w:tc>
        <w:tc>
          <w:tcPr>
            <w:tcW w:w="1597" w:type="dxa"/>
          </w:tcPr>
          <w:p w14:paraId="3BF35E3B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272C5BE" w14:textId="77777777" w:rsidR="005D6E8B" w:rsidRDefault="005D6E8B" w:rsidP="00D84CE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0818C85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CB766C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15EBC46" w14:textId="77777777" w:rsidTr="00D84CE0">
        <w:tc>
          <w:tcPr>
            <w:tcW w:w="879" w:type="dxa"/>
          </w:tcPr>
          <w:p w14:paraId="64E078C9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12869BF3" w14:textId="77777777" w:rsidR="005D6E8B" w:rsidRDefault="005D6E8B" w:rsidP="00D84CE0">
            <w:r>
              <w:rPr>
                <w:sz w:val="16"/>
                <w:szCs w:val="16"/>
              </w:rPr>
              <w:t>4776</w:t>
            </w:r>
          </w:p>
        </w:tc>
        <w:tc>
          <w:tcPr>
            <w:tcW w:w="517" w:type="dxa"/>
          </w:tcPr>
          <w:p w14:paraId="51198674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47ED6D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6C4DE7" w14:textId="77777777" w:rsidR="005D6E8B" w:rsidRDefault="005D6E8B" w:rsidP="00D84CE0">
            <w:r>
              <w:rPr>
                <w:sz w:val="16"/>
                <w:szCs w:val="16"/>
              </w:rPr>
              <w:t>Correction to function f_TC_8_1_3_7_UTRAN</w:t>
            </w:r>
          </w:p>
        </w:tc>
        <w:tc>
          <w:tcPr>
            <w:tcW w:w="517" w:type="dxa"/>
          </w:tcPr>
          <w:p w14:paraId="62F598EB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F84EE9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0AF7E47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30455F7" w14:textId="77777777" w:rsidR="005D6E8B" w:rsidRDefault="005D6E8B" w:rsidP="00D84CE0">
            <w:r>
              <w:rPr>
                <w:sz w:val="16"/>
                <w:szCs w:val="16"/>
              </w:rPr>
              <w:t>R5s240237</w:t>
            </w:r>
          </w:p>
        </w:tc>
        <w:tc>
          <w:tcPr>
            <w:tcW w:w="1597" w:type="dxa"/>
          </w:tcPr>
          <w:p w14:paraId="3862C00F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F6EDA1D" w14:textId="77777777" w:rsidR="005D6E8B" w:rsidRDefault="005D6E8B" w:rsidP="00D84CE0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1AB25C22" w14:textId="77777777" w:rsidR="005D6E8B" w:rsidRDefault="005D6E8B" w:rsidP="00D84CE0">
            <w:r>
              <w:rPr>
                <w:sz w:val="16"/>
                <w:szCs w:val="16"/>
              </w:rPr>
              <w:t>8.1.3.7</w:t>
            </w:r>
          </w:p>
        </w:tc>
        <w:tc>
          <w:tcPr>
            <w:tcW w:w="998" w:type="dxa"/>
          </w:tcPr>
          <w:p w14:paraId="478556C6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50E1862" w14:textId="77777777" w:rsidTr="00D84CE0">
        <w:tc>
          <w:tcPr>
            <w:tcW w:w="879" w:type="dxa"/>
          </w:tcPr>
          <w:p w14:paraId="0A69BB2D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153E567C" w14:textId="77777777" w:rsidR="005D6E8B" w:rsidRDefault="005D6E8B" w:rsidP="00D84CE0">
            <w:r>
              <w:rPr>
                <w:sz w:val="16"/>
                <w:szCs w:val="16"/>
              </w:rPr>
              <w:t>4777</w:t>
            </w:r>
          </w:p>
        </w:tc>
        <w:tc>
          <w:tcPr>
            <w:tcW w:w="517" w:type="dxa"/>
          </w:tcPr>
          <w:p w14:paraId="1388A22D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C244A1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CFBBBD" w14:textId="77777777" w:rsidR="005D6E8B" w:rsidRDefault="005D6E8B" w:rsidP="00D84CE0">
            <w:r>
              <w:rPr>
                <w:sz w:val="16"/>
                <w:szCs w:val="16"/>
              </w:rPr>
              <w:t>Correction to the NB-NTN testcase 22.3.2.7a</w:t>
            </w:r>
          </w:p>
        </w:tc>
        <w:tc>
          <w:tcPr>
            <w:tcW w:w="517" w:type="dxa"/>
          </w:tcPr>
          <w:p w14:paraId="4A622730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863B00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62922B5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C94A4BC" w14:textId="77777777" w:rsidR="005D6E8B" w:rsidRDefault="005D6E8B" w:rsidP="00D84CE0">
            <w:r>
              <w:rPr>
                <w:sz w:val="16"/>
                <w:szCs w:val="16"/>
              </w:rPr>
              <w:t>R5s240065</w:t>
            </w:r>
          </w:p>
        </w:tc>
        <w:tc>
          <w:tcPr>
            <w:tcW w:w="1597" w:type="dxa"/>
          </w:tcPr>
          <w:p w14:paraId="0D807FC4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5B22FEA" w14:textId="77777777" w:rsidR="005D6E8B" w:rsidRDefault="005D6E8B" w:rsidP="00D84CE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6FE4CFD7" w14:textId="77777777" w:rsidR="005D6E8B" w:rsidRDefault="005D6E8B" w:rsidP="00D84CE0">
            <w:r>
              <w:rPr>
                <w:sz w:val="16"/>
                <w:szCs w:val="16"/>
              </w:rPr>
              <w:t>22.3.2.7a</w:t>
            </w:r>
          </w:p>
        </w:tc>
        <w:tc>
          <w:tcPr>
            <w:tcW w:w="998" w:type="dxa"/>
          </w:tcPr>
          <w:p w14:paraId="38064EE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73206FD" w14:textId="77777777" w:rsidTr="00D84CE0">
        <w:tc>
          <w:tcPr>
            <w:tcW w:w="879" w:type="dxa"/>
          </w:tcPr>
          <w:p w14:paraId="68CA5C56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36454F4C" w14:textId="77777777" w:rsidR="005D6E8B" w:rsidRDefault="005D6E8B" w:rsidP="00D84CE0">
            <w:r>
              <w:rPr>
                <w:sz w:val="16"/>
                <w:szCs w:val="16"/>
              </w:rPr>
              <w:t>4778</w:t>
            </w:r>
          </w:p>
        </w:tc>
        <w:tc>
          <w:tcPr>
            <w:tcW w:w="517" w:type="dxa"/>
          </w:tcPr>
          <w:p w14:paraId="1BFFDA59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68439A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F6386C" w14:textId="77777777" w:rsidR="005D6E8B" w:rsidRDefault="005D6E8B" w:rsidP="00D84CE0">
            <w:r>
              <w:rPr>
                <w:sz w:val="16"/>
                <w:szCs w:val="16"/>
              </w:rPr>
              <w:t>Addition of NB-IoT RRC NTN testcase 22.4.13a</w:t>
            </w:r>
          </w:p>
        </w:tc>
        <w:tc>
          <w:tcPr>
            <w:tcW w:w="517" w:type="dxa"/>
          </w:tcPr>
          <w:p w14:paraId="1BDF5A08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8DB3BB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134EA1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60485EA" w14:textId="77777777" w:rsidR="005D6E8B" w:rsidRDefault="005D6E8B" w:rsidP="00D84CE0">
            <w:r>
              <w:rPr>
                <w:sz w:val="16"/>
                <w:szCs w:val="16"/>
              </w:rPr>
              <w:t>R5s240092</w:t>
            </w:r>
          </w:p>
        </w:tc>
        <w:tc>
          <w:tcPr>
            <w:tcW w:w="1597" w:type="dxa"/>
          </w:tcPr>
          <w:p w14:paraId="46921FAC" w14:textId="77777777" w:rsidR="005D6E8B" w:rsidRDefault="005D6E8B" w:rsidP="00D84CE0">
            <w:r>
              <w:rPr>
                <w:sz w:val="16"/>
                <w:szCs w:val="16"/>
              </w:rPr>
              <w:t>ANRITSU LTD, Keysight</w:t>
            </w:r>
          </w:p>
        </w:tc>
        <w:tc>
          <w:tcPr>
            <w:tcW w:w="1122" w:type="dxa"/>
          </w:tcPr>
          <w:p w14:paraId="6ED5F621" w14:textId="77777777" w:rsidR="005D6E8B" w:rsidRDefault="005D6E8B" w:rsidP="00D84CE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2150385E" w14:textId="77777777" w:rsidR="005D6E8B" w:rsidRDefault="005D6E8B" w:rsidP="00D84CE0">
            <w:r>
              <w:rPr>
                <w:sz w:val="16"/>
                <w:szCs w:val="16"/>
              </w:rPr>
              <w:t>22.4.13a</w:t>
            </w:r>
          </w:p>
        </w:tc>
        <w:tc>
          <w:tcPr>
            <w:tcW w:w="998" w:type="dxa"/>
          </w:tcPr>
          <w:p w14:paraId="1D8F22AD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3DBC4719" w14:textId="77777777" w:rsidTr="00D84CE0">
        <w:tc>
          <w:tcPr>
            <w:tcW w:w="879" w:type="dxa"/>
          </w:tcPr>
          <w:p w14:paraId="7542DDF7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214A4691" w14:textId="77777777" w:rsidR="005D6E8B" w:rsidRDefault="005D6E8B" w:rsidP="00D84CE0">
            <w:r>
              <w:rPr>
                <w:sz w:val="16"/>
                <w:szCs w:val="16"/>
              </w:rPr>
              <w:t>4780</w:t>
            </w:r>
          </w:p>
        </w:tc>
        <w:tc>
          <w:tcPr>
            <w:tcW w:w="517" w:type="dxa"/>
          </w:tcPr>
          <w:p w14:paraId="3981E9A4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ECFE90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EEA6D0" w14:textId="77777777" w:rsidR="005D6E8B" w:rsidRDefault="005D6E8B" w:rsidP="00D84CE0">
            <w:r>
              <w:rPr>
                <w:sz w:val="16"/>
                <w:szCs w:val="16"/>
              </w:rPr>
              <w:t>Addition of EUTRA EIEI test case 8.2.4.28</w:t>
            </w:r>
          </w:p>
        </w:tc>
        <w:tc>
          <w:tcPr>
            <w:tcW w:w="517" w:type="dxa"/>
          </w:tcPr>
          <w:p w14:paraId="038264DD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6429F5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69AA7444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B3B53DB" w14:textId="77777777" w:rsidR="005D6E8B" w:rsidRDefault="005D6E8B" w:rsidP="00D84CE0">
            <w:r>
              <w:rPr>
                <w:sz w:val="16"/>
                <w:szCs w:val="16"/>
              </w:rPr>
              <w:t>R5s240105</w:t>
            </w:r>
          </w:p>
        </w:tc>
        <w:tc>
          <w:tcPr>
            <w:tcW w:w="1597" w:type="dxa"/>
          </w:tcPr>
          <w:p w14:paraId="3E0CDBC4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E57B490" w14:textId="77777777" w:rsidR="005D6E8B" w:rsidRDefault="005D6E8B" w:rsidP="00D84CE0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</w:tcPr>
          <w:p w14:paraId="55B6C14B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2230F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D520986" w14:textId="77777777" w:rsidTr="00D84CE0">
        <w:tc>
          <w:tcPr>
            <w:tcW w:w="879" w:type="dxa"/>
          </w:tcPr>
          <w:p w14:paraId="7B0050BC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56264783" w14:textId="77777777" w:rsidR="005D6E8B" w:rsidRDefault="005D6E8B" w:rsidP="00D84CE0">
            <w:r>
              <w:rPr>
                <w:sz w:val="16"/>
                <w:szCs w:val="16"/>
              </w:rPr>
              <w:t>4781</w:t>
            </w:r>
          </w:p>
        </w:tc>
        <w:tc>
          <w:tcPr>
            <w:tcW w:w="517" w:type="dxa"/>
          </w:tcPr>
          <w:p w14:paraId="15925950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791B0B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0F4BB1" w14:textId="77777777" w:rsidR="005D6E8B" w:rsidRDefault="005D6E8B" w:rsidP="00D84CE0">
            <w:r>
              <w:rPr>
                <w:sz w:val="16"/>
                <w:szCs w:val="16"/>
              </w:rPr>
              <w:t>Correction to LTE CA Measurement testcases 8.3.1.22.x</w:t>
            </w:r>
          </w:p>
        </w:tc>
        <w:tc>
          <w:tcPr>
            <w:tcW w:w="517" w:type="dxa"/>
          </w:tcPr>
          <w:p w14:paraId="7CD77ED8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2A117D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52EDE444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B5AE849" w14:textId="77777777" w:rsidR="005D6E8B" w:rsidRDefault="005D6E8B" w:rsidP="00D84CE0">
            <w:r>
              <w:rPr>
                <w:sz w:val="16"/>
                <w:szCs w:val="16"/>
              </w:rPr>
              <w:t>R5s240107</w:t>
            </w:r>
          </w:p>
        </w:tc>
        <w:tc>
          <w:tcPr>
            <w:tcW w:w="1597" w:type="dxa"/>
          </w:tcPr>
          <w:p w14:paraId="398DFB5B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6F0ACCD" w14:textId="77777777" w:rsidR="005D6E8B" w:rsidRDefault="005D6E8B" w:rsidP="00D84CE0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 w14:paraId="2A21E6A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9B492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1E00A07" w14:textId="77777777" w:rsidTr="00D84CE0">
        <w:tc>
          <w:tcPr>
            <w:tcW w:w="879" w:type="dxa"/>
          </w:tcPr>
          <w:p w14:paraId="7F4447E5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798723E2" w14:textId="77777777" w:rsidR="005D6E8B" w:rsidRDefault="005D6E8B" w:rsidP="00D84CE0">
            <w:r>
              <w:rPr>
                <w:sz w:val="16"/>
                <w:szCs w:val="16"/>
              </w:rPr>
              <w:t>4782</w:t>
            </w:r>
          </w:p>
        </w:tc>
        <w:tc>
          <w:tcPr>
            <w:tcW w:w="517" w:type="dxa"/>
          </w:tcPr>
          <w:p w14:paraId="50789381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BFA630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574F9D" w14:textId="77777777" w:rsidR="005D6E8B" w:rsidRDefault="005D6E8B" w:rsidP="00D84CE0">
            <w:r>
              <w:rPr>
                <w:sz w:val="16"/>
                <w:szCs w:val="16"/>
              </w:rPr>
              <w:t>Correction to usage of template cr_MeasurementReport</w:t>
            </w:r>
          </w:p>
        </w:tc>
        <w:tc>
          <w:tcPr>
            <w:tcW w:w="517" w:type="dxa"/>
          </w:tcPr>
          <w:p w14:paraId="7395FB25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D0B4B9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0B207D4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8E33C0F" w14:textId="77777777" w:rsidR="005D6E8B" w:rsidRDefault="005D6E8B" w:rsidP="00D84CE0">
            <w:r>
              <w:rPr>
                <w:sz w:val="16"/>
                <w:szCs w:val="16"/>
              </w:rPr>
              <w:t>R5s240117</w:t>
            </w:r>
          </w:p>
        </w:tc>
        <w:tc>
          <w:tcPr>
            <w:tcW w:w="1597" w:type="dxa"/>
          </w:tcPr>
          <w:p w14:paraId="408408F4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4585C13" w14:textId="77777777" w:rsidR="005D6E8B" w:rsidRDefault="005D6E8B" w:rsidP="00D84CE0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 w14:paraId="6CD0F9CD" w14:textId="77777777" w:rsidR="005D6E8B" w:rsidRDefault="005D6E8B" w:rsidP="00D84CE0">
            <w:r>
              <w:rPr>
                <w:sz w:val="16"/>
                <w:szCs w:val="16"/>
              </w:rPr>
              <w:t>8.3.1.22.x, 17.4.11.x, 21.3.12.x</w:t>
            </w:r>
          </w:p>
        </w:tc>
        <w:tc>
          <w:tcPr>
            <w:tcW w:w="998" w:type="dxa"/>
          </w:tcPr>
          <w:p w14:paraId="280C1074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D6E8B" w14:paraId="1B221E7B" w14:textId="77777777" w:rsidTr="00D84CE0">
        <w:tc>
          <w:tcPr>
            <w:tcW w:w="879" w:type="dxa"/>
          </w:tcPr>
          <w:p w14:paraId="3AEDB138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4BB482CA" w14:textId="77777777" w:rsidR="005D6E8B" w:rsidRDefault="005D6E8B" w:rsidP="00D84CE0">
            <w:r>
              <w:rPr>
                <w:sz w:val="16"/>
                <w:szCs w:val="16"/>
              </w:rPr>
              <w:t>4784</w:t>
            </w:r>
          </w:p>
        </w:tc>
        <w:tc>
          <w:tcPr>
            <w:tcW w:w="517" w:type="dxa"/>
          </w:tcPr>
          <w:p w14:paraId="670A6A3A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9A3406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CA94CF" w14:textId="77777777" w:rsidR="005D6E8B" w:rsidRDefault="005D6E8B" w:rsidP="00D84CE0">
            <w:r>
              <w:rPr>
                <w:sz w:val="16"/>
                <w:szCs w:val="16"/>
              </w:rPr>
              <w:t>Correction to function f_NBIOT_Init</w:t>
            </w:r>
          </w:p>
        </w:tc>
        <w:tc>
          <w:tcPr>
            <w:tcW w:w="517" w:type="dxa"/>
          </w:tcPr>
          <w:p w14:paraId="11BB9FBF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EC0DFE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2BE1BE8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E5771E1" w14:textId="77777777" w:rsidR="005D6E8B" w:rsidRDefault="005D6E8B" w:rsidP="00D84CE0">
            <w:r>
              <w:rPr>
                <w:sz w:val="16"/>
                <w:szCs w:val="16"/>
              </w:rPr>
              <w:t>R5s240138</w:t>
            </w:r>
          </w:p>
        </w:tc>
        <w:tc>
          <w:tcPr>
            <w:tcW w:w="1597" w:type="dxa"/>
          </w:tcPr>
          <w:p w14:paraId="4BB86BA0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D05BD60" w14:textId="77777777" w:rsidR="005D6E8B" w:rsidRDefault="005D6E8B" w:rsidP="00D84CE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603F0D6D" w14:textId="77777777" w:rsidR="005D6E8B" w:rsidRDefault="005D6E8B" w:rsidP="00D84CE0">
            <w:r>
              <w:rPr>
                <w:sz w:val="16"/>
                <w:szCs w:val="16"/>
              </w:rPr>
              <w:t>All NBIOT NTN testcases</w:t>
            </w:r>
          </w:p>
        </w:tc>
        <w:tc>
          <w:tcPr>
            <w:tcW w:w="998" w:type="dxa"/>
          </w:tcPr>
          <w:p w14:paraId="6DF2EAAF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D6E8B" w14:paraId="59694765" w14:textId="77777777" w:rsidTr="00D84CE0">
        <w:tc>
          <w:tcPr>
            <w:tcW w:w="879" w:type="dxa"/>
          </w:tcPr>
          <w:p w14:paraId="06F82589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78C4ABDE" w14:textId="77777777" w:rsidR="005D6E8B" w:rsidRDefault="005D6E8B" w:rsidP="00D84CE0">
            <w:r>
              <w:rPr>
                <w:sz w:val="16"/>
                <w:szCs w:val="16"/>
              </w:rPr>
              <w:t>4788</w:t>
            </w:r>
          </w:p>
        </w:tc>
        <w:tc>
          <w:tcPr>
            <w:tcW w:w="517" w:type="dxa"/>
          </w:tcPr>
          <w:p w14:paraId="2C025F35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0B3BF5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081FB0" w14:textId="77777777" w:rsidR="005D6E8B" w:rsidRDefault="005D6E8B" w:rsidP="00D84CE0">
            <w:r>
              <w:rPr>
                <w:sz w:val="16"/>
                <w:szCs w:val="16"/>
              </w:rPr>
              <w:t>Addition of Rel-16 LTE RACS test case 8.5.5.1</w:t>
            </w:r>
          </w:p>
        </w:tc>
        <w:tc>
          <w:tcPr>
            <w:tcW w:w="517" w:type="dxa"/>
          </w:tcPr>
          <w:p w14:paraId="36B47C2E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0CB100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12EF20F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AD1A1DD" w14:textId="77777777" w:rsidR="005D6E8B" w:rsidRDefault="005D6E8B" w:rsidP="00D84CE0">
            <w:r>
              <w:rPr>
                <w:sz w:val="16"/>
                <w:szCs w:val="16"/>
              </w:rPr>
              <w:t>R5s240175</w:t>
            </w:r>
          </w:p>
        </w:tc>
        <w:tc>
          <w:tcPr>
            <w:tcW w:w="1597" w:type="dxa"/>
          </w:tcPr>
          <w:p w14:paraId="573B8336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1258610" w14:textId="77777777" w:rsidR="005D6E8B" w:rsidRDefault="005D6E8B" w:rsidP="00D84CE0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3794C65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88D53C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08EE20B" w14:textId="77777777" w:rsidTr="00D84CE0">
        <w:tc>
          <w:tcPr>
            <w:tcW w:w="879" w:type="dxa"/>
          </w:tcPr>
          <w:p w14:paraId="36E4DD69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050ED852" w14:textId="77777777" w:rsidR="005D6E8B" w:rsidRDefault="005D6E8B" w:rsidP="00D84CE0">
            <w:r>
              <w:rPr>
                <w:sz w:val="16"/>
                <w:szCs w:val="16"/>
              </w:rPr>
              <w:t>4797</w:t>
            </w:r>
          </w:p>
        </w:tc>
        <w:tc>
          <w:tcPr>
            <w:tcW w:w="517" w:type="dxa"/>
          </w:tcPr>
          <w:p w14:paraId="258D66BB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AADC77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D8947B" w14:textId="77777777" w:rsidR="005D6E8B" w:rsidRDefault="005D6E8B" w:rsidP="00D84CE0">
            <w:r>
              <w:rPr>
                <w:sz w:val="16"/>
                <w:szCs w:val="16"/>
              </w:rPr>
              <w:t>Add new verified and e-mail agreed TTCN test cases in the TC lists in 36.523-3 (prose), Annex A</w:t>
            </w:r>
          </w:p>
        </w:tc>
        <w:tc>
          <w:tcPr>
            <w:tcW w:w="517" w:type="dxa"/>
          </w:tcPr>
          <w:p w14:paraId="6CC4DE97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9C31A1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1E28D81D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FF79639" w14:textId="77777777" w:rsidR="005D6E8B" w:rsidRDefault="005D6E8B" w:rsidP="00D84CE0">
            <w:r>
              <w:rPr>
                <w:sz w:val="16"/>
                <w:szCs w:val="16"/>
              </w:rPr>
              <w:t>R5s240242</w:t>
            </w:r>
          </w:p>
        </w:tc>
        <w:tc>
          <w:tcPr>
            <w:tcW w:w="1597" w:type="dxa"/>
          </w:tcPr>
          <w:p w14:paraId="784AB955" w14:textId="77777777" w:rsidR="005D6E8B" w:rsidRDefault="005D6E8B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5B4EDA9" w14:textId="77777777" w:rsidR="005D6E8B" w:rsidRDefault="005D6E8B" w:rsidP="00D84CE0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</w:tcPr>
          <w:p w14:paraId="690E48E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10B8D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FFB7DA0" w14:textId="77777777" w:rsidTr="00D84CE0">
        <w:tc>
          <w:tcPr>
            <w:tcW w:w="879" w:type="dxa"/>
          </w:tcPr>
          <w:p w14:paraId="3482C213" w14:textId="77777777" w:rsidR="005D6E8B" w:rsidRDefault="005D6E8B" w:rsidP="00D84CE0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175C12F8" w14:textId="77777777" w:rsidR="005D6E8B" w:rsidRDefault="005D6E8B" w:rsidP="00D84CE0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14:paraId="4250732F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5FA9AB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FCC590" w14:textId="77777777" w:rsidR="005D6E8B" w:rsidRDefault="005D6E8B" w:rsidP="00D84CE0">
            <w:r>
              <w:rPr>
                <w:sz w:val="16"/>
                <w:szCs w:val="16"/>
              </w:rPr>
              <w:t>Correction of MMI in test cases 6.1.1.19 and 6.1.2.13</w:t>
            </w:r>
          </w:p>
        </w:tc>
        <w:tc>
          <w:tcPr>
            <w:tcW w:w="517" w:type="dxa"/>
          </w:tcPr>
          <w:p w14:paraId="2733E0E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470117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B0191A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63E1D72" w14:textId="77777777" w:rsidR="005D6E8B" w:rsidRDefault="005D6E8B" w:rsidP="00D84CE0">
            <w:r>
              <w:rPr>
                <w:sz w:val="16"/>
                <w:szCs w:val="16"/>
              </w:rPr>
              <w:t>R5s240111</w:t>
            </w:r>
          </w:p>
        </w:tc>
        <w:tc>
          <w:tcPr>
            <w:tcW w:w="1597" w:type="dxa"/>
          </w:tcPr>
          <w:p w14:paraId="37FC6D77" w14:textId="77777777" w:rsidR="005D6E8B" w:rsidRDefault="005D6E8B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A0039E8" w14:textId="77777777" w:rsidR="005D6E8B" w:rsidRDefault="005D6E8B" w:rsidP="00D84CE0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25BA64A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B43FAB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F37C582" w14:textId="77777777" w:rsidTr="00D84CE0">
        <w:tc>
          <w:tcPr>
            <w:tcW w:w="879" w:type="dxa"/>
          </w:tcPr>
          <w:p w14:paraId="1E0F62BB" w14:textId="77777777" w:rsidR="005D6E8B" w:rsidRDefault="005D6E8B" w:rsidP="00D84CE0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4F4B604C" w14:textId="77777777" w:rsidR="005D6E8B" w:rsidRDefault="005D6E8B" w:rsidP="00D84CE0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 w14:paraId="19BA1E93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33B48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A0C787" w14:textId="77777777" w:rsidR="005D6E8B" w:rsidRDefault="005D6E8B" w:rsidP="00D84CE0">
            <w:r>
              <w:rPr>
                <w:sz w:val="16"/>
                <w:szCs w:val="16"/>
              </w:rPr>
              <w:t>Correction of f_MCX_IMS_ServiceAuthorization</w:t>
            </w:r>
          </w:p>
        </w:tc>
        <w:tc>
          <w:tcPr>
            <w:tcW w:w="517" w:type="dxa"/>
          </w:tcPr>
          <w:p w14:paraId="191359E4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6C3D1F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171981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DE39ACC" w14:textId="77777777" w:rsidR="005D6E8B" w:rsidRDefault="005D6E8B" w:rsidP="00D84CE0">
            <w:r>
              <w:rPr>
                <w:sz w:val="16"/>
                <w:szCs w:val="16"/>
              </w:rPr>
              <w:t>R5s240148</w:t>
            </w:r>
          </w:p>
        </w:tc>
        <w:tc>
          <w:tcPr>
            <w:tcW w:w="1597" w:type="dxa"/>
          </w:tcPr>
          <w:p w14:paraId="6FB636AF" w14:textId="77777777" w:rsidR="005D6E8B" w:rsidRDefault="005D6E8B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C5CC8B7" w14:textId="77777777" w:rsidR="005D6E8B" w:rsidRDefault="005D6E8B" w:rsidP="00D84CE0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4E8CF91C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3D7ED7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4D2B32C" w14:textId="77777777" w:rsidTr="00D84CE0">
        <w:tc>
          <w:tcPr>
            <w:tcW w:w="879" w:type="dxa"/>
          </w:tcPr>
          <w:p w14:paraId="19A11067" w14:textId="77777777" w:rsidR="005D6E8B" w:rsidRDefault="005D6E8B" w:rsidP="00D84CE0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52FF02C7" w14:textId="77777777" w:rsidR="005D6E8B" w:rsidRDefault="005D6E8B" w:rsidP="00D84CE0"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</w:tcPr>
          <w:p w14:paraId="1C1A7173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7F047F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DC4D0F" w14:textId="77777777" w:rsidR="005D6E8B" w:rsidRDefault="005D6E8B" w:rsidP="00D84CE0">
            <w:r>
              <w:rPr>
                <w:sz w:val="16"/>
                <w:szCs w:val="16"/>
              </w:rPr>
              <w:t>Update of TTCN type definitions, Annex E</w:t>
            </w:r>
          </w:p>
        </w:tc>
        <w:tc>
          <w:tcPr>
            <w:tcW w:w="517" w:type="dxa"/>
          </w:tcPr>
          <w:p w14:paraId="3A8518E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18672D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63AF15C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E49F8E4" w14:textId="77777777" w:rsidR="005D6E8B" w:rsidRDefault="005D6E8B" w:rsidP="00D84CE0">
            <w:r>
              <w:rPr>
                <w:sz w:val="16"/>
                <w:szCs w:val="16"/>
              </w:rPr>
              <w:t>R5s240241</w:t>
            </w:r>
          </w:p>
        </w:tc>
        <w:tc>
          <w:tcPr>
            <w:tcW w:w="1597" w:type="dxa"/>
          </w:tcPr>
          <w:p w14:paraId="16DE0B96" w14:textId="77777777" w:rsidR="005D6E8B" w:rsidRDefault="005D6E8B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F6F3B47" w14:textId="77777777" w:rsidR="005D6E8B" w:rsidRDefault="005D6E8B" w:rsidP="00D84CE0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4941FF10" w14:textId="77777777" w:rsidR="005D6E8B" w:rsidRDefault="005D6E8B" w:rsidP="00D84CE0">
            <w:r>
              <w:rPr>
                <w:sz w:val="16"/>
                <w:szCs w:val="16"/>
              </w:rPr>
              <w:t>Annex E</w:t>
            </w:r>
          </w:p>
        </w:tc>
        <w:tc>
          <w:tcPr>
            <w:tcW w:w="998" w:type="dxa"/>
          </w:tcPr>
          <w:p w14:paraId="03E2F4B7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2A65C213" w14:textId="77777777" w:rsidTr="00D84CE0">
        <w:tc>
          <w:tcPr>
            <w:tcW w:w="879" w:type="dxa"/>
          </w:tcPr>
          <w:p w14:paraId="12307CA6" w14:textId="77777777" w:rsidR="005D6E8B" w:rsidRDefault="005D6E8B" w:rsidP="00D84CE0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692AA1BA" w14:textId="77777777" w:rsidR="005D6E8B" w:rsidRDefault="005D6E8B" w:rsidP="00D84CE0"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 w14:paraId="238B49F8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A16A1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6EBFC8" w14:textId="77777777" w:rsidR="005D6E8B" w:rsidRDefault="005D6E8B" w:rsidP="00D84CE0">
            <w:r>
              <w:rPr>
                <w:sz w:val="16"/>
                <w:szCs w:val="16"/>
              </w:rPr>
              <w:t>Correction to function f_POS_NR_CheckCapabilities_NR_Ecid</w:t>
            </w:r>
          </w:p>
        </w:tc>
        <w:tc>
          <w:tcPr>
            <w:tcW w:w="517" w:type="dxa"/>
          </w:tcPr>
          <w:p w14:paraId="6BC0189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7B8CBA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5D2A6C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D5590D0" w14:textId="77777777" w:rsidR="005D6E8B" w:rsidRDefault="005D6E8B" w:rsidP="00D84CE0">
            <w:r>
              <w:rPr>
                <w:sz w:val="16"/>
                <w:szCs w:val="16"/>
              </w:rPr>
              <w:t>R5s240199</w:t>
            </w:r>
          </w:p>
        </w:tc>
        <w:tc>
          <w:tcPr>
            <w:tcW w:w="1597" w:type="dxa"/>
          </w:tcPr>
          <w:p w14:paraId="46A15819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6BD9D6F" w14:textId="77777777" w:rsidR="005D6E8B" w:rsidRDefault="005D6E8B" w:rsidP="00D84CE0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234D89D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ACA5E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5B468641" w14:textId="77777777" w:rsidTr="00D84CE0">
        <w:tc>
          <w:tcPr>
            <w:tcW w:w="879" w:type="dxa"/>
          </w:tcPr>
          <w:p w14:paraId="1CD31212" w14:textId="77777777" w:rsidR="005D6E8B" w:rsidRDefault="005D6E8B" w:rsidP="00D84CE0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6868F4BC" w14:textId="77777777" w:rsidR="005D6E8B" w:rsidRDefault="005D6E8B" w:rsidP="00D84CE0"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</w:tcPr>
          <w:p w14:paraId="1D81B2FB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BC032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D0C874" w14:textId="77777777" w:rsidR="005D6E8B" w:rsidRDefault="005D6E8B" w:rsidP="00D84CE0">
            <w:r>
              <w:rPr>
                <w:sz w:val="16"/>
                <w:szCs w:val="16"/>
              </w:rPr>
              <w:t>Correction to f_POS_NR_Set_DlPrsAssistanceDataPerTRP</w:t>
            </w:r>
          </w:p>
        </w:tc>
        <w:tc>
          <w:tcPr>
            <w:tcW w:w="517" w:type="dxa"/>
          </w:tcPr>
          <w:p w14:paraId="1AA6DE36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A78FD1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D45025E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B78A7E3" w14:textId="77777777" w:rsidR="005D6E8B" w:rsidRDefault="005D6E8B" w:rsidP="00D84CE0">
            <w:r>
              <w:rPr>
                <w:sz w:val="16"/>
                <w:szCs w:val="16"/>
              </w:rPr>
              <w:t>R5s240144</w:t>
            </w:r>
          </w:p>
        </w:tc>
        <w:tc>
          <w:tcPr>
            <w:tcW w:w="1597" w:type="dxa"/>
          </w:tcPr>
          <w:p w14:paraId="0ECDA435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22138BC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F8A2F9B" w14:textId="77777777" w:rsidR="005D6E8B" w:rsidRDefault="005D6E8B" w:rsidP="00D84CE0">
            <w:r>
              <w:rPr>
                <w:sz w:val="16"/>
                <w:szCs w:val="16"/>
              </w:rPr>
              <w:t>9.3.4.1, 9.3.4.2, 9.3.4.3, 9.3.4.4, 9.3.1.2</w:t>
            </w:r>
          </w:p>
        </w:tc>
        <w:tc>
          <w:tcPr>
            <w:tcW w:w="998" w:type="dxa"/>
          </w:tcPr>
          <w:p w14:paraId="035126B4" w14:textId="77777777" w:rsidR="005D6E8B" w:rsidRDefault="005D6E8B" w:rsidP="00D84CE0">
            <w:r>
              <w:rPr>
                <w:sz w:val="16"/>
                <w:szCs w:val="16"/>
              </w:rPr>
              <w:t>37.571-2</w:t>
            </w:r>
          </w:p>
        </w:tc>
      </w:tr>
      <w:tr w:rsidR="005D6E8B" w14:paraId="7D94FD48" w14:textId="77777777" w:rsidTr="00D84CE0">
        <w:tc>
          <w:tcPr>
            <w:tcW w:w="879" w:type="dxa"/>
          </w:tcPr>
          <w:p w14:paraId="3B9954AA" w14:textId="77777777" w:rsidR="005D6E8B" w:rsidRDefault="005D6E8B" w:rsidP="00D84CE0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0451E191" w14:textId="77777777" w:rsidR="005D6E8B" w:rsidRDefault="005D6E8B" w:rsidP="00D84CE0"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</w:tcPr>
          <w:p w14:paraId="5447290D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FECC76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F6A48E" w14:textId="77777777" w:rsidR="005D6E8B" w:rsidRDefault="005D6E8B" w:rsidP="00D84CE0">
            <w:r>
              <w:rPr>
                <w:sz w:val="16"/>
                <w:szCs w:val="16"/>
              </w:rPr>
              <w:t>Addition of NR5GC POS test case 9.3.1.2.21s</w:t>
            </w:r>
          </w:p>
        </w:tc>
        <w:tc>
          <w:tcPr>
            <w:tcW w:w="517" w:type="dxa"/>
          </w:tcPr>
          <w:p w14:paraId="1E13C5B0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793AC34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7423AB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2D3EAE1" w14:textId="77777777" w:rsidR="005D6E8B" w:rsidRDefault="005D6E8B" w:rsidP="00D84CE0">
            <w:r>
              <w:rPr>
                <w:sz w:val="16"/>
                <w:szCs w:val="16"/>
              </w:rPr>
              <w:t>R5s240146</w:t>
            </w:r>
          </w:p>
        </w:tc>
        <w:tc>
          <w:tcPr>
            <w:tcW w:w="1597" w:type="dxa"/>
          </w:tcPr>
          <w:p w14:paraId="56E69693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72B6143" w14:textId="77777777" w:rsidR="005D6E8B" w:rsidRDefault="005D6E8B" w:rsidP="00D84CE0">
            <w:r>
              <w:rPr>
                <w:sz w:val="16"/>
                <w:szCs w:val="16"/>
              </w:rPr>
              <w:t>TEI16_Test, NR_pos-UEConTest</w:t>
            </w:r>
          </w:p>
        </w:tc>
        <w:tc>
          <w:tcPr>
            <w:tcW w:w="2323" w:type="dxa"/>
          </w:tcPr>
          <w:p w14:paraId="063F3BB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E2459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5DBE15D6" w14:textId="77777777" w:rsidTr="00D84CE0">
        <w:tc>
          <w:tcPr>
            <w:tcW w:w="879" w:type="dxa"/>
          </w:tcPr>
          <w:p w14:paraId="57C5B947" w14:textId="77777777" w:rsidR="005D6E8B" w:rsidRDefault="005D6E8B" w:rsidP="00D84CE0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5761B807" w14:textId="77777777" w:rsidR="005D6E8B" w:rsidRDefault="005D6E8B" w:rsidP="00D84CE0">
            <w:r>
              <w:rPr>
                <w:sz w:val="16"/>
                <w:szCs w:val="16"/>
              </w:rPr>
              <w:t>0197</w:t>
            </w:r>
          </w:p>
        </w:tc>
        <w:tc>
          <w:tcPr>
            <w:tcW w:w="517" w:type="dxa"/>
          </w:tcPr>
          <w:p w14:paraId="5ADDB936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17303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A0D75E" w14:textId="77777777" w:rsidR="005D6E8B" w:rsidRDefault="005D6E8B" w:rsidP="00D84CE0">
            <w:r>
              <w:rPr>
                <w:sz w:val="16"/>
                <w:szCs w:val="16"/>
              </w:rPr>
              <w:t>Correction to f_POS_NR_CheckCapabilities</w:t>
            </w:r>
          </w:p>
        </w:tc>
        <w:tc>
          <w:tcPr>
            <w:tcW w:w="517" w:type="dxa"/>
          </w:tcPr>
          <w:p w14:paraId="7872E585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DC1E3E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981255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A8234FA" w14:textId="77777777" w:rsidR="005D6E8B" w:rsidRDefault="005D6E8B" w:rsidP="00D84CE0">
            <w:r>
              <w:rPr>
                <w:sz w:val="16"/>
                <w:szCs w:val="16"/>
              </w:rPr>
              <w:t>R5s240160</w:t>
            </w:r>
          </w:p>
        </w:tc>
        <w:tc>
          <w:tcPr>
            <w:tcW w:w="1597" w:type="dxa"/>
          </w:tcPr>
          <w:p w14:paraId="40372167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E094A4E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5745CA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13C6C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3F0AC4F" w14:textId="77777777" w:rsidTr="00D84CE0">
        <w:tc>
          <w:tcPr>
            <w:tcW w:w="879" w:type="dxa"/>
          </w:tcPr>
          <w:p w14:paraId="6058A681" w14:textId="77777777" w:rsidR="005D6E8B" w:rsidRDefault="005D6E8B" w:rsidP="00D84CE0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43F8950E" w14:textId="77777777" w:rsidR="005D6E8B" w:rsidRDefault="005D6E8B" w:rsidP="00D84CE0"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</w:tcPr>
          <w:p w14:paraId="327B0D08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AFC8AB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B21D04" w14:textId="77777777" w:rsidR="005D6E8B" w:rsidRDefault="005D6E8B" w:rsidP="00D84CE0">
            <w:r>
              <w:rPr>
                <w:sz w:val="16"/>
                <w:szCs w:val="16"/>
              </w:rPr>
              <w:t>Addition of NR POS Test case 9.3.1.2.20s</w:t>
            </w:r>
          </w:p>
        </w:tc>
        <w:tc>
          <w:tcPr>
            <w:tcW w:w="517" w:type="dxa"/>
          </w:tcPr>
          <w:p w14:paraId="530FF49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26883E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F456806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4B47C2F" w14:textId="77777777" w:rsidR="005D6E8B" w:rsidRDefault="005D6E8B" w:rsidP="00D84CE0">
            <w:r>
              <w:rPr>
                <w:sz w:val="16"/>
                <w:szCs w:val="16"/>
              </w:rPr>
              <w:t>R5s240169</w:t>
            </w:r>
          </w:p>
        </w:tc>
        <w:tc>
          <w:tcPr>
            <w:tcW w:w="1597" w:type="dxa"/>
          </w:tcPr>
          <w:p w14:paraId="6B0CCDEB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6544AF13" w14:textId="77777777" w:rsidR="005D6E8B" w:rsidRDefault="005D6E8B" w:rsidP="00D84CE0">
            <w:r>
              <w:rPr>
                <w:sz w:val="16"/>
                <w:szCs w:val="16"/>
              </w:rPr>
              <w:t>TEI16_Test, NR_pos-UEConTest</w:t>
            </w:r>
          </w:p>
        </w:tc>
        <w:tc>
          <w:tcPr>
            <w:tcW w:w="2323" w:type="dxa"/>
          </w:tcPr>
          <w:p w14:paraId="16FD4BBD" w14:textId="77777777" w:rsidR="005D6E8B" w:rsidRDefault="005D6E8B" w:rsidP="00D84CE0">
            <w:r>
              <w:rPr>
                <w:sz w:val="16"/>
                <w:szCs w:val="16"/>
              </w:rPr>
              <w:t>9.3.1.2.20s.NR5GC</w:t>
            </w:r>
          </w:p>
        </w:tc>
        <w:tc>
          <w:tcPr>
            <w:tcW w:w="998" w:type="dxa"/>
          </w:tcPr>
          <w:p w14:paraId="0E4F515A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CR…; TS/TR ... CR ... </w:t>
            </w:r>
          </w:p>
        </w:tc>
      </w:tr>
      <w:tr w:rsidR="005D6E8B" w14:paraId="0F488BEF" w14:textId="77777777" w:rsidTr="00D84CE0">
        <w:tc>
          <w:tcPr>
            <w:tcW w:w="879" w:type="dxa"/>
          </w:tcPr>
          <w:p w14:paraId="130F1889" w14:textId="77777777" w:rsidR="005D6E8B" w:rsidRDefault="005D6E8B" w:rsidP="00D84CE0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452CFE56" w14:textId="77777777" w:rsidR="005D6E8B" w:rsidRDefault="005D6E8B" w:rsidP="00D84CE0"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</w:tcPr>
          <w:p w14:paraId="6A25F66B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6B442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2291D8" w14:textId="77777777" w:rsidR="005D6E8B" w:rsidRDefault="005D6E8B" w:rsidP="00D84CE0">
            <w:r>
              <w:rPr>
                <w:sz w:val="16"/>
                <w:szCs w:val="16"/>
              </w:rPr>
              <w:t>Add new verified and e-mail agreed TTCN test cases in the TC lists in 37.571-4 (prose), Annex A</w:t>
            </w:r>
          </w:p>
        </w:tc>
        <w:tc>
          <w:tcPr>
            <w:tcW w:w="517" w:type="dxa"/>
          </w:tcPr>
          <w:p w14:paraId="7441C0BD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8C187C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E941069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1464AF0" w14:textId="77777777" w:rsidR="005D6E8B" w:rsidRDefault="005D6E8B" w:rsidP="00D84CE0">
            <w:r>
              <w:rPr>
                <w:sz w:val="16"/>
                <w:szCs w:val="16"/>
              </w:rPr>
              <w:t>R5s240240</w:t>
            </w:r>
          </w:p>
        </w:tc>
        <w:tc>
          <w:tcPr>
            <w:tcW w:w="1597" w:type="dxa"/>
          </w:tcPr>
          <w:p w14:paraId="00B594E9" w14:textId="77777777" w:rsidR="005D6E8B" w:rsidRDefault="005D6E8B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11E5934" w14:textId="77777777" w:rsidR="005D6E8B" w:rsidRDefault="005D6E8B" w:rsidP="00D84CE0">
            <w:r>
              <w:rPr>
                <w:sz w:val="16"/>
                <w:szCs w:val="16"/>
              </w:rPr>
              <w:t>TEI16_Test, NR_pos-UEConTest</w:t>
            </w:r>
          </w:p>
        </w:tc>
        <w:tc>
          <w:tcPr>
            <w:tcW w:w="2323" w:type="dxa"/>
          </w:tcPr>
          <w:p w14:paraId="14510BD3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3F666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</w:tbl>
    <w:p w14:paraId="6D2D15BB" w14:textId="77777777" w:rsidR="005D6E8B" w:rsidRDefault="005D6E8B" w:rsidP="005D6E8B"/>
    <w:p w14:paraId="75A792D4" w14:textId="77777777" w:rsidR="005D6E8B" w:rsidRDefault="005D6E8B" w:rsidP="005D6E8B"/>
    <w:p w14:paraId="29B482C5" w14:textId="77777777" w:rsidR="005D6E8B" w:rsidRPr="00917427" w:rsidRDefault="005D6E8B" w:rsidP="005D6E8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RP-240220</w:t>
      </w:r>
      <w:r>
        <w:rPr>
          <w:b/>
          <w:i/>
          <w:noProof/>
          <w:sz w:val="28"/>
        </w:rPr>
        <w:fldChar w:fldCharType="end"/>
      </w:r>
    </w:p>
    <w:p w14:paraId="0D098687" w14:textId="77777777" w:rsidR="005D6E8B" w:rsidRPr="00784730" w:rsidRDefault="005D6E8B" w:rsidP="005D6E8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17A9D0B" w14:textId="77777777" w:rsidR="005D6E8B" w:rsidRPr="00050554" w:rsidRDefault="005D6E8B" w:rsidP="005D6E8B">
      <w:pPr>
        <w:rPr>
          <w:rFonts w:ascii="Arial" w:hAnsi="Arial" w:cs="Arial"/>
          <w:b/>
          <w:bCs/>
          <w:lang w:val="en-US"/>
        </w:rPr>
      </w:pPr>
    </w:p>
    <w:p w14:paraId="17E78B16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8CF8789" w14:textId="77777777" w:rsidR="005D6E8B" w:rsidRPr="00E145B1" w:rsidRDefault="005D6E8B" w:rsidP="005D6E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‘#2024-TTCN email’ (batch 2)</w:t>
      </w:r>
      <w:r>
        <w:rPr>
          <w:rFonts w:ascii="Arial" w:hAnsi="Arial" w:cs="Arial"/>
          <w:b/>
          <w:bCs/>
        </w:rPr>
        <w:fldChar w:fldCharType="end"/>
      </w:r>
    </w:p>
    <w:p w14:paraId="3C8F639E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13.6</w:t>
      </w:r>
      <w:r>
        <w:rPr>
          <w:rFonts w:ascii="Arial" w:hAnsi="Arial" w:cs="Arial"/>
          <w:b/>
          <w:bCs/>
        </w:rPr>
        <w:fldChar w:fldCharType="end"/>
      </w:r>
    </w:p>
    <w:p w14:paraId="63ED7DDC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9025C7B" w14:textId="77777777" w:rsidR="005D6E8B" w:rsidRDefault="005D6E8B" w:rsidP="005D6E8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A2A250" w14:textId="77777777" w:rsidR="005D6E8B" w:rsidRPr="004E535C" w:rsidRDefault="005D6E8B" w:rsidP="005D6E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D6E8B" w:rsidRPr="004E535C" w14:paraId="14767DDF" w14:textId="77777777" w:rsidTr="00D84CE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C39C9C7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FEB4A7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6550F2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DF2B6F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291FACB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4F23CC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1D3215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3173BE7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61D286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CD65511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8A46B7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4C7B6A5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CB69B74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D6E8B" w14:paraId="1F964D2F" w14:textId="77777777" w:rsidTr="00D84CE0">
        <w:tc>
          <w:tcPr>
            <w:tcW w:w="879" w:type="dxa"/>
          </w:tcPr>
          <w:p w14:paraId="20C7877D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1A59816" w14:textId="77777777" w:rsidR="005D6E8B" w:rsidRDefault="005D6E8B" w:rsidP="00D84CE0">
            <w:r>
              <w:rPr>
                <w:sz w:val="16"/>
                <w:szCs w:val="16"/>
              </w:rPr>
              <w:t>3199</w:t>
            </w:r>
          </w:p>
        </w:tc>
        <w:tc>
          <w:tcPr>
            <w:tcW w:w="517" w:type="dxa"/>
          </w:tcPr>
          <w:p w14:paraId="68C83704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F3890A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DD36C0" w14:textId="77777777" w:rsidR="005D6E8B" w:rsidRDefault="005D6E8B" w:rsidP="00D84CE0">
            <w:r>
              <w:rPr>
                <w:sz w:val="16"/>
                <w:szCs w:val="16"/>
              </w:rPr>
              <w:t>Addition of NR5GC R17 eNS testcase 9.1.12.1 in FR1</w:t>
            </w:r>
          </w:p>
        </w:tc>
        <w:tc>
          <w:tcPr>
            <w:tcW w:w="517" w:type="dxa"/>
          </w:tcPr>
          <w:p w14:paraId="118A2FBB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55D37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09DDDA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34D720A" w14:textId="77777777" w:rsidR="005D6E8B" w:rsidRDefault="005D6E8B" w:rsidP="00D84CE0">
            <w:r>
              <w:rPr>
                <w:sz w:val="16"/>
                <w:szCs w:val="16"/>
              </w:rPr>
              <w:t>R5s240068</w:t>
            </w:r>
          </w:p>
        </w:tc>
        <w:tc>
          <w:tcPr>
            <w:tcW w:w="1597" w:type="dxa"/>
          </w:tcPr>
          <w:p w14:paraId="6D1CB4B5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014D841C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15D1DF7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77BCE4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B2BB7AC" w14:textId="77777777" w:rsidTr="00D84CE0">
        <w:tc>
          <w:tcPr>
            <w:tcW w:w="879" w:type="dxa"/>
          </w:tcPr>
          <w:p w14:paraId="641BD7CE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B32E639" w14:textId="77777777" w:rsidR="005D6E8B" w:rsidRDefault="005D6E8B" w:rsidP="00D84CE0">
            <w:r>
              <w:rPr>
                <w:sz w:val="16"/>
                <w:szCs w:val="16"/>
              </w:rPr>
              <w:t>3200</w:t>
            </w:r>
          </w:p>
        </w:tc>
        <w:tc>
          <w:tcPr>
            <w:tcW w:w="517" w:type="dxa"/>
          </w:tcPr>
          <w:p w14:paraId="0AB6D58D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2B4895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8C451C" w14:textId="77777777" w:rsidR="005D6E8B" w:rsidRDefault="005D6E8B" w:rsidP="00D84CE0">
            <w:r>
              <w:rPr>
                <w:sz w:val="16"/>
                <w:szCs w:val="16"/>
              </w:rPr>
              <w:t>Addition of NR5GC R17 eNS testcase 9.1.12.2 in FR1</w:t>
            </w:r>
          </w:p>
        </w:tc>
        <w:tc>
          <w:tcPr>
            <w:tcW w:w="517" w:type="dxa"/>
          </w:tcPr>
          <w:p w14:paraId="764419DC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DA11332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76A2BD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F1FFC24" w14:textId="77777777" w:rsidR="005D6E8B" w:rsidRDefault="005D6E8B" w:rsidP="00D84CE0">
            <w:r>
              <w:rPr>
                <w:sz w:val="16"/>
                <w:szCs w:val="16"/>
              </w:rPr>
              <w:t>R5s240069</w:t>
            </w:r>
          </w:p>
        </w:tc>
        <w:tc>
          <w:tcPr>
            <w:tcW w:w="1597" w:type="dxa"/>
          </w:tcPr>
          <w:p w14:paraId="6918DDA6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9FC0AB5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5533C70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681CF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343548C" w14:textId="77777777" w:rsidTr="00D84CE0">
        <w:tc>
          <w:tcPr>
            <w:tcW w:w="879" w:type="dxa"/>
          </w:tcPr>
          <w:p w14:paraId="17322511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9C4C002" w14:textId="77777777" w:rsidR="005D6E8B" w:rsidRDefault="005D6E8B" w:rsidP="00D84CE0">
            <w:r>
              <w:rPr>
                <w:sz w:val="16"/>
                <w:szCs w:val="16"/>
              </w:rPr>
              <w:t>3202</w:t>
            </w:r>
          </w:p>
        </w:tc>
        <w:tc>
          <w:tcPr>
            <w:tcW w:w="517" w:type="dxa"/>
          </w:tcPr>
          <w:p w14:paraId="0C070DD5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AA56A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CB404C" w14:textId="77777777" w:rsidR="005D6E8B" w:rsidRDefault="005D6E8B" w:rsidP="00D84CE0">
            <w:r>
              <w:rPr>
                <w:sz w:val="16"/>
                <w:szCs w:val="16"/>
              </w:rPr>
              <w:t>Addition of NR5GC R17 eNS testcase 9.1.12.4 in FR1</w:t>
            </w:r>
          </w:p>
        </w:tc>
        <w:tc>
          <w:tcPr>
            <w:tcW w:w="517" w:type="dxa"/>
          </w:tcPr>
          <w:p w14:paraId="7A6E9892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FE007B4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0948F8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E533A15" w14:textId="77777777" w:rsidR="005D6E8B" w:rsidRDefault="005D6E8B" w:rsidP="00D84CE0">
            <w:r>
              <w:rPr>
                <w:sz w:val="16"/>
                <w:szCs w:val="16"/>
              </w:rPr>
              <w:t>R5s240070</w:t>
            </w:r>
          </w:p>
        </w:tc>
        <w:tc>
          <w:tcPr>
            <w:tcW w:w="1597" w:type="dxa"/>
          </w:tcPr>
          <w:p w14:paraId="09E82421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9BEBA11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14F4DADF" w14:textId="77777777" w:rsidR="005D6E8B" w:rsidRDefault="005D6E8B" w:rsidP="00D84CE0">
            <w:r>
              <w:rPr>
                <w:sz w:val="16"/>
                <w:szCs w:val="16"/>
              </w:rPr>
              <w:t>9.1.12.4.NR5GC</w:t>
            </w:r>
          </w:p>
        </w:tc>
        <w:tc>
          <w:tcPr>
            <w:tcW w:w="998" w:type="dxa"/>
          </w:tcPr>
          <w:p w14:paraId="107D5570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34D1FF32" w14:textId="77777777" w:rsidTr="00D84CE0">
        <w:tc>
          <w:tcPr>
            <w:tcW w:w="879" w:type="dxa"/>
          </w:tcPr>
          <w:p w14:paraId="390F54CE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C35236D" w14:textId="77777777" w:rsidR="005D6E8B" w:rsidRDefault="005D6E8B" w:rsidP="00D84CE0">
            <w:r>
              <w:rPr>
                <w:sz w:val="16"/>
                <w:szCs w:val="16"/>
              </w:rPr>
              <w:t>3271</w:t>
            </w:r>
          </w:p>
        </w:tc>
        <w:tc>
          <w:tcPr>
            <w:tcW w:w="517" w:type="dxa"/>
          </w:tcPr>
          <w:p w14:paraId="3D9CD61A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CE848D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BFFEA6" w14:textId="77777777" w:rsidR="005D6E8B" w:rsidRDefault="005D6E8B" w:rsidP="00D84CE0">
            <w:r>
              <w:rPr>
                <w:sz w:val="16"/>
                <w:szCs w:val="16"/>
              </w:rPr>
              <w:t>Correction to NR5GC testcase 10.1.4.1</w:t>
            </w:r>
          </w:p>
        </w:tc>
        <w:tc>
          <w:tcPr>
            <w:tcW w:w="517" w:type="dxa"/>
          </w:tcPr>
          <w:p w14:paraId="7D98EF95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2C19B1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9E2912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3E7C775" w14:textId="77777777" w:rsidR="005D6E8B" w:rsidRDefault="005D6E8B" w:rsidP="00D84CE0">
            <w:r>
              <w:rPr>
                <w:sz w:val="16"/>
                <w:szCs w:val="16"/>
              </w:rPr>
              <w:t>R5s240072</w:t>
            </w:r>
          </w:p>
        </w:tc>
        <w:tc>
          <w:tcPr>
            <w:tcW w:w="1597" w:type="dxa"/>
          </w:tcPr>
          <w:p w14:paraId="7DDBAD1D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F8D3B07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81E6160" w14:textId="77777777" w:rsidR="005D6E8B" w:rsidRDefault="005D6E8B" w:rsidP="00D84CE0">
            <w:r>
              <w:rPr>
                <w:sz w:val="16"/>
                <w:szCs w:val="16"/>
              </w:rPr>
              <w:t>10.1.4.1.NR5GC</w:t>
            </w:r>
          </w:p>
        </w:tc>
        <w:tc>
          <w:tcPr>
            <w:tcW w:w="998" w:type="dxa"/>
          </w:tcPr>
          <w:p w14:paraId="608A4DA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6845F09" w14:textId="77777777" w:rsidTr="00D84CE0">
        <w:tc>
          <w:tcPr>
            <w:tcW w:w="879" w:type="dxa"/>
          </w:tcPr>
          <w:p w14:paraId="773800D8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A855CF3" w14:textId="77777777" w:rsidR="005D6E8B" w:rsidRDefault="005D6E8B" w:rsidP="00D84CE0">
            <w:r>
              <w:rPr>
                <w:sz w:val="16"/>
                <w:szCs w:val="16"/>
              </w:rPr>
              <w:t>3272</w:t>
            </w:r>
          </w:p>
        </w:tc>
        <w:tc>
          <w:tcPr>
            <w:tcW w:w="517" w:type="dxa"/>
          </w:tcPr>
          <w:p w14:paraId="294BA122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715A6F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A7404B" w14:textId="77777777" w:rsidR="005D6E8B" w:rsidRDefault="005D6E8B" w:rsidP="00D84CE0">
            <w:r>
              <w:rPr>
                <w:sz w:val="16"/>
                <w:szCs w:val="16"/>
              </w:rPr>
              <w:t>Correction to NR5GC testcase 11.3.7</w:t>
            </w:r>
          </w:p>
        </w:tc>
        <w:tc>
          <w:tcPr>
            <w:tcW w:w="517" w:type="dxa"/>
          </w:tcPr>
          <w:p w14:paraId="435A73A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12E765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043C37D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2AF7C48" w14:textId="77777777" w:rsidR="005D6E8B" w:rsidRDefault="005D6E8B" w:rsidP="00D84CE0">
            <w:r>
              <w:rPr>
                <w:sz w:val="16"/>
                <w:szCs w:val="16"/>
              </w:rPr>
              <w:t>R5s240075</w:t>
            </w:r>
          </w:p>
        </w:tc>
        <w:tc>
          <w:tcPr>
            <w:tcW w:w="1597" w:type="dxa"/>
          </w:tcPr>
          <w:p w14:paraId="513FD6F5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9265823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F0FF61A" w14:textId="77777777" w:rsidR="005D6E8B" w:rsidRDefault="005D6E8B" w:rsidP="00D84CE0">
            <w:r>
              <w:rPr>
                <w:sz w:val="16"/>
                <w:szCs w:val="16"/>
              </w:rPr>
              <w:t>11.3.7.NR5GC</w:t>
            </w:r>
          </w:p>
        </w:tc>
        <w:tc>
          <w:tcPr>
            <w:tcW w:w="998" w:type="dxa"/>
          </w:tcPr>
          <w:p w14:paraId="526136E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CD36107" w14:textId="77777777" w:rsidTr="00D84CE0">
        <w:tc>
          <w:tcPr>
            <w:tcW w:w="879" w:type="dxa"/>
          </w:tcPr>
          <w:p w14:paraId="4F3EC6A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6586543" w14:textId="77777777" w:rsidR="005D6E8B" w:rsidRDefault="005D6E8B" w:rsidP="00D84CE0">
            <w:r>
              <w:rPr>
                <w:sz w:val="16"/>
                <w:szCs w:val="16"/>
              </w:rPr>
              <w:t>3273</w:t>
            </w:r>
          </w:p>
        </w:tc>
        <w:tc>
          <w:tcPr>
            <w:tcW w:w="517" w:type="dxa"/>
          </w:tcPr>
          <w:p w14:paraId="78319EB1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A1E6F6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262C2E" w14:textId="77777777" w:rsidR="005D6E8B" w:rsidRDefault="005D6E8B" w:rsidP="00D84CE0">
            <w:r>
              <w:rPr>
                <w:sz w:val="16"/>
                <w:szCs w:val="16"/>
              </w:rPr>
              <w:t>Correction to function f_NR_GetHighestBandwidthFrequency</w:t>
            </w:r>
          </w:p>
        </w:tc>
        <w:tc>
          <w:tcPr>
            <w:tcW w:w="517" w:type="dxa"/>
          </w:tcPr>
          <w:p w14:paraId="2B79BF1F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A5DD01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E1C59E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0B224DF" w14:textId="77777777" w:rsidR="005D6E8B" w:rsidRDefault="005D6E8B" w:rsidP="00D84CE0">
            <w:r>
              <w:rPr>
                <w:sz w:val="16"/>
                <w:szCs w:val="16"/>
              </w:rPr>
              <w:t>R5s240076</w:t>
            </w:r>
          </w:p>
        </w:tc>
        <w:tc>
          <w:tcPr>
            <w:tcW w:w="1597" w:type="dxa"/>
          </w:tcPr>
          <w:p w14:paraId="7D3D680F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7CDFAC4" w14:textId="77777777" w:rsidR="005D6E8B" w:rsidRDefault="005D6E8B" w:rsidP="00D84CE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419F9A8" w14:textId="77777777" w:rsidR="005D6E8B" w:rsidRDefault="005D6E8B" w:rsidP="00D84CE0">
            <w:r>
              <w:rPr>
                <w:sz w:val="16"/>
                <w:szCs w:val="16"/>
              </w:rPr>
              <w:t>7.1.1.4.1.1.ENDC, 7.1.1.4.1.NR5GC, 7.1.1.4.2.1.ENDC, 7.1.1.4.2.1.NR5GC, 7.1.1.4.2.2.ENDC, 7.1.1.4.2.2.NR5GC,7.1.1.4.2.3.ENDC, 7.1.1.4.2.3.NR5GC,7.1.1.4.2.4.ENDC, 7.1.1.4.2.4.NR5GC,7.1.1.4.2.5.ENDC, 7.1.1.4.2.5.NR5GC</w:t>
            </w:r>
          </w:p>
        </w:tc>
        <w:tc>
          <w:tcPr>
            <w:tcW w:w="998" w:type="dxa"/>
          </w:tcPr>
          <w:p w14:paraId="238B94AC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81B821E" w14:textId="77777777" w:rsidTr="00D84CE0">
        <w:tc>
          <w:tcPr>
            <w:tcW w:w="879" w:type="dxa"/>
          </w:tcPr>
          <w:p w14:paraId="143E1B8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DB265DB" w14:textId="77777777" w:rsidR="005D6E8B" w:rsidRDefault="005D6E8B" w:rsidP="00D84CE0">
            <w:r>
              <w:rPr>
                <w:sz w:val="16"/>
                <w:szCs w:val="16"/>
              </w:rPr>
              <w:t>3275</w:t>
            </w:r>
          </w:p>
        </w:tc>
        <w:tc>
          <w:tcPr>
            <w:tcW w:w="517" w:type="dxa"/>
          </w:tcPr>
          <w:p w14:paraId="2FFA404D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81973A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9349F6" w14:textId="77777777" w:rsidR="005D6E8B" w:rsidRDefault="005D6E8B" w:rsidP="00D84CE0">
            <w:r>
              <w:rPr>
                <w:sz w:val="16"/>
                <w:szCs w:val="16"/>
              </w:rPr>
              <w:t>Addition of NR5GC testcase 6.4.1.2 in FR2</w:t>
            </w:r>
          </w:p>
        </w:tc>
        <w:tc>
          <w:tcPr>
            <w:tcW w:w="517" w:type="dxa"/>
          </w:tcPr>
          <w:p w14:paraId="79893D8D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10B4C9A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9866585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3F17449" w14:textId="77777777" w:rsidR="005D6E8B" w:rsidRDefault="005D6E8B" w:rsidP="00D84CE0">
            <w:r>
              <w:rPr>
                <w:sz w:val="16"/>
                <w:szCs w:val="16"/>
              </w:rPr>
              <w:t>R5s240082</w:t>
            </w:r>
          </w:p>
        </w:tc>
        <w:tc>
          <w:tcPr>
            <w:tcW w:w="1597" w:type="dxa"/>
          </w:tcPr>
          <w:p w14:paraId="2106ED9D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1D65264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6237C34" w14:textId="77777777" w:rsidR="005D6E8B" w:rsidRDefault="005D6E8B" w:rsidP="00D84CE0">
            <w:r>
              <w:rPr>
                <w:sz w:val="16"/>
                <w:szCs w:val="16"/>
              </w:rPr>
              <w:t>6.4.1.2.NR5GC</w:t>
            </w:r>
          </w:p>
        </w:tc>
        <w:tc>
          <w:tcPr>
            <w:tcW w:w="998" w:type="dxa"/>
          </w:tcPr>
          <w:p w14:paraId="0A60A15F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39AC3CF6" w14:textId="77777777" w:rsidTr="00D84CE0">
        <w:tc>
          <w:tcPr>
            <w:tcW w:w="879" w:type="dxa"/>
          </w:tcPr>
          <w:p w14:paraId="125B931D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E278DAF" w14:textId="77777777" w:rsidR="005D6E8B" w:rsidRDefault="005D6E8B" w:rsidP="00D84CE0">
            <w:r>
              <w:rPr>
                <w:sz w:val="16"/>
                <w:szCs w:val="16"/>
              </w:rPr>
              <w:t>3276</w:t>
            </w:r>
          </w:p>
        </w:tc>
        <w:tc>
          <w:tcPr>
            <w:tcW w:w="517" w:type="dxa"/>
          </w:tcPr>
          <w:p w14:paraId="2E735DB9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DF524F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655AD9" w14:textId="77777777" w:rsidR="005D6E8B" w:rsidRDefault="005D6E8B" w:rsidP="00D84CE0">
            <w:r>
              <w:rPr>
                <w:sz w:val="16"/>
                <w:szCs w:val="16"/>
              </w:rPr>
              <w:t>Addition of NR5GC RRC testcase 8.1.1.3.7 in FR2</w:t>
            </w:r>
          </w:p>
        </w:tc>
        <w:tc>
          <w:tcPr>
            <w:tcW w:w="517" w:type="dxa"/>
          </w:tcPr>
          <w:p w14:paraId="3F5AE88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D96AD7A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889EA8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DF70247" w14:textId="77777777" w:rsidR="005D6E8B" w:rsidRDefault="005D6E8B" w:rsidP="00D84CE0">
            <w:r>
              <w:rPr>
                <w:sz w:val="16"/>
                <w:szCs w:val="16"/>
              </w:rPr>
              <w:t>R5s240083</w:t>
            </w:r>
          </w:p>
        </w:tc>
        <w:tc>
          <w:tcPr>
            <w:tcW w:w="1597" w:type="dxa"/>
          </w:tcPr>
          <w:p w14:paraId="281F3157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4FB49E63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F2D1640" w14:textId="77777777" w:rsidR="005D6E8B" w:rsidRDefault="005D6E8B" w:rsidP="00D84CE0">
            <w:r>
              <w:rPr>
                <w:sz w:val="16"/>
                <w:szCs w:val="16"/>
              </w:rPr>
              <w:t>8.1.1.3.7.NR5GC</w:t>
            </w:r>
          </w:p>
        </w:tc>
        <w:tc>
          <w:tcPr>
            <w:tcW w:w="998" w:type="dxa"/>
          </w:tcPr>
          <w:p w14:paraId="5FBB90BB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6B084DF7" w14:textId="77777777" w:rsidTr="00D84CE0">
        <w:tc>
          <w:tcPr>
            <w:tcW w:w="879" w:type="dxa"/>
          </w:tcPr>
          <w:p w14:paraId="1FAB79D8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06E0A18" w14:textId="77777777" w:rsidR="005D6E8B" w:rsidRDefault="005D6E8B" w:rsidP="00D84CE0">
            <w:r>
              <w:rPr>
                <w:sz w:val="16"/>
                <w:szCs w:val="16"/>
              </w:rPr>
              <w:t>3277</w:t>
            </w:r>
          </w:p>
        </w:tc>
        <w:tc>
          <w:tcPr>
            <w:tcW w:w="517" w:type="dxa"/>
          </w:tcPr>
          <w:p w14:paraId="6885FE27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740A4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BB96D8" w14:textId="77777777" w:rsidR="005D6E8B" w:rsidRDefault="005D6E8B" w:rsidP="00D84CE0">
            <w:r>
              <w:rPr>
                <w:sz w:val="16"/>
                <w:szCs w:val="16"/>
              </w:rPr>
              <w:t>Addition of NR5GC testcase 8.1.3.1.5 in FR2</w:t>
            </w:r>
          </w:p>
        </w:tc>
        <w:tc>
          <w:tcPr>
            <w:tcW w:w="517" w:type="dxa"/>
          </w:tcPr>
          <w:p w14:paraId="6C96ADEA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9AD4DA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DE4B04C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94C2C40" w14:textId="77777777" w:rsidR="005D6E8B" w:rsidRDefault="005D6E8B" w:rsidP="00D84CE0">
            <w:r>
              <w:rPr>
                <w:sz w:val="16"/>
                <w:szCs w:val="16"/>
              </w:rPr>
              <w:t>R5s240084</w:t>
            </w:r>
          </w:p>
        </w:tc>
        <w:tc>
          <w:tcPr>
            <w:tcW w:w="1597" w:type="dxa"/>
          </w:tcPr>
          <w:p w14:paraId="3A4A6885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539884EA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2FF39B" w14:textId="77777777" w:rsidR="005D6E8B" w:rsidRDefault="005D6E8B" w:rsidP="00D84CE0">
            <w:r>
              <w:rPr>
                <w:sz w:val="16"/>
                <w:szCs w:val="16"/>
              </w:rPr>
              <w:t>8.1.3.1.5.NR5GC</w:t>
            </w:r>
          </w:p>
        </w:tc>
        <w:tc>
          <w:tcPr>
            <w:tcW w:w="998" w:type="dxa"/>
          </w:tcPr>
          <w:p w14:paraId="53A138AE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30DFA65F" w14:textId="77777777" w:rsidTr="00D84CE0">
        <w:tc>
          <w:tcPr>
            <w:tcW w:w="879" w:type="dxa"/>
          </w:tcPr>
          <w:p w14:paraId="38A3E601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2BB9626" w14:textId="77777777" w:rsidR="005D6E8B" w:rsidRDefault="005D6E8B" w:rsidP="00D84CE0">
            <w:r>
              <w:rPr>
                <w:sz w:val="16"/>
                <w:szCs w:val="16"/>
              </w:rPr>
              <w:t>3278</w:t>
            </w:r>
          </w:p>
        </w:tc>
        <w:tc>
          <w:tcPr>
            <w:tcW w:w="517" w:type="dxa"/>
          </w:tcPr>
          <w:p w14:paraId="717BE4DA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07701E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64EF1C" w14:textId="77777777" w:rsidR="005D6E8B" w:rsidRDefault="005D6E8B" w:rsidP="00D84CE0">
            <w:r>
              <w:rPr>
                <w:sz w:val="16"/>
                <w:szCs w:val="16"/>
              </w:rPr>
              <w:t>Correction to ENDC testcase 10.2.2.1</w:t>
            </w:r>
          </w:p>
        </w:tc>
        <w:tc>
          <w:tcPr>
            <w:tcW w:w="517" w:type="dxa"/>
          </w:tcPr>
          <w:p w14:paraId="5435F88F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8D7BAA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FCDE9F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994C3CD" w14:textId="77777777" w:rsidR="005D6E8B" w:rsidRDefault="005D6E8B" w:rsidP="00D84CE0">
            <w:r>
              <w:rPr>
                <w:sz w:val="16"/>
                <w:szCs w:val="16"/>
              </w:rPr>
              <w:t>R5s240085</w:t>
            </w:r>
          </w:p>
        </w:tc>
        <w:tc>
          <w:tcPr>
            <w:tcW w:w="1597" w:type="dxa"/>
          </w:tcPr>
          <w:p w14:paraId="0B2875FA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A42BDE1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D7B3435" w14:textId="77777777" w:rsidR="005D6E8B" w:rsidRDefault="005D6E8B" w:rsidP="00D84CE0">
            <w:r>
              <w:rPr>
                <w:sz w:val="16"/>
                <w:szCs w:val="16"/>
              </w:rPr>
              <w:t>10.2.2.1.ENDC</w:t>
            </w:r>
          </w:p>
        </w:tc>
        <w:tc>
          <w:tcPr>
            <w:tcW w:w="998" w:type="dxa"/>
          </w:tcPr>
          <w:p w14:paraId="5A8EBC6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95621D1" w14:textId="77777777" w:rsidTr="00D84CE0">
        <w:tc>
          <w:tcPr>
            <w:tcW w:w="879" w:type="dxa"/>
          </w:tcPr>
          <w:p w14:paraId="0EFE5F42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F992B29" w14:textId="77777777" w:rsidR="005D6E8B" w:rsidRDefault="005D6E8B" w:rsidP="00D84CE0">
            <w:r>
              <w:rPr>
                <w:sz w:val="16"/>
                <w:szCs w:val="16"/>
              </w:rPr>
              <w:t>3279</w:t>
            </w:r>
          </w:p>
        </w:tc>
        <w:tc>
          <w:tcPr>
            <w:tcW w:w="517" w:type="dxa"/>
          </w:tcPr>
          <w:p w14:paraId="4219A8F9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74339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EB3D16" w14:textId="77777777" w:rsidR="005D6E8B" w:rsidRDefault="005D6E8B" w:rsidP="00D84CE0">
            <w:r>
              <w:rPr>
                <w:sz w:val="16"/>
                <w:szCs w:val="16"/>
              </w:rPr>
              <w:t>Correction to function f_NR_GetFrequencySA_f1tof4 for band n79 for redcap</w:t>
            </w:r>
          </w:p>
        </w:tc>
        <w:tc>
          <w:tcPr>
            <w:tcW w:w="517" w:type="dxa"/>
          </w:tcPr>
          <w:p w14:paraId="64932EC3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75CA6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AE2A9E9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49D170D" w14:textId="77777777" w:rsidR="005D6E8B" w:rsidRDefault="005D6E8B" w:rsidP="00D84CE0">
            <w:r>
              <w:rPr>
                <w:sz w:val="16"/>
                <w:szCs w:val="16"/>
              </w:rPr>
              <w:t>R5s240086</w:t>
            </w:r>
          </w:p>
        </w:tc>
        <w:tc>
          <w:tcPr>
            <w:tcW w:w="1597" w:type="dxa"/>
          </w:tcPr>
          <w:p w14:paraId="298A2B89" w14:textId="77777777" w:rsidR="005D6E8B" w:rsidRDefault="005D6E8B" w:rsidP="00D84CE0">
            <w:r>
              <w:rPr>
                <w:sz w:val="16"/>
                <w:szCs w:val="16"/>
              </w:rPr>
              <w:t>Starpoint, TDIA.</w:t>
            </w:r>
          </w:p>
        </w:tc>
        <w:tc>
          <w:tcPr>
            <w:tcW w:w="1122" w:type="dxa"/>
          </w:tcPr>
          <w:p w14:paraId="34B4EA22" w14:textId="77777777" w:rsidR="005D6E8B" w:rsidRDefault="005D6E8B" w:rsidP="00D84CE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B86D925" w14:textId="77777777" w:rsidR="005D6E8B" w:rsidRDefault="005D6E8B" w:rsidP="00D84CE0">
            <w:r>
              <w:rPr>
                <w:sz w:val="16"/>
                <w:szCs w:val="16"/>
              </w:rPr>
              <w:t>All RedCap testcases</w:t>
            </w:r>
          </w:p>
        </w:tc>
        <w:tc>
          <w:tcPr>
            <w:tcW w:w="998" w:type="dxa"/>
          </w:tcPr>
          <w:p w14:paraId="1F451C29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33FB8558" w14:textId="77777777" w:rsidTr="00D84CE0">
        <w:tc>
          <w:tcPr>
            <w:tcW w:w="879" w:type="dxa"/>
          </w:tcPr>
          <w:p w14:paraId="385C2F5C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391AD7F" w14:textId="77777777" w:rsidR="005D6E8B" w:rsidRDefault="005D6E8B" w:rsidP="00D84CE0">
            <w:r>
              <w:rPr>
                <w:sz w:val="16"/>
                <w:szCs w:val="16"/>
              </w:rPr>
              <w:t>3281</w:t>
            </w:r>
          </w:p>
        </w:tc>
        <w:tc>
          <w:tcPr>
            <w:tcW w:w="517" w:type="dxa"/>
          </w:tcPr>
          <w:p w14:paraId="46B9A925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9AB945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C27B2F" w14:textId="77777777" w:rsidR="005D6E8B" w:rsidRDefault="005D6E8B" w:rsidP="00D84CE0">
            <w:r>
              <w:rPr>
                <w:sz w:val="16"/>
                <w:szCs w:val="16"/>
              </w:rPr>
              <w:t>Correction to MFBI frequency parameters for band n38 and n41</w:t>
            </w:r>
          </w:p>
        </w:tc>
        <w:tc>
          <w:tcPr>
            <w:tcW w:w="517" w:type="dxa"/>
          </w:tcPr>
          <w:p w14:paraId="14FCA23A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E850FB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D7772B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A78C5E6" w14:textId="77777777" w:rsidR="005D6E8B" w:rsidRDefault="005D6E8B" w:rsidP="00D84CE0">
            <w:r>
              <w:rPr>
                <w:sz w:val="16"/>
                <w:szCs w:val="16"/>
              </w:rPr>
              <w:t>R5s240087</w:t>
            </w:r>
          </w:p>
        </w:tc>
        <w:tc>
          <w:tcPr>
            <w:tcW w:w="1597" w:type="dxa"/>
          </w:tcPr>
          <w:p w14:paraId="364CE64A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F2B87A4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FF617E" w14:textId="77777777" w:rsidR="005D6E8B" w:rsidRDefault="005D6E8B" w:rsidP="00D84CE0">
            <w:r>
              <w:rPr>
                <w:sz w:val="16"/>
                <w:szCs w:val="16"/>
              </w:rPr>
              <w:t>6.1.2.23.NR5GC</w:t>
            </w:r>
          </w:p>
        </w:tc>
        <w:tc>
          <w:tcPr>
            <w:tcW w:w="998" w:type="dxa"/>
          </w:tcPr>
          <w:p w14:paraId="774BDA1D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D6E8B" w14:paraId="7656BF48" w14:textId="77777777" w:rsidTr="00D84CE0">
        <w:tc>
          <w:tcPr>
            <w:tcW w:w="879" w:type="dxa"/>
          </w:tcPr>
          <w:p w14:paraId="53374FB8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BFA1C04" w14:textId="77777777" w:rsidR="005D6E8B" w:rsidRDefault="005D6E8B" w:rsidP="00D84CE0">
            <w:r>
              <w:rPr>
                <w:sz w:val="16"/>
                <w:szCs w:val="16"/>
              </w:rPr>
              <w:t>3282</w:t>
            </w:r>
          </w:p>
        </w:tc>
        <w:tc>
          <w:tcPr>
            <w:tcW w:w="517" w:type="dxa"/>
          </w:tcPr>
          <w:p w14:paraId="15117496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B25BA2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723816" w14:textId="77777777" w:rsidR="005D6E8B" w:rsidRDefault="005D6E8B" w:rsidP="00D84CE0">
            <w:r>
              <w:rPr>
                <w:sz w:val="16"/>
                <w:szCs w:val="16"/>
              </w:rPr>
              <w:t>Correction for 5GS / EPS Fallback test case 11.1.7</w:t>
            </w:r>
          </w:p>
        </w:tc>
        <w:tc>
          <w:tcPr>
            <w:tcW w:w="517" w:type="dxa"/>
          </w:tcPr>
          <w:p w14:paraId="7ADE5C7C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8EFF9A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BF088D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5BE8E67" w14:textId="77777777" w:rsidR="005D6E8B" w:rsidRDefault="005D6E8B" w:rsidP="00D84CE0">
            <w:r>
              <w:rPr>
                <w:sz w:val="16"/>
                <w:szCs w:val="16"/>
              </w:rPr>
              <w:t>R5s240088</w:t>
            </w:r>
          </w:p>
        </w:tc>
        <w:tc>
          <w:tcPr>
            <w:tcW w:w="1597" w:type="dxa"/>
          </w:tcPr>
          <w:p w14:paraId="7A69C747" w14:textId="77777777" w:rsidR="005D6E8B" w:rsidRDefault="005D6E8B" w:rsidP="00D84CE0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</w:tcPr>
          <w:p w14:paraId="470EE208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0234D6" w14:textId="77777777" w:rsidR="005D6E8B" w:rsidRDefault="005D6E8B" w:rsidP="00D84CE0">
            <w:r>
              <w:rPr>
                <w:sz w:val="16"/>
                <w:szCs w:val="16"/>
              </w:rPr>
              <w:t>11.1.7.NR5GC</w:t>
            </w:r>
          </w:p>
        </w:tc>
        <w:tc>
          <w:tcPr>
            <w:tcW w:w="998" w:type="dxa"/>
          </w:tcPr>
          <w:p w14:paraId="6CB1A6BE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067A8C66" w14:textId="77777777" w:rsidTr="00D84CE0">
        <w:tc>
          <w:tcPr>
            <w:tcW w:w="879" w:type="dxa"/>
          </w:tcPr>
          <w:p w14:paraId="78F51B86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E2DD2F2" w14:textId="77777777" w:rsidR="005D6E8B" w:rsidRDefault="005D6E8B" w:rsidP="00D84CE0">
            <w:r>
              <w:rPr>
                <w:sz w:val="16"/>
                <w:szCs w:val="16"/>
              </w:rPr>
              <w:t>3283</w:t>
            </w:r>
          </w:p>
        </w:tc>
        <w:tc>
          <w:tcPr>
            <w:tcW w:w="517" w:type="dxa"/>
          </w:tcPr>
          <w:p w14:paraId="6F028413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91B7F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4BBB06" w14:textId="77777777" w:rsidR="005D6E8B" w:rsidRDefault="005D6E8B" w:rsidP="00D84CE0">
            <w:r>
              <w:rPr>
                <w:sz w:val="16"/>
                <w:szCs w:val="16"/>
              </w:rPr>
              <w:t>Correction for NR5GC test case 8.1.5.8.1</w:t>
            </w:r>
          </w:p>
        </w:tc>
        <w:tc>
          <w:tcPr>
            <w:tcW w:w="517" w:type="dxa"/>
          </w:tcPr>
          <w:p w14:paraId="3F52C0C7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BA65D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DE1B0E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64BCEC1" w14:textId="77777777" w:rsidR="005D6E8B" w:rsidRDefault="005D6E8B" w:rsidP="00D84CE0">
            <w:r>
              <w:rPr>
                <w:sz w:val="16"/>
                <w:szCs w:val="16"/>
              </w:rPr>
              <w:t>R5s240089</w:t>
            </w:r>
          </w:p>
        </w:tc>
        <w:tc>
          <w:tcPr>
            <w:tcW w:w="1597" w:type="dxa"/>
          </w:tcPr>
          <w:p w14:paraId="1547973C" w14:textId="77777777" w:rsidR="005D6E8B" w:rsidRDefault="005D6E8B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6819975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4E91457" w14:textId="77777777" w:rsidR="005D6E8B" w:rsidRDefault="005D6E8B" w:rsidP="00D84CE0">
            <w:r>
              <w:rPr>
                <w:sz w:val="16"/>
                <w:szCs w:val="16"/>
              </w:rPr>
              <w:t>8.1.5.8.1.NR5GC</w:t>
            </w:r>
          </w:p>
        </w:tc>
        <w:tc>
          <w:tcPr>
            <w:tcW w:w="998" w:type="dxa"/>
          </w:tcPr>
          <w:p w14:paraId="5CBE2ABD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D6E8B" w14:paraId="6898A9F1" w14:textId="77777777" w:rsidTr="00D84CE0">
        <w:tc>
          <w:tcPr>
            <w:tcW w:w="879" w:type="dxa"/>
          </w:tcPr>
          <w:p w14:paraId="2668E293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0C8D9C0" w14:textId="77777777" w:rsidR="005D6E8B" w:rsidRDefault="005D6E8B" w:rsidP="00D84CE0">
            <w:r>
              <w:rPr>
                <w:sz w:val="16"/>
                <w:szCs w:val="16"/>
              </w:rPr>
              <w:t>3284</w:t>
            </w:r>
          </w:p>
        </w:tc>
        <w:tc>
          <w:tcPr>
            <w:tcW w:w="517" w:type="dxa"/>
          </w:tcPr>
          <w:p w14:paraId="54566501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6DB16E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3C892D" w14:textId="77777777" w:rsidR="005D6E8B" w:rsidRDefault="005D6E8B" w:rsidP="00D84CE0">
            <w:r>
              <w:rPr>
                <w:sz w:val="16"/>
                <w:szCs w:val="16"/>
              </w:rPr>
              <w:t>Correction to testcase 9.1.5.1.14</w:t>
            </w:r>
          </w:p>
        </w:tc>
        <w:tc>
          <w:tcPr>
            <w:tcW w:w="517" w:type="dxa"/>
          </w:tcPr>
          <w:p w14:paraId="05675061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834239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1906C42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C95FADE" w14:textId="77777777" w:rsidR="005D6E8B" w:rsidRDefault="005D6E8B" w:rsidP="00D84CE0">
            <w:r>
              <w:rPr>
                <w:sz w:val="16"/>
                <w:szCs w:val="16"/>
              </w:rPr>
              <w:t>R5s240090</w:t>
            </w:r>
          </w:p>
        </w:tc>
        <w:tc>
          <w:tcPr>
            <w:tcW w:w="1597" w:type="dxa"/>
          </w:tcPr>
          <w:p w14:paraId="70C5D6C9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0CDC970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B5C799" w14:textId="77777777" w:rsidR="005D6E8B" w:rsidRDefault="005D6E8B" w:rsidP="00D84CE0">
            <w:r>
              <w:rPr>
                <w:sz w:val="16"/>
                <w:szCs w:val="16"/>
              </w:rPr>
              <w:t>9.1.5.1.14.NR5GC</w:t>
            </w:r>
          </w:p>
        </w:tc>
        <w:tc>
          <w:tcPr>
            <w:tcW w:w="998" w:type="dxa"/>
          </w:tcPr>
          <w:p w14:paraId="55B70070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D6E8B" w14:paraId="5D832BF7" w14:textId="77777777" w:rsidTr="00D84CE0">
        <w:tc>
          <w:tcPr>
            <w:tcW w:w="879" w:type="dxa"/>
          </w:tcPr>
          <w:p w14:paraId="43BC79E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09DC70C" w14:textId="77777777" w:rsidR="005D6E8B" w:rsidRDefault="005D6E8B" w:rsidP="00D84CE0">
            <w:r>
              <w:rPr>
                <w:sz w:val="16"/>
                <w:szCs w:val="16"/>
              </w:rPr>
              <w:t>3288</w:t>
            </w:r>
          </w:p>
        </w:tc>
        <w:tc>
          <w:tcPr>
            <w:tcW w:w="517" w:type="dxa"/>
          </w:tcPr>
          <w:p w14:paraId="2FE9E450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E89972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536FBA" w14:textId="77777777" w:rsidR="005D6E8B" w:rsidRDefault="005D6E8B" w:rsidP="00D84CE0">
            <w:r>
              <w:rPr>
                <w:sz w:val="16"/>
                <w:szCs w:val="16"/>
              </w:rPr>
              <w:t>Addition of NR5GC RRC testcase 8.1.3.1.8 in FR2</w:t>
            </w:r>
          </w:p>
        </w:tc>
        <w:tc>
          <w:tcPr>
            <w:tcW w:w="517" w:type="dxa"/>
          </w:tcPr>
          <w:p w14:paraId="03F1E6B9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2D0ADD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506C150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F32EBD0" w14:textId="77777777" w:rsidR="005D6E8B" w:rsidRDefault="005D6E8B" w:rsidP="00D84CE0">
            <w:r>
              <w:rPr>
                <w:sz w:val="16"/>
                <w:szCs w:val="16"/>
              </w:rPr>
              <w:t>R5s240091</w:t>
            </w:r>
          </w:p>
        </w:tc>
        <w:tc>
          <w:tcPr>
            <w:tcW w:w="1597" w:type="dxa"/>
          </w:tcPr>
          <w:p w14:paraId="4F8D448E" w14:textId="77777777" w:rsidR="005D6E8B" w:rsidRDefault="005D6E8B" w:rsidP="00D84CE0">
            <w:r>
              <w:rPr>
                <w:sz w:val="16"/>
                <w:szCs w:val="16"/>
              </w:rPr>
              <w:t>ROHDE &amp; SCHWARZ, Anritsu Ltd, Keysight</w:t>
            </w:r>
          </w:p>
        </w:tc>
        <w:tc>
          <w:tcPr>
            <w:tcW w:w="1122" w:type="dxa"/>
          </w:tcPr>
          <w:p w14:paraId="798BEC0D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EBA138" w14:textId="77777777" w:rsidR="005D6E8B" w:rsidRDefault="005D6E8B" w:rsidP="00D84CE0">
            <w:r>
              <w:rPr>
                <w:sz w:val="16"/>
                <w:szCs w:val="16"/>
              </w:rPr>
              <w:t>8.1.3.1.8.NR5GC</w:t>
            </w:r>
          </w:p>
        </w:tc>
        <w:tc>
          <w:tcPr>
            <w:tcW w:w="998" w:type="dxa"/>
          </w:tcPr>
          <w:p w14:paraId="7594836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0D6F524" w14:textId="77777777" w:rsidTr="00D84CE0">
        <w:tc>
          <w:tcPr>
            <w:tcW w:w="879" w:type="dxa"/>
          </w:tcPr>
          <w:p w14:paraId="0C3A7947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A4B4467" w14:textId="77777777" w:rsidR="005D6E8B" w:rsidRDefault="005D6E8B" w:rsidP="00D84CE0">
            <w:r>
              <w:rPr>
                <w:sz w:val="16"/>
                <w:szCs w:val="16"/>
              </w:rPr>
              <w:t>3332</w:t>
            </w:r>
          </w:p>
        </w:tc>
        <w:tc>
          <w:tcPr>
            <w:tcW w:w="517" w:type="dxa"/>
          </w:tcPr>
          <w:p w14:paraId="748BF251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DBF18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CDBBA9" w14:textId="77777777" w:rsidR="005D6E8B" w:rsidRDefault="005D6E8B" w:rsidP="00D84CE0">
            <w:r>
              <w:rPr>
                <w:sz w:val="16"/>
                <w:szCs w:val="16"/>
              </w:rPr>
              <w:t>Correction to NR5GC test case 11.4.3</w:t>
            </w:r>
          </w:p>
        </w:tc>
        <w:tc>
          <w:tcPr>
            <w:tcW w:w="517" w:type="dxa"/>
          </w:tcPr>
          <w:p w14:paraId="6EA50048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08CBB5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B7BBAD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4BBAD03" w14:textId="77777777" w:rsidR="005D6E8B" w:rsidRDefault="005D6E8B" w:rsidP="00D84CE0">
            <w:r>
              <w:rPr>
                <w:sz w:val="16"/>
                <w:szCs w:val="16"/>
              </w:rPr>
              <w:t>R5s240066</w:t>
            </w:r>
          </w:p>
        </w:tc>
        <w:tc>
          <w:tcPr>
            <w:tcW w:w="1597" w:type="dxa"/>
          </w:tcPr>
          <w:p w14:paraId="6EE91CEF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007FCA8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D746803" w14:textId="77777777" w:rsidR="005D6E8B" w:rsidRDefault="005D6E8B" w:rsidP="00D84CE0">
            <w:r>
              <w:rPr>
                <w:sz w:val="16"/>
                <w:szCs w:val="16"/>
              </w:rPr>
              <w:t>11.4.3.NR5GC</w:t>
            </w:r>
          </w:p>
        </w:tc>
        <w:tc>
          <w:tcPr>
            <w:tcW w:w="998" w:type="dxa"/>
          </w:tcPr>
          <w:p w14:paraId="05C710A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4BBC2F8" w14:textId="77777777" w:rsidTr="00D84CE0">
        <w:tc>
          <w:tcPr>
            <w:tcW w:w="879" w:type="dxa"/>
          </w:tcPr>
          <w:p w14:paraId="11874670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DA600CC" w14:textId="77777777" w:rsidR="005D6E8B" w:rsidRDefault="005D6E8B" w:rsidP="00D84CE0">
            <w:r>
              <w:rPr>
                <w:sz w:val="16"/>
                <w:szCs w:val="16"/>
              </w:rPr>
              <w:t>3333</w:t>
            </w:r>
          </w:p>
        </w:tc>
        <w:tc>
          <w:tcPr>
            <w:tcW w:w="517" w:type="dxa"/>
          </w:tcPr>
          <w:p w14:paraId="347937E0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6154D5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003BA9" w14:textId="77777777" w:rsidR="005D6E8B" w:rsidRDefault="005D6E8B" w:rsidP="00D84CE0">
            <w:r>
              <w:rPr>
                <w:sz w:val="16"/>
                <w:szCs w:val="16"/>
              </w:rPr>
              <w:t>Correction to NR5GC testcase 11.3.12</w:t>
            </w:r>
          </w:p>
        </w:tc>
        <w:tc>
          <w:tcPr>
            <w:tcW w:w="517" w:type="dxa"/>
          </w:tcPr>
          <w:p w14:paraId="21FD726D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1B83A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195B4F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74D57A2" w14:textId="77777777" w:rsidR="005D6E8B" w:rsidRDefault="005D6E8B" w:rsidP="00D84CE0">
            <w:r>
              <w:rPr>
                <w:sz w:val="16"/>
                <w:szCs w:val="16"/>
              </w:rPr>
              <w:t>R5s240077</w:t>
            </w:r>
          </w:p>
        </w:tc>
        <w:tc>
          <w:tcPr>
            <w:tcW w:w="1597" w:type="dxa"/>
          </w:tcPr>
          <w:p w14:paraId="3D278FC8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1C3D2C2" w14:textId="77777777" w:rsidR="005D6E8B" w:rsidRDefault="005D6E8B" w:rsidP="00D84CE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407933EB" w14:textId="77777777" w:rsidR="005D6E8B" w:rsidRDefault="005D6E8B" w:rsidP="00D84CE0">
            <w:r>
              <w:rPr>
                <w:sz w:val="16"/>
                <w:szCs w:val="16"/>
              </w:rPr>
              <w:t>11.3.12.NR5GC</w:t>
            </w:r>
          </w:p>
        </w:tc>
        <w:tc>
          <w:tcPr>
            <w:tcW w:w="998" w:type="dxa"/>
          </w:tcPr>
          <w:p w14:paraId="04C9973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2E0B95C8" w14:textId="77777777" w:rsidTr="00D84CE0">
        <w:tc>
          <w:tcPr>
            <w:tcW w:w="879" w:type="dxa"/>
          </w:tcPr>
          <w:p w14:paraId="72338CB1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EA95205" w14:textId="77777777" w:rsidR="005D6E8B" w:rsidRDefault="005D6E8B" w:rsidP="00D84CE0">
            <w:r>
              <w:rPr>
                <w:sz w:val="16"/>
                <w:szCs w:val="16"/>
              </w:rPr>
              <w:t>3334</w:t>
            </w:r>
          </w:p>
        </w:tc>
        <w:tc>
          <w:tcPr>
            <w:tcW w:w="517" w:type="dxa"/>
          </w:tcPr>
          <w:p w14:paraId="00BC5D11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4B0115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756D67" w14:textId="77777777" w:rsidR="005D6E8B" w:rsidRDefault="005D6E8B" w:rsidP="00D84CE0">
            <w:r>
              <w:rPr>
                <w:sz w:val="16"/>
                <w:szCs w:val="16"/>
              </w:rPr>
              <w:t>Correction to NR5GC testcase 6.4.2.1</w:t>
            </w:r>
          </w:p>
        </w:tc>
        <w:tc>
          <w:tcPr>
            <w:tcW w:w="517" w:type="dxa"/>
          </w:tcPr>
          <w:p w14:paraId="68F2E780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A80698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E11E10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EF32516" w14:textId="77777777" w:rsidR="005D6E8B" w:rsidRDefault="005D6E8B" w:rsidP="00D84CE0">
            <w:r>
              <w:rPr>
                <w:sz w:val="16"/>
                <w:szCs w:val="16"/>
              </w:rPr>
              <w:t>R5s240078</w:t>
            </w:r>
          </w:p>
        </w:tc>
        <w:tc>
          <w:tcPr>
            <w:tcW w:w="1597" w:type="dxa"/>
          </w:tcPr>
          <w:p w14:paraId="70E27868" w14:textId="77777777" w:rsidR="005D6E8B" w:rsidRDefault="005D6E8B" w:rsidP="00D84CE0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</w:tcPr>
          <w:p w14:paraId="3B322F8F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F574B82" w14:textId="77777777" w:rsidR="005D6E8B" w:rsidRDefault="005D6E8B" w:rsidP="00D84CE0">
            <w:r>
              <w:rPr>
                <w:sz w:val="16"/>
                <w:szCs w:val="16"/>
              </w:rPr>
              <w:t>6.4.2.1.NR5GC</w:t>
            </w:r>
          </w:p>
        </w:tc>
        <w:tc>
          <w:tcPr>
            <w:tcW w:w="998" w:type="dxa"/>
          </w:tcPr>
          <w:p w14:paraId="22F8637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FDE2A12" w14:textId="77777777" w:rsidTr="00D84CE0">
        <w:tc>
          <w:tcPr>
            <w:tcW w:w="879" w:type="dxa"/>
          </w:tcPr>
          <w:p w14:paraId="0D7DE82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2411457" w14:textId="77777777" w:rsidR="005D6E8B" w:rsidRDefault="005D6E8B" w:rsidP="00D84CE0">
            <w:r>
              <w:rPr>
                <w:sz w:val="16"/>
                <w:szCs w:val="16"/>
              </w:rPr>
              <w:t>3335</w:t>
            </w:r>
          </w:p>
        </w:tc>
        <w:tc>
          <w:tcPr>
            <w:tcW w:w="517" w:type="dxa"/>
          </w:tcPr>
          <w:p w14:paraId="05B6091A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87E677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A129A9" w14:textId="77777777" w:rsidR="005D6E8B" w:rsidRDefault="005D6E8B" w:rsidP="00D84CE0">
            <w:r>
              <w:rPr>
                <w:sz w:val="16"/>
                <w:szCs w:val="16"/>
              </w:rPr>
              <w:t>Correction to NR5GC testcase 8.1.1.4.1</w:t>
            </w:r>
          </w:p>
        </w:tc>
        <w:tc>
          <w:tcPr>
            <w:tcW w:w="517" w:type="dxa"/>
          </w:tcPr>
          <w:p w14:paraId="64C82EB4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B4A86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3AD384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755EDDD" w14:textId="77777777" w:rsidR="005D6E8B" w:rsidRDefault="005D6E8B" w:rsidP="00D84CE0">
            <w:r>
              <w:rPr>
                <w:sz w:val="16"/>
                <w:szCs w:val="16"/>
              </w:rPr>
              <w:t>R5s240079</w:t>
            </w:r>
          </w:p>
        </w:tc>
        <w:tc>
          <w:tcPr>
            <w:tcW w:w="1597" w:type="dxa"/>
          </w:tcPr>
          <w:p w14:paraId="469315D8" w14:textId="77777777" w:rsidR="005D6E8B" w:rsidRDefault="005D6E8B" w:rsidP="00D84CE0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</w:tcPr>
          <w:p w14:paraId="13B9E227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D25AE1C" w14:textId="77777777" w:rsidR="005D6E8B" w:rsidRDefault="005D6E8B" w:rsidP="00D84CE0">
            <w:r>
              <w:rPr>
                <w:sz w:val="16"/>
                <w:szCs w:val="16"/>
              </w:rPr>
              <w:t>8.1.1.4.1.NR5GC</w:t>
            </w:r>
          </w:p>
        </w:tc>
        <w:tc>
          <w:tcPr>
            <w:tcW w:w="998" w:type="dxa"/>
          </w:tcPr>
          <w:p w14:paraId="09954E0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A3712D4" w14:textId="77777777" w:rsidTr="00D84CE0">
        <w:tc>
          <w:tcPr>
            <w:tcW w:w="879" w:type="dxa"/>
          </w:tcPr>
          <w:p w14:paraId="4900C6BC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DD4FE1A" w14:textId="77777777" w:rsidR="005D6E8B" w:rsidRDefault="005D6E8B" w:rsidP="00D84CE0">
            <w:r>
              <w:rPr>
                <w:sz w:val="16"/>
                <w:szCs w:val="16"/>
              </w:rPr>
              <w:t>3337</w:t>
            </w:r>
          </w:p>
        </w:tc>
        <w:tc>
          <w:tcPr>
            <w:tcW w:w="517" w:type="dxa"/>
          </w:tcPr>
          <w:p w14:paraId="2F250330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F816D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900340" w14:textId="77777777" w:rsidR="005D6E8B" w:rsidRDefault="005D6E8B" w:rsidP="00D84CE0">
            <w:r>
              <w:rPr>
                <w:sz w:val="16"/>
                <w:szCs w:val="16"/>
              </w:rPr>
              <w:t>NR5GC FR1 : Addition of Rel-17 eNS test case 10.1.8.3</w:t>
            </w:r>
          </w:p>
        </w:tc>
        <w:tc>
          <w:tcPr>
            <w:tcW w:w="517" w:type="dxa"/>
          </w:tcPr>
          <w:p w14:paraId="18D9985A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EB66FF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7F22434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F63D833" w14:textId="77777777" w:rsidR="005D6E8B" w:rsidRDefault="005D6E8B" w:rsidP="00D84CE0">
            <w:r>
              <w:rPr>
                <w:sz w:val="16"/>
                <w:szCs w:val="16"/>
              </w:rPr>
              <w:t>R5s240094</w:t>
            </w:r>
          </w:p>
        </w:tc>
        <w:tc>
          <w:tcPr>
            <w:tcW w:w="1597" w:type="dxa"/>
          </w:tcPr>
          <w:p w14:paraId="4469F94A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308D60C7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3AC6846A" w14:textId="77777777" w:rsidR="005D6E8B" w:rsidRDefault="005D6E8B" w:rsidP="00D84CE0">
            <w:r>
              <w:rPr>
                <w:sz w:val="16"/>
                <w:szCs w:val="16"/>
              </w:rPr>
              <w:t>10.1.8.3.NR5GC</w:t>
            </w:r>
          </w:p>
        </w:tc>
        <w:tc>
          <w:tcPr>
            <w:tcW w:w="998" w:type="dxa"/>
          </w:tcPr>
          <w:p w14:paraId="6CD2B357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CR…; TS/TR ... CR ... </w:t>
            </w:r>
          </w:p>
        </w:tc>
      </w:tr>
      <w:tr w:rsidR="005D6E8B" w14:paraId="4EDD4DE2" w14:textId="77777777" w:rsidTr="00D84CE0">
        <w:tc>
          <w:tcPr>
            <w:tcW w:w="879" w:type="dxa"/>
          </w:tcPr>
          <w:p w14:paraId="5DDA4387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95D7D31" w14:textId="77777777" w:rsidR="005D6E8B" w:rsidRDefault="005D6E8B" w:rsidP="00D84CE0">
            <w:r>
              <w:rPr>
                <w:sz w:val="16"/>
                <w:szCs w:val="16"/>
              </w:rPr>
              <w:t>3340</w:t>
            </w:r>
          </w:p>
        </w:tc>
        <w:tc>
          <w:tcPr>
            <w:tcW w:w="517" w:type="dxa"/>
          </w:tcPr>
          <w:p w14:paraId="329890E6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FBA81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6B45DA" w14:textId="77777777" w:rsidR="005D6E8B" w:rsidRDefault="005D6E8B" w:rsidP="00D84CE0">
            <w:r>
              <w:rPr>
                <w:sz w:val="16"/>
                <w:szCs w:val="16"/>
              </w:rPr>
              <w:t>Correction to NR5GC testcase 6.1.2.11</w:t>
            </w:r>
          </w:p>
        </w:tc>
        <w:tc>
          <w:tcPr>
            <w:tcW w:w="517" w:type="dxa"/>
          </w:tcPr>
          <w:p w14:paraId="0463A673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F52C9E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1BD94F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109CE2F" w14:textId="77777777" w:rsidR="005D6E8B" w:rsidRDefault="005D6E8B" w:rsidP="00D84CE0">
            <w:r>
              <w:rPr>
                <w:sz w:val="16"/>
                <w:szCs w:val="16"/>
              </w:rPr>
              <w:t>R5s240098</w:t>
            </w:r>
          </w:p>
        </w:tc>
        <w:tc>
          <w:tcPr>
            <w:tcW w:w="1597" w:type="dxa"/>
          </w:tcPr>
          <w:p w14:paraId="1037A8DC" w14:textId="77777777" w:rsidR="005D6E8B" w:rsidRDefault="005D6E8B" w:rsidP="00D84CE0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</w:tcPr>
          <w:p w14:paraId="4255B3D9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E160F3" w14:textId="77777777" w:rsidR="005D6E8B" w:rsidRDefault="005D6E8B" w:rsidP="00D84CE0">
            <w:r>
              <w:rPr>
                <w:sz w:val="16"/>
                <w:szCs w:val="16"/>
              </w:rPr>
              <w:t>6.1.2.11.NR5GC</w:t>
            </w:r>
          </w:p>
        </w:tc>
        <w:tc>
          <w:tcPr>
            <w:tcW w:w="998" w:type="dxa"/>
          </w:tcPr>
          <w:p w14:paraId="1D51314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F8985A6" w14:textId="77777777" w:rsidTr="00D84CE0">
        <w:tc>
          <w:tcPr>
            <w:tcW w:w="879" w:type="dxa"/>
          </w:tcPr>
          <w:p w14:paraId="1B01BB0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C71EDC4" w14:textId="77777777" w:rsidR="005D6E8B" w:rsidRDefault="005D6E8B" w:rsidP="00D84CE0">
            <w:r>
              <w:rPr>
                <w:sz w:val="16"/>
                <w:szCs w:val="16"/>
              </w:rPr>
              <w:t>3341</w:t>
            </w:r>
          </w:p>
        </w:tc>
        <w:tc>
          <w:tcPr>
            <w:tcW w:w="517" w:type="dxa"/>
          </w:tcPr>
          <w:p w14:paraId="29BB3E56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5343AF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584D45" w14:textId="77777777" w:rsidR="005D6E8B" w:rsidRDefault="005D6E8B" w:rsidP="00D84CE0">
            <w:r>
              <w:rPr>
                <w:sz w:val="16"/>
                <w:szCs w:val="16"/>
              </w:rPr>
              <w:t>Correction to NR5GC testcase 8.1.1.2.4</w:t>
            </w:r>
          </w:p>
        </w:tc>
        <w:tc>
          <w:tcPr>
            <w:tcW w:w="517" w:type="dxa"/>
          </w:tcPr>
          <w:p w14:paraId="3E99087D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E774A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D7240C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32C92B2" w14:textId="77777777" w:rsidR="005D6E8B" w:rsidRDefault="005D6E8B" w:rsidP="00D84CE0">
            <w:r>
              <w:rPr>
                <w:sz w:val="16"/>
                <w:szCs w:val="16"/>
              </w:rPr>
              <w:t>R5s240099</w:t>
            </w:r>
          </w:p>
        </w:tc>
        <w:tc>
          <w:tcPr>
            <w:tcW w:w="1597" w:type="dxa"/>
          </w:tcPr>
          <w:p w14:paraId="4004A688" w14:textId="77777777" w:rsidR="005D6E8B" w:rsidRDefault="005D6E8B" w:rsidP="00D84CE0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</w:tcPr>
          <w:p w14:paraId="0D759084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35DB03" w14:textId="77777777" w:rsidR="005D6E8B" w:rsidRDefault="005D6E8B" w:rsidP="00D84CE0">
            <w:r>
              <w:rPr>
                <w:sz w:val="16"/>
                <w:szCs w:val="16"/>
              </w:rPr>
              <w:t>8.1.1.2.4.NR5GC</w:t>
            </w:r>
          </w:p>
        </w:tc>
        <w:tc>
          <w:tcPr>
            <w:tcW w:w="998" w:type="dxa"/>
          </w:tcPr>
          <w:p w14:paraId="171FF1BC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B5C5378" w14:textId="77777777" w:rsidTr="00D84CE0">
        <w:tc>
          <w:tcPr>
            <w:tcW w:w="879" w:type="dxa"/>
          </w:tcPr>
          <w:p w14:paraId="19D90EA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7147609" w14:textId="77777777" w:rsidR="005D6E8B" w:rsidRDefault="005D6E8B" w:rsidP="00D84CE0">
            <w:r>
              <w:rPr>
                <w:sz w:val="16"/>
                <w:szCs w:val="16"/>
              </w:rPr>
              <w:t>3342</w:t>
            </w:r>
          </w:p>
        </w:tc>
        <w:tc>
          <w:tcPr>
            <w:tcW w:w="517" w:type="dxa"/>
          </w:tcPr>
          <w:p w14:paraId="27010ECA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A114DA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A9D540" w14:textId="77777777" w:rsidR="005D6E8B" w:rsidRDefault="005D6E8B" w:rsidP="00D84CE0">
            <w:r>
              <w:rPr>
                <w:sz w:val="16"/>
                <w:szCs w:val="16"/>
              </w:rPr>
              <w:t>Correction to NR5GC testcase 7.1.3.4.3</w:t>
            </w:r>
          </w:p>
        </w:tc>
        <w:tc>
          <w:tcPr>
            <w:tcW w:w="517" w:type="dxa"/>
          </w:tcPr>
          <w:p w14:paraId="7266BB0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2135DC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71C15C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B7B8F57" w14:textId="77777777" w:rsidR="005D6E8B" w:rsidRDefault="005D6E8B" w:rsidP="00D84CE0">
            <w:r>
              <w:rPr>
                <w:sz w:val="16"/>
                <w:szCs w:val="16"/>
              </w:rPr>
              <w:t>R5s240100</w:t>
            </w:r>
          </w:p>
        </w:tc>
        <w:tc>
          <w:tcPr>
            <w:tcW w:w="1597" w:type="dxa"/>
          </w:tcPr>
          <w:p w14:paraId="3E36CA9B" w14:textId="77777777" w:rsidR="005D6E8B" w:rsidRDefault="005D6E8B" w:rsidP="00D84CE0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</w:tcPr>
          <w:p w14:paraId="57077985" w14:textId="77777777" w:rsidR="005D6E8B" w:rsidRDefault="005D6E8B" w:rsidP="00D84CE0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54CDBBA8" w14:textId="77777777" w:rsidR="005D6E8B" w:rsidRDefault="005D6E8B" w:rsidP="00D84CE0">
            <w:r>
              <w:rPr>
                <w:sz w:val="16"/>
                <w:szCs w:val="16"/>
              </w:rPr>
              <w:t>7.1.3.4.3.NR5GC</w:t>
            </w:r>
          </w:p>
        </w:tc>
        <w:tc>
          <w:tcPr>
            <w:tcW w:w="998" w:type="dxa"/>
          </w:tcPr>
          <w:p w14:paraId="73A4FBC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1182F0F" w14:textId="77777777" w:rsidTr="00D84CE0">
        <w:tc>
          <w:tcPr>
            <w:tcW w:w="879" w:type="dxa"/>
          </w:tcPr>
          <w:p w14:paraId="3FFAE967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7D8E0D9" w14:textId="77777777" w:rsidR="005D6E8B" w:rsidRDefault="005D6E8B" w:rsidP="00D84CE0">
            <w:r>
              <w:rPr>
                <w:sz w:val="16"/>
                <w:szCs w:val="16"/>
              </w:rPr>
              <w:t>3343</w:t>
            </w:r>
          </w:p>
        </w:tc>
        <w:tc>
          <w:tcPr>
            <w:tcW w:w="517" w:type="dxa"/>
          </w:tcPr>
          <w:p w14:paraId="7636A2CB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104E44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975EBE" w14:textId="77777777" w:rsidR="005D6E8B" w:rsidRDefault="005D6E8B" w:rsidP="00D84CE0">
            <w:r>
              <w:rPr>
                <w:sz w:val="16"/>
                <w:szCs w:val="16"/>
              </w:rPr>
              <w:t>Correction to NR5GC testcase 10.1.8.2</w:t>
            </w:r>
          </w:p>
        </w:tc>
        <w:tc>
          <w:tcPr>
            <w:tcW w:w="517" w:type="dxa"/>
          </w:tcPr>
          <w:p w14:paraId="571A8945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110BC9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8FDF13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11AB01A" w14:textId="77777777" w:rsidR="005D6E8B" w:rsidRDefault="005D6E8B" w:rsidP="00D84CE0">
            <w:r>
              <w:rPr>
                <w:sz w:val="16"/>
                <w:szCs w:val="16"/>
              </w:rPr>
              <w:t>R5s240104</w:t>
            </w:r>
          </w:p>
        </w:tc>
        <w:tc>
          <w:tcPr>
            <w:tcW w:w="1597" w:type="dxa"/>
          </w:tcPr>
          <w:p w14:paraId="57E2C457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19310DA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71FA4D77" w14:textId="77777777" w:rsidR="005D6E8B" w:rsidRDefault="005D6E8B" w:rsidP="00D84CE0">
            <w:r>
              <w:rPr>
                <w:sz w:val="16"/>
                <w:szCs w:val="16"/>
              </w:rPr>
              <w:t>10.1.8.2.NR5GC</w:t>
            </w:r>
          </w:p>
        </w:tc>
        <w:tc>
          <w:tcPr>
            <w:tcW w:w="998" w:type="dxa"/>
          </w:tcPr>
          <w:p w14:paraId="2A7AB90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F9FDB18" w14:textId="77777777" w:rsidTr="00D84CE0">
        <w:tc>
          <w:tcPr>
            <w:tcW w:w="879" w:type="dxa"/>
          </w:tcPr>
          <w:p w14:paraId="57D2282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45BCBAB" w14:textId="77777777" w:rsidR="005D6E8B" w:rsidRDefault="005D6E8B" w:rsidP="00D84CE0">
            <w:r>
              <w:rPr>
                <w:sz w:val="16"/>
                <w:szCs w:val="16"/>
              </w:rPr>
              <w:t>3345</w:t>
            </w:r>
          </w:p>
        </w:tc>
        <w:tc>
          <w:tcPr>
            <w:tcW w:w="517" w:type="dxa"/>
          </w:tcPr>
          <w:p w14:paraId="40A134FD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7AADE6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6DF7D2" w14:textId="77777777" w:rsidR="005D6E8B" w:rsidRDefault="005D6E8B" w:rsidP="00D84CE0">
            <w:r>
              <w:rPr>
                <w:sz w:val="16"/>
                <w:szCs w:val="16"/>
              </w:rPr>
              <w:t>Addition of NR5GC testcase 8.1.1.1a.3 in FR1</w:t>
            </w:r>
          </w:p>
        </w:tc>
        <w:tc>
          <w:tcPr>
            <w:tcW w:w="517" w:type="dxa"/>
          </w:tcPr>
          <w:p w14:paraId="59C8EDA8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5232FB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87A7EB5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E5BB016" w14:textId="77777777" w:rsidR="005D6E8B" w:rsidRDefault="005D6E8B" w:rsidP="00D84CE0">
            <w:r>
              <w:rPr>
                <w:sz w:val="16"/>
                <w:szCs w:val="16"/>
              </w:rPr>
              <w:t>R5s240109</w:t>
            </w:r>
          </w:p>
        </w:tc>
        <w:tc>
          <w:tcPr>
            <w:tcW w:w="1597" w:type="dxa"/>
          </w:tcPr>
          <w:p w14:paraId="3E7EF6A9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7C993DA" w14:textId="77777777" w:rsidR="005D6E8B" w:rsidRDefault="005D6E8B" w:rsidP="00D84CE0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7B39DF9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43BC6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4948C7D" w14:textId="77777777" w:rsidTr="00D84CE0">
        <w:tc>
          <w:tcPr>
            <w:tcW w:w="879" w:type="dxa"/>
          </w:tcPr>
          <w:p w14:paraId="52A4DE31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9ECD9AA" w14:textId="77777777" w:rsidR="005D6E8B" w:rsidRDefault="005D6E8B" w:rsidP="00D84CE0">
            <w:r>
              <w:rPr>
                <w:sz w:val="16"/>
                <w:szCs w:val="16"/>
              </w:rPr>
              <w:t>3346</w:t>
            </w:r>
          </w:p>
        </w:tc>
        <w:tc>
          <w:tcPr>
            <w:tcW w:w="517" w:type="dxa"/>
          </w:tcPr>
          <w:p w14:paraId="2E671CC2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C71BB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7E0748" w14:textId="77777777" w:rsidR="005D6E8B" w:rsidRDefault="005D6E8B" w:rsidP="00D84CE0">
            <w:r>
              <w:rPr>
                <w:sz w:val="16"/>
                <w:szCs w:val="16"/>
              </w:rPr>
              <w:t>Correction to eNS NSAC test case 9.1.12.1</w:t>
            </w:r>
          </w:p>
        </w:tc>
        <w:tc>
          <w:tcPr>
            <w:tcW w:w="517" w:type="dxa"/>
          </w:tcPr>
          <w:p w14:paraId="6EEA0E8C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3D164F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68D9B8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19396A8" w14:textId="77777777" w:rsidR="005D6E8B" w:rsidRDefault="005D6E8B" w:rsidP="00D84CE0">
            <w:r>
              <w:rPr>
                <w:sz w:val="16"/>
                <w:szCs w:val="16"/>
              </w:rPr>
              <w:t>R5s240112</w:t>
            </w:r>
          </w:p>
        </w:tc>
        <w:tc>
          <w:tcPr>
            <w:tcW w:w="1597" w:type="dxa"/>
          </w:tcPr>
          <w:p w14:paraId="660768FF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553E0CB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3DE3A3A3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098086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EF21307" w14:textId="77777777" w:rsidTr="00D84CE0">
        <w:tc>
          <w:tcPr>
            <w:tcW w:w="879" w:type="dxa"/>
          </w:tcPr>
          <w:p w14:paraId="11DE8243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037F891" w14:textId="77777777" w:rsidR="005D6E8B" w:rsidRDefault="005D6E8B" w:rsidP="00D84CE0">
            <w:r>
              <w:rPr>
                <w:sz w:val="16"/>
                <w:szCs w:val="16"/>
              </w:rPr>
              <w:t>3347</w:t>
            </w:r>
          </w:p>
        </w:tc>
        <w:tc>
          <w:tcPr>
            <w:tcW w:w="517" w:type="dxa"/>
          </w:tcPr>
          <w:p w14:paraId="1E479D4F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6A8FE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1E7CB5" w14:textId="77777777" w:rsidR="005D6E8B" w:rsidRDefault="005D6E8B" w:rsidP="00D84CE0">
            <w:r>
              <w:rPr>
                <w:sz w:val="16"/>
                <w:szCs w:val="16"/>
              </w:rPr>
              <w:t>Correction to eNS NSAC test case 9.1.12.4</w:t>
            </w:r>
          </w:p>
        </w:tc>
        <w:tc>
          <w:tcPr>
            <w:tcW w:w="517" w:type="dxa"/>
          </w:tcPr>
          <w:p w14:paraId="2FA32105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367A8F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5088D3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41DC1C9" w14:textId="77777777" w:rsidR="005D6E8B" w:rsidRDefault="005D6E8B" w:rsidP="00D84CE0">
            <w:r>
              <w:rPr>
                <w:sz w:val="16"/>
                <w:szCs w:val="16"/>
              </w:rPr>
              <w:t>R5s240113</w:t>
            </w:r>
          </w:p>
        </w:tc>
        <w:tc>
          <w:tcPr>
            <w:tcW w:w="1597" w:type="dxa"/>
          </w:tcPr>
          <w:p w14:paraId="549FF0D8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6E76A7C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46ECCC9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72C4BC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C4880F1" w14:textId="77777777" w:rsidTr="00D84CE0">
        <w:tc>
          <w:tcPr>
            <w:tcW w:w="879" w:type="dxa"/>
          </w:tcPr>
          <w:p w14:paraId="47D0A5E5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A791E6E" w14:textId="77777777" w:rsidR="005D6E8B" w:rsidRDefault="005D6E8B" w:rsidP="00D84CE0">
            <w:r>
              <w:rPr>
                <w:sz w:val="16"/>
                <w:szCs w:val="16"/>
              </w:rPr>
              <w:t>3348</w:t>
            </w:r>
          </w:p>
        </w:tc>
        <w:tc>
          <w:tcPr>
            <w:tcW w:w="517" w:type="dxa"/>
          </w:tcPr>
          <w:p w14:paraId="03912C72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62B3A7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930E3F" w14:textId="77777777" w:rsidR="005D6E8B" w:rsidRDefault="005D6E8B" w:rsidP="00D84CE0">
            <w:r>
              <w:rPr>
                <w:sz w:val="16"/>
                <w:szCs w:val="16"/>
              </w:rPr>
              <w:t>Correction to eNS NSAC test case 9.1.12.5</w:t>
            </w:r>
          </w:p>
        </w:tc>
        <w:tc>
          <w:tcPr>
            <w:tcW w:w="517" w:type="dxa"/>
          </w:tcPr>
          <w:p w14:paraId="2096550A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49256B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B2D49F9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37B8F99" w14:textId="77777777" w:rsidR="005D6E8B" w:rsidRDefault="005D6E8B" w:rsidP="00D84CE0">
            <w:r>
              <w:rPr>
                <w:sz w:val="16"/>
                <w:szCs w:val="16"/>
              </w:rPr>
              <w:t>R5s240114</w:t>
            </w:r>
          </w:p>
        </w:tc>
        <w:tc>
          <w:tcPr>
            <w:tcW w:w="1597" w:type="dxa"/>
          </w:tcPr>
          <w:p w14:paraId="1640DEFD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1B753CB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01168252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9222A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88ED7F4" w14:textId="77777777" w:rsidTr="00D84CE0">
        <w:tc>
          <w:tcPr>
            <w:tcW w:w="879" w:type="dxa"/>
          </w:tcPr>
          <w:p w14:paraId="248770CC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AFF1461" w14:textId="77777777" w:rsidR="005D6E8B" w:rsidRDefault="005D6E8B" w:rsidP="00D84CE0">
            <w:r>
              <w:rPr>
                <w:sz w:val="16"/>
                <w:szCs w:val="16"/>
              </w:rPr>
              <w:t>3350</w:t>
            </w:r>
          </w:p>
        </w:tc>
        <w:tc>
          <w:tcPr>
            <w:tcW w:w="517" w:type="dxa"/>
          </w:tcPr>
          <w:p w14:paraId="26BDB803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491EC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2EDABD" w14:textId="77777777" w:rsidR="005D6E8B" w:rsidRDefault="005D6E8B" w:rsidP="00D84CE0">
            <w:r>
              <w:rPr>
                <w:sz w:val="16"/>
                <w:szCs w:val="16"/>
              </w:rPr>
              <w:t>Correction in setting of the bwp_SwitchingDelay PHY parameter based on reported PICS</w:t>
            </w:r>
          </w:p>
        </w:tc>
        <w:tc>
          <w:tcPr>
            <w:tcW w:w="517" w:type="dxa"/>
          </w:tcPr>
          <w:p w14:paraId="3F8A56B5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2D339F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6223AB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A347F03" w14:textId="77777777" w:rsidR="005D6E8B" w:rsidRDefault="005D6E8B" w:rsidP="00D84CE0">
            <w:r>
              <w:rPr>
                <w:sz w:val="16"/>
                <w:szCs w:val="16"/>
              </w:rPr>
              <w:t>R5s240118</w:t>
            </w:r>
          </w:p>
        </w:tc>
        <w:tc>
          <w:tcPr>
            <w:tcW w:w="1597" w:type="dxa"/>
          </w:tcPr>
          <w:p w14:paraId="0AF976D3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F50433D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53032A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152DE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E4246FA" w14:textId="77777777" w:rsidTr="00D84CE0">
        <w:tc>
          <w:tcPr>
            <w:tcW w:w="879" w:type="dxa"/>
          </w:tcPr>
          <w:p w14:paraId="3AFF67BC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33B64B2" w14:textId="77777777" w:rsidR="005D6E8B" w:rsidRDefault="005D6E8B" w:rsidP="00D84CE0">
            <w:r>
              <w:rPr>
                <w:sz w:val="16"/>
                <w:szCs w:val="16"/>
              </w:rPr>
              <w:t>3351</w:t>
            </w:r>
          </w:p>
        </w:tc>
        <w:tc>
          <w:tcPr>
            <w:tcW w:w="517" w:type="dxa"/>
          </w:tcPr>
          <w:p w14:paraId="4892F2DB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7B8E8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16C7A0" w14:textId="77777777" w:rsidR="005D6E8B" w:rsidRDefault="005D6E8B" w:rsidP="00D84CE0">
            <w:r>
              <w:rPr>
                <w:sz w:val="16"/>
                <w:szCs w:val="16"/>
              </w:rPr>
              <w:t>Correction to NR5GC test case 9.1.7.1</w:t>
            </w:r>
          </w:p>
        </w:tc>
        <w:tc>
          <w:tcPr>
            <w:tcW w:w="517" w:type="dxa"/>
          </w:tcPr>
          <w:p w14:paraId="4FF51A05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F403F1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447EB0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610210B" w14:textId="77777777" w:rsidR="005D6E8B" w:rsidRDefault="005D6E8B" w:rsidP="00D84CE0">
            <w:r>
              <w:rPr>
                <w:sz w:val="16"/>
                <w:szCs w:val="16"/>
              </w:rPr>
              <w:t>R5s240119</w:t>
            </w:r>
          </w:p>
        </w:tc>
        <w:tc>
          <w:tcPr>
            <w:tcW w:w="1597" w:type="dxa"/>
          </w:tcPr>
          <w:p w14:paraId="53D070FF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E8BC3D8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2E5342C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0F5BD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0CC5FDF9" w14:textId="77777777" w:rsidTr="00D84CE0">
        <w:tc>
          <w:tcPr>
            <w:tcW w:w="879" w:type="dxa"/>
          </w:tcPr>
          <w:p w14:paraId="7FA9CDC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048D105" w14:textId="77777777" w:rsidR="005D6E8B" w:rsidRDefault="005D6E8B" w:rsidP="00D84CE0">
            <w:r>
              <w:rPr>
                <w:sz w:val="16"/>
                <w:szCs w:val="16"/>
              </w:rPr>
              <w:t>3352</w:t>
            </w:r>
          </w:p>
        </w:tc>
        <w:tc>
          <w:tcPr>
            <w:tcW w:w="517" w:type="dxa"/>
          </w:tcPr>
          <w:p w14:paraId="7487726C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3D8FA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BBA04D" w14:textId="77777777" w:rsidR="005D6E8B" w:rsidRDefault="005D6E8B" w:rsidP="00D84CE0">
            <w:r>
              <w:rPr>
                <w:sz w:val="16"/>
                <w:szCs w:val="16"/>
              </w:rPr>
              <w:t>Correction to NR5GC test case 6.4.1.1</w:t>
            </w:r>
          </w:p>
        </w:tc>
        <w:tc>
          <w:tcPr>
            <w:tcW w:w="517" w:type="dxa"/>
          </w:tcPr>
          <w:p w14:paraId="6001862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83B03A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80C6DCD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FDD04F3" w14:textId="77777777" w:rsidR="005D6E8B" w:rsidRDefault="005D6E8B" w:rsidP="00D84CE0">
            <w:r>
              <w:rPr>
                <w:sz w:val="16"/>
                <w:szCs w:val="16"/>
              </w:rPr>
              <w:t>R5s240120</w:t>
            </w:r>
          </w:p>
        </w:tc>
        <w:tc>
          <w:tcPr>
            <w:tcW w:w="1597" w:type="dxa"/>
          </w:tcPr>
          <w:p w14:paraId="4D13AFF3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751D6AC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9A52C5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A31E17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7F29399" w14:textId="77777777" w:rsidTr="00D84CE0">
        <w:tc>
          <w:tcPr>
            <w:tcW w:w="879" w:type="dxa"/>
          </w:tcPr>
          <w:p w14:paraId="22ACF3F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0189DD7" w14:textId="77777777" w:rsidR="005D6E8B" w:rsidRDefault="005D6E8B" w:rsidP="00D84CE0">
            <w:r>
              <w:rPr>
                <w:sz w:val="16"/>
                <w:szCs w:val="16"/>
              </w:rPr>
              <w:t>3356</w:t>
            </w:r>
          </w:p>
        </w:tc>
        <w:tc>
          <w:tcPr>
            <w:tcW w:w="517" w:type="dxa"/>
          </w:tcPr>
          <w:p w14:paraId="2B6C2566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E38594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888291" w14:textId="77777777" w:rsidR="005D6E8B" w:rsidRDefault="005D6E8B" w:rsidP="00D84CE0">
            <w:r>
              <w:rPr>
                <w:sz w:val="16"/>
                <w:szCs w:val="16"/>
              </w:rPr>
              <w:t>Addition of NR5GC testcase 9.1.13.2 in FR1</w:t>
            </w:r>
          </w:p>
        </w:tc>
        <w:tc>
          <w:tcPr>
            <w:tcW w:w="517" w:type="dxa"/>
          </w:tcPr>
          <w:p w14:paraId="7505BBA1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7FC103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C06EA3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05430E6" w14:textId="77777777" w:rsidR="005D6E8B" w:rsidRDefault="005D6E8B" w:rsidP="00D84CE0">
            <w:r>
              <w:rPr>
                <w:sz w:val="16"/>
                <w:szCs w:val="16"/>
              </w:rPr>
              <w:t>R5s240127</w:t>
            </w:r>
          </w:p>
        </w:tc>
        <w:tc>
          <w:tcPr>
            <w:tcW w:w="1597" w:type="dxa"/>
          </w:tcPr>
          <w:p w14:paraId="48E4B721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9524316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33E44B2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23FECB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17F4BCC" w14:textId="77777777" w:rsidTr="00D84CE0">
        <w:tc>
          <w:tcPr>
            <w:tcW w:w="879" w:type="dxa"/>
          </w:tcPr>
          <w:p w14:paraId="30155D5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EAA2606" w14:textId="77777777" w:rsidR="005D6E8B" w:rsidRDefault="005D6E8B" w:rsidP="00D84CE0">
            <w:r>
              <w:rPr>
                <w:sz w:val="16"/>
                <w:szCs w:val="16"/>
              </w:rPr>
              <w:t>3357</w:t>
            </w:r>
          </w:p>
        </w:tc>
        <w:tc>
          <w:tcPr>
            <w:tcW w:w="517" w:type="dxa"/>
          </w:tcPr>
          <w:p w14:paraId="20818B19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C20C8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679E10" w14:textId="77777777" w:rsidR="005D6E8B" w:rsidRDefault="005D6E8B" w:rsidP="00D84CE0">
            <w:r>
              <w:rPr>
                <w:sz w:val="16"/>
                <w:szCs w:val="16"/>
              </w:rPr>
              <w:t>NR5GC FR1 : Addition of Rel-17 NR Slice test case 6.1.2.25</w:t>
            </w:r>
          </w:p>
        </w:tc>
        <w:tc>
          <w:tcPr>
            <w:tcW w:w="517" w:type="dxa"/>
          </w:tcPr>
          <w:p w14:paraId="7927B1C9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2DC7465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E69EA4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04DB0B7" w14:textId="77777777" w:rsidR="005D6E8B" w:rsidRDefault="005D6E8B" w:rsidP="00D84CE0">
            <w:r>
              <w:rPr>
                <w:sz w:val="16"/>
                <w:szCs w:val="16"/>
              </w:rPr>
              <w:t>R5s240129</w:t>
            </w:r>
          </w:p>
        </w:tc>
        <w:tc>
          <w:tcPr>
            <w:tcW w:w="1597" w:type="dxa"/>
          </w:tcPr>
          <w:p w14:paraId="5F811DD1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761C3BF" w14:textId="77777777" w:rsidR="005D6E8B" w:rsidRDefault="005D6E8B" w:rsidP="00D84CE0">
            <w:r>
              <w:rPr>
                <w:sz w:val="16"/>
                <w:szCs w:val="16"/>
              </w:rPr>
              <w:t>TEI17_Test, NR_slice-UEConTest</w:t>
            </w:r>
          </w:p>
        </w:tc>
        <w:tc>
          <w:tcPr>
            <w:tcW w:w="2323" w:type="dxa"/>
          </w:tcPr>
          <w:p w14:paraId="7C9F7B02" w14:textId="77777777" w:rsidR="005D6E8B" w:rsidRDefault="005D6E8B" w:rsidP="00D84CE0">
            <w:r>
              <w:rPr>
                <w:sz w:val="16"/>
                <w:szCs w:val="16"/>
              </w:rPr>
              <w:t>6.1.2.25.NR5GC</w:t>
            </w:r>
          </w:p>
        </w:tc>
        <w:tc>
          <w:tcPr>
            <w:tcW w:w="998" w:type="dxa"/>
          </w:tcPr>
          <w:p w14:paraId="0D3EE90D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TS38.523-1; TS/TR ... CR ... </w:t>
            </w:r>
          </w:p>
        </w:tc>
      </w:tr>
      <w:tr w:rsidR="005D6E8B" w14:paraId="25CF15AB" w14:textId="77777777" w:rsidTr="00D84CE0">
        <w:tc>
          <w:tcPr>
            <w:tcW w:w="879" w:type="dxa"/>
          </w:tcPr>
          <w:p w14:paraId="4B8BB42A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98B8E0B" w14:textId="77777777" w:rsidR="005D6E8B" w:rsidRDefault="005D6E8B" w:rsidP="00D84CE0">
            <w:r>
              <w:rPr>
                <w:sz w:val="16"/>
                <w:szCs w:val="16"/>
              </w:rPr>
              <w:t>3358</w:t>
            </w:r>
          </w:p>
        </w:tc>
        <w:tc>
          <w:tcPr>
            <w:tcW w:w="517" w:type="dxa"/>
          </w:tcPr>
          <w:p w14:paraId="09D50D39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68F34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4A1E78" w14:textId="77777777" w:rsidR="005D6E8B" w:rsidRDefault="005D6E8B" w:rsidP="00D84CE0">
            <w:r>
              <w:rPr>
                <w:sz w:val="16"/>
                <w:szCs w:val="16"/>
              </w:rPr>
              <w:t>NR5GC FR1 : Addition of Rel-17 NR Slice test case 8.1.1.3.9</w:t>
            </w:r>
          </w:p>
        </w:tc>
        <w:tc>
          <w:tcPr>
            <w:tcW w:w="517" w:type="dxa"/>
          </w:tcPr>
          <w:p w14:paraId="0C7FD177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E937CFA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B2E45E2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93BB861" w14:textId="77777777" w:rsidR="005D6E8B" w:rsidRDefault="005D6E8B" w:rsidP="00D84CE0">
            <w:r>
              <w:rPr>
                <w:sz w:val="16"/>
                <w:szCs w:val="16"/>
              </w:rPr>
              <w:t>R5s240132</w:t>
            </w:r>
          </w:p>
        </w:tc>
        <w:tc>
          <w:tcPr>
            <w:tcW w:w="1597" w:type="dxa"/>
          </w:tcPr>
          <w:p w14:paraId="631D53CD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724D542" w14:textId="77777777" w:rsidR="005D6E8B" w:rsidRDefault="005D6E8B" w:rsidP="00D84CE0">
            <w:r>
              <w:rPr>
                <w:sz w:val="16"/>
                <w:szCs w:val="16"/>
              </w:rPr>
              <w:t>TEI17_Test, NR_slice-UEConTest</w:t>
            </w:r>
          </w:p>
        </w:tc>
        <w:tc>
          <w:tcPr>
            <w:tcW w:w="2323" w:type="dxa"/>
          </w:tcPr>
          <w:p w14:paraId="5B16337F" w14:textId="77777777" w:rsidR="005D6E8B" w:rsidRDefault="005D6E8B" w:rsidP="00D84CE0">
            <w:r>
              <w:rPr>
                <w:sz w:val="16"/>
                <w:szCs w:val="16"/>
              </w:rPr>
              <w:t>8.1.1.3.9.NR5GC</w:t>
            </w:r>
          </w:p>
        </w:tc>
        <w:tc>
          <w:tcPr>
            <w:tcW w:w="998" w:type="dxa"/>
          </w:tcPr>
          <w:p w14:paraId="7DC265FA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TS38.523-1; TS/TR ... CR ... </w:t>
            </w:r>
          </w:p>
        </w:tc>
      </w:tr>
      <w:tr w:rsidR="005D6E8B" w14:paraId="111767A1" w14:textId="77777777" w:rsidTr="00D84CE0">
        <w:tc>
          <w:tcPr>
            <w:tcW w:w="879" w:type="dxa"/>
          </w:tcPr>
          <w:p w14:paraId="147EFFB0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723D01D" w14:textId="77777777" w:rsidR="005D6E8B" w:rsidRDefault="005D6E8B" w:rsidP="00D84CE0">
            <w:r>
              <w:rPr>
                <w:sz w:val="16"/>
                <w:szCs w:val="16"/>
              </w:rPr>
              <w:t>3361</w:t>
            </w:r>
          </w:p>
        </w:tc>
        <w:tc>
          <w:tcPr>
            <w:tcW w:w="517" w:type="dxa"/>
          </w:tcPr>
          <w:p w14:paraId="63F3C5D2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F8E89A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001137" w14:textId="77777777" w:rsidR="005D6E8B" w:rsidRDefault="005D6E8B" w:rsidP="00D84CE0">
            <w:r>
              <w:rPr>
                <w:sz w:val="16"/>
                <w:szCs w:val="16"/>
              </w:rPr>
              <w:t>Correction to NR5GC Emergency call test case 11.4.1</w:t>
            </w:r>
          </w:p>
        </w:tc>
        <w:tc>
          <w:tcPr>
            <w:tcW w:w="517" w:type="dxa"/>
          </w:tcPr>
          <w:p w14:paraId="06A170CE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715231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86B2D5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2B65EA7" w14:textId="77777777" w:rsidR="005D6E8B" w:rsidRDefault="005D6E8B" w:rsidP="00D84CE0">
            <w:r>
              <w:rPr>
                <w:sz w:val="16"/>
                <w:szCs w:val="16"/>
              </w:rPr>
              <w:t>R5s240136</w:t>
            </w:r>
          </w:p>
        </w:tc>
        <w:tc>
          <w:tcPr>
            <w:tcW w:w="1597" w:type="dxa"/>
          </w:tcPr>
          <w:p w14:paraId="595A31E4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438D02A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296E16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51257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23849A48" w14:textId="77777777" w:rsidTr="00D84CE0">
        <w:tc>
          <w:tcPr>
            <w:tcW w:w="879" w:type="dxa"/>
          </w:tcPr>
          <w:p w14:paraId="49EF48B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BC50A96" w14:textId="77777777" w:rsidR="005D6E8B" w:rsidRDefault="005D6E8B" w:rsidP="00D84CE0">
            <w:r>
              <w:rPr>
                <w:sz w:val="16"/>
                <w:szCs w:val="16"/>
              </w:rPr>
              <w:t>3362</w:t>
            </w:r>
          </w:p>
        </w:tc>
        <w:tc>
          <w:tcPr>
            <w:tcW w:w="517" w:type="dxa"/>
          </w:tcPr>
          <w:p w14:paraId="51341D98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6028DC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0C5531" w14:textId="77777777" w:rsidR="005D6E8B" w:rsidRDefault="005D6E8B" w:rsidP="00D84CE0">
            <w:r>
              <w:rPr>
                <w:sz w:val="16"/>
                <w:szCs w:val="16"/>
              </w:rPr>
              <w:t>Correction to fl_Check_Rf_Parameters_NRBand_PICS_Supp</w:t>
            </w:r>
          </w:p>
        </w:tc>
        <w:tc>
          <w:tcPr>
            <w:tcW w:w="517" w:type="dxa"/>
          </w:tcPr>
          <w:p w14:paraId="372D0767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81C2A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E15380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F13BA64" w14:textId="77777777" w:rsidR="005D6E8B" w:rsidRDefault="005D6E8B" w:rsidP="00D84CE0">
            <w:r>
              <w:rPr>
                <w:sz w:val="16"/>
                <w:szCs w:val="16"/>
              </w:rPr>
              <w:t>R5s240137</w:t>
            </w:r>
          </w:p>
        </w:tc>
        <w:tc>
          <w:tcPr>
            <w:tcW w:w="1597" w:type="dxa"/>
          </w:tcPr>
          <w:p w14:paraId="72E25163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6F59329B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F75706" w14:textId="77777777" w:rsidR="005D6E8B" w:rsidRDefault="005D6E8B" w:rsidP="00D84CE0">
            <w:r>
              <w:rPr>
                <w:sz w:val="16"/>
                <w:szCs w:val="16"/>
              </w:rPr>
              <w:t>8.2.1.1.1.ENDC</w:t>
            </w:r>
          </w:p>
        </w:tc>
        <w:tc>
          <w:tcPr>
            <w:tcW w:w="998" w:type="dxa"/>
          </w:tcPr>
          <w:p w14:paraId="6AD25E9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54E43ED4" w14:textId="77777777" w:rsidTr="00D84CE0">
        <w:tc>
          <w:tcPr>
            <w:tcW w:w="879" w:type="dxa"/>
          </w:tcPr>
          <w:p w14:paraId="311F8FB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2D8B42D" w14:textId="77777777" w:rsidR="005D6E8B" w:rsidRDefault="005D6E8B" w:rsidP="00D84CE0">
            <w:r>
              <w:rPr>
                <w:sz w:val="16"/>
                <w:szCs w:val="16"/>
              </w:rPr>
              <w:t>3363</w:t>
            </w:r>
          </w:p>
        </w:tc>
        <w:tc>
          <w:tcPr>
            <w:tcW w:w="517" w:type="dxa"/>
          </w:tcPr>
          <w:p w14:paraId="6E84D645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1D108C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10B1E2" w14:textId="77777777" w:rsidR="005D6E8B" w:rsidRDefault="005D6E8B" w:rsidP="00D84CE0">
            <w:r>
              <w:rPr>
                <w:sz w:val="16"/>
                <w:szCs w:val="16"/>
              </w:rPr>
              <w:t>Correction to NR5GC testcase 8.1.4.2.1.2</w:t>
            </w:r>
          </w:p>
        </w:tc>
        <w:tc>
          <w:tcPr>
            <w:tcW w:w="517" w:type="dxa"/>
          </w:tcPr>
          <w:p w14:paraId="7A85220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76B11E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475B89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33874BD" w14:textId="77777777" w:rsidR="005D6E8B" w:rsidRDefault="005D6E8B" w:rsidP="00D84CE0">
            <w:r>
              <w:rPr>
                <w:sz w:val="16"/>
                <w:szCs w:val="16"/>
              </w:rPr>
              <w:t>R5s240139</w:t>
            </w:r>
          </w:p>
        </w:tc>
        <w:tc>
          <w:tcPr>
            <w:tcW w:w="1597" w:type="dxa"/>
          </w:tcPr>
          <w:p w14:paraId="57E373B7" w14:textId="77777777" w:rsidR="005D6E8B" w:rsidRDefault="005D6E8B" w:rsidP="00D84CE0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</w:tcPr>
          <w:p w14:paraId="4BDB1377" w14:textId="77777777" w:rsidR="005D6E8B" w:rsidRDefault="005D6E8B" w:rsidP="00D84CE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2E8689DC" w14:textId="77777777" w:rsidR="005D6E8B" w:rsidRDefault="005D6E8B" w:rsidP="00D84CE0">
            <w:r>
              <w:rPr>
                <w:sz w:val="16"/>
                <w:szCs w:val="16"/>
              </w:rPr>
              <w:t>8.1.4.2.1.2.NR5GC</w:t>
            </w:r>
          </w:p>
        </w:tc>
        <w:tc>
          <w:tcPr>
            <w:tcW w:w="998" w:type="dxa"/>
          </w:tcPr>
          <w:p w14:paraId="7A63774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5DBAAA9" w14:textId="77777777" w:rsidTr="00D84CE0">
        <w:tc>
          <w:tcPr>
            <w:tcW w:w="879" w:type="dxa"/>
          </w:tcPr>
          <w:p w14:paraId="534B290D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572AFFE" w14:textId="77777777" w:rsidR="005D6E8B" w:rsidRDefault="005D6E8B" w:rsidP="00D84CE0">
            <w:r>
              <w:rPr>
                <w:sz w:val="16"/>
                <w:szCs w:val="16"/>
              </w:rPr>
              <w:t>3364</w:t>
            </w:r>
          </w:p>
        </w:tc>
        <w:tc>
          <w:tcPr>
            <w:tcW w:w="517" w:type="dxa"/>
          </w:tcPr>
          <w:p w14:paraId="1BD655B4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A2973C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909F27" w14:textId="77777777" w:rsidR="005D6E8B" w:rsidRDefault="005D6E8B" w:rsidP="00D84CE0">
            <w:r>
              <w:rPr>
                <w:sz w:val="16"/>
                <w:szCs w:val="16"/>
              </w:rPr>
              <w:t>Addition of NR5GC NAS testcase 9.1.10.3 in FR2</w:t>
            </w:r>
          </w:p>
        </w:tc>
        <w:tc>
          <w:tcPr>
            <w:tcW w:w="517" w:type="dxa"/>
          </w:tcPr>
          <w:p w14:paraId="27368A8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6C9A47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B679C10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0DAFED5" w14:textId="77777777" w:rsidR="005D6E8B" w:rsidRDefault="005D6E8B" w:rsidP="00D84CE0">
            <w:r>
              <w:rPr>
                <w:sz w:val="16"/>
                <w:szCs w:val="16"/>
              </w:rPr>
              <w:t>R5s240140</w:t>
            </w:r>
          </w:p>
        </w:tc>
        <w:tc>
          <w:tcPr>
            <w:tcW w:w="1597" w:type="dxa"/>
          </w:tcPr>
          <w:p w14:paraId="4C6F163B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5CB4C201" w14:textId="77777777" w:rsidR="005D6E8B" w:rsidRDefault="005D6E8B" w:rsidP="00D84CE0">
            <w:r>
              <w:rPr>
                <w:sz w:val="16"/>
                <w:szCs w:val="16"/>
              </w:rPr>
              <w:t>TEI16_Test, eNS-UEConTest</w:t>
            </w:r>
          </w:p>
        </w:tc>
        <w:tc>
          <w:tcPr>
            <w:tcW w:w="2323" w:type="dxa"/>
          </w:tcPr>
          <w:p w14:paraId="1D8381C6" w14:textId="77777777" w:rsidR="005D6E8B" w:rsidRDefault="005D6E8B" w:rsidP="00D84CE0">
            <w:r>
              <w:rPr>
                <w:sz w:val="16"/>
                <w:szCs w:val="16"/>
              </w:rPr>
              <w:t>9.1.10.3.NR5GC</w:t>
            </w:r>
          </w:p>
        </w:tc>
        <w:tc>
          <w:tcPr>
            <w:tcW w:w="998" w:type="dxa"/>
          </w:tcPr>
          <w:p w14:paraId="59164180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7D4F4FDA" w14:textId="77777777" w:rsidTr="00D84CE0">
        <w:tc>
          <w:tcPr>
            <w:tcW w:w="879" w:type="dxa"/>
          </w:tcPr>
          <w:p w14:paraId="172EE31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CCAF76B" w14:textId="77777777" w:rsidR="005D6E8B" w:rsidRDefault="005D6E8B" w:rsidP="00D84CE0">
            <w:r>
              <w:rPr>
                <w:sz w:val="16"/>
                <w:szCs w:val="16"/>
              </w:rPr>
              <w:t>3365</w:t>
            </w:r>
          </w:p>
        </w:tc>
        <w:tc>
          <w:tcPr>
            <w:tcW w:w="517" w:type="dxa"/>
          </w:tcPr>
          <w:p w14:paraId="1182ACB3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2806FF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A158C6" w14:textId="77777777" w:rsidR="005D6E8B" w:rsidRDefault="005D6E8B" w:rsidP="00D84CE0">
            <w:r>
              <w:rPr>
                <w:sz w:val="16"/>
                <w:szCs w:val="16"/>
              </w:rPr>
              <w:t>Addition of NR5GC Redcap testcase 7.1.1.8.3 in FR1</w:t>
            </w:r>
          </w:p>
        </w:tc>
        <w:tc>
          <w:tcPr>
            <w:tcW w:w="517" w:type="dxa"/>
          </w:tcPr>
          <w:p w14:paraId="3FD79299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C1FDC49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D52BB2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9E2B0D1" w14:textId="77777777" w:rsidR="005D6E8B" w:rsidRDefault="005D6E8B" w:rsidP="00D84CE0">
            <w:r>
              <w:rPr>
                <w:sz w:val="16"/>
                <w:szCs w:val="16"/>
              </w:rPr>
              <w:t>R5s240142</w:t>
            </w:r>
          </w:p>
        </w:tc>
        <w:tc>
          <w:tcPr>
            <w:tcW w:w="1597" w:type="dxa"/>
          </w:tcPr>
          <w:p w14:paraId="38A62043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830781D" w14:textId="77777777" w:rsidR="005D6E8B" w:rsidRDefault="005D6E8B" w:rsidP="00D84CE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67CDF34" w14:textId="77777777" w:rsidR="005D6E8B" w:rsidRDefault="005D6E8B" w:rsidP="00D84CE0">
            <w:r>
              <w:rPr>
                <w:sz w:val="16"/>
                <w:szCs w:val="16"/>
              </w:rPr>
              <w:t>7.1.1.8.3.NR5GC</w:t>
            </w:r>
          </w:p>
        </w:tc>
        <w:tc>
          <w:tcPr>
            <w:tcW w:w="998" w:type="dxa"/>
          </w:tcPr>
          <w:p w14:paraId="0F8BB29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2AE53E47" w14:textId="77777777" w:rsidTr="00D84CE0">
        <w:tc>
          <w:tcPr>
            <w:tcW w:w="879" w:type="dxa"/>
          </w:tcPr>
          <w:p w14:paraId="66B747D8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04C07CE" w14:textId="77777777" w:rsidR="005D6E8B" w:rsidRDefault="005D6E8B" w:rsidP="00D84CE0">
            <w:r>
              <w:rPr>
                <w:sz w:val="16"/>
                <w:szCs w:val="16"/>
              </w:rPr>
              <w:t>3366</w:t>
            </w:r>
          </w:p>
        </w:tc>
        <w:tc>
          <w:tcPr>
            <w:tcW w:w="517" w:type="dxa"/>
          </w:tcPr>
          <w:p w14:paraId="1FD4379D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664A5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3ED050" w14:textId="77777777" w:rsidR="005D6E8B" w:rsidRDefault="005D6E8B" w:rsidP="00D84CE0">
            <w:r>
              <w:rPr>
                <w:sz w:val="16"/>
                <w:szCs w:val="16"/>
              </w:rPr>
              <w:t>Correction to NR5GC testcase 11.3.10</w:t>
            </w:r>
          </w:p>
        </w:tc>
        <w:tc>
          <w:tcPr>
            <w:tcW w:w="517" w:type="dxa"/>
          </w:tcPr>
          <w:p w14:paraId="1ACA4556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D2B787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AD7943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B5E5B45" w14:textId="77777777" w:rsidR="005D6E8B" w:rsidRDefault="005D6E8B" w:rsidP="00D84CE0">
            <w:r>
              <w:rPr>
                <w:sz w:val="16"/>
                <w:szCs w:val="16"/>
              </w:rPr>
              <w:t>R5s240145</w:t>
            </w:r>
          </w:p>
        </w:tc>
        <w:tc>
          <w:tcPr>
            <w:tcW w:w="1597" w:type="dxa"/>
          </w:tcPr>
          <w:p w14:paraId="4DE05CFA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35BC6C7" w14:textId="77777777" w:rsidR="005D6E8B" w:rsidRDefault="005D6E8B" w:rsidP="00D84CE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62E57F9B" w14:textId="77777777" w:rsidR="005D6E8B" w:rsidRDefault="005D6E8B" w:rsidP="00D84CE0">
            <w:r>
              <w:rPr>
                <w:sz w:val="16"/>
                <w:szCs w:val="16"/>
              </w:rPr>
              <w:t>11.3.10.NR5GC</w:t>
            </w:r>
          </w:p>
        </w:tc>
        <w:tc>
          <w:tcPr>
            <w:tcW w:w="998" w:type="dxa"/>
          </w:tcPr>
          <w:p w14:paraId="195D49C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E1FB4C8" w14:textId="77777777" w:rsidTr="00D84CE0">
        <w:tc>
          <w:tcPr>
            <w:tcW w:w="879" w:type="dxa"/>
          </w:tcPr>
          <w:p w14:paraId="3792E67C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9A101D5" w14:textId="77777777" w:rsidR="005D6E8B" w:rsidRDefault="005D6E8B" w:rsidP="00D84CE0">
            <w:r>
              <w:rPr>
                <w:sz w:val="16"/>
                <w:szCs w:val="16"/>
              </w:rPr>
              <w:t>3367</w:t>
            </w:r>
          </w:p>
        </w:tc>
        <w:tc>
          <w:tcPr>
            <w:tcW w:w="517" w:type="dxa"/>
          </w:tcPr>
          <w:p w14:paraId="50D0199A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72FEE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A9316C" w14:textId="77777777" w:rsidR="005D6E8B" w:rsidRDefault="005D6E8B" w:rsidP="00D84CE0">
            <w:r>
              <w:rPr>
                <w:sz w:val="16"/>
                <w:szCs w:val="16"/>
              </w:rPr>
              <w:t>Correction to NR RRC test case 8.1.1.2.3</w:t>
            </w:r>
          </w:p>
        </w:tc>
        <w:tc>
          <w:tcPr>
            <w:tcW w:w="517" w:type="dxa"/>
          </w:tcPr>
          <w:p w14:paraId="5DD99F60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C406FC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B4CB49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8B98DF4" w14:textId="77777777" w:rsidR="005D6E8B" w:rsidRDefault="005D6E8B" w:rsidP="00D84CE0">
            <w:r>
              <w:rPr>
                <w:sz w:val="16"/>
                <w:szCs w:val="16"/>
              </w:rPr>
              <w:t>R5s240149</w:t>
            </w:r>
          </w:p>
        </w:tc>
        <w:tc>
          <w:tcPr>
            <w:tcW w:w="1597" w:type="dxa"/>
          </w:tcPr>
          <w:p w14:paraId="1187A163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B46FAFB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172283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93BF53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0AFB5646" w14:textId="77777777" w:rsidTr="00D84CE0">
        <w:tc>
          <w:tcPr>
            <w:tcW w:w="879" w:type="dxa"/>
          </w:tcPr>
          <w:p w14:paraId="2167507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387EB16" w14:textId="77777777" w:rsidR="005D6E8B" w:rsidRDefault="005D6E8B" w:rsidP="00D84CE0">
            <w:r>
              <w:rPr>
                <w:sz w:val="16"/>
                <w:szCs w:val="16"/>
              </w:rPr>
              <w:t>3368</w:t>
            </w:r>
          </w:p>
        </w:tc>
        <w:tc>
          <w:tcPr>
            <w:tcW w:w="517" w:type="dxa"/>
          </w:tcPr>
          <w:p w14:paraId="60526163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6F0E3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8172D4" w14:textId="77777777" w:rsidR="005D6E8B" w:rsidRDefault="005D6E8B" w:rsidP="00D84CE0">
            <w:r>
              <w:rPr>
                <w:sz w:val="16"/>
                <w:szCs w:val="16"/>
              </w:rPr>
              <w:t>Correction to NR RRC test case 8.1.5.2.2</w:t>
            </w:r>
          </w:p>
        </w:tc>
        <w:tc>
          <w:tcPr>
            <w:tcW w:w="517" w:type="dxa"/>
          </w:tcPr>
          <w:p w14:paraId="0F1F0BDB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16860F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C21BB7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52107FC" w14:textId="77777777" w:rsidR="005D6E8B" w:rsidRDefault="005D6E8B" w:rsidP="00D84CE0">
            <w:r>
              <w:rPr>
                <w:sz w:val="16"/>
                <w:szCs w:val="16"/>
              </w:rPr>
              <w:t>R5s240150</w:t>
            </w:r>
          </w:p>
        </w:tc>
        <w:tc>
          <w:tcPr>
            <w:tcW w:w="1597" w:type="dxa"/>
          </w:tcPr>
          <w:p w14:paraId="0F3C4D41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76C7016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614BBA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70EB2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</w:tbl>
    <w:p w14:paraId="672979FE" w14:textId="77777777" w:rsidR="005D6E8B" w:rsidRDefault="005D6E8B" w:rsidP="005D6E8B"/>
    <w:p w14:paraId="3D39F8D0" w14:textId="77777777" w:rsidR="005D6E8B" w:rsidRDefault="005D6E8B" w:rsidP="005D6E8B"/>
    <w:p w14:paraId="4A29C451" w14:textId="77777777" w:rsidR="005D6E8B" w:rsidRPr="00917427" w:rsidRDefault="005D6E8B" w:rsidP="005D6E8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RP-240221</w:t>
      </w:r>
      <w:r>
        <w:rPr>
          <w:b/>
          <w:i/>
          <w:noProof/>
          <w:sz w:val="28"/>
        </w:rPr>
        <w:fldChar w:fldCharType="end"/>
      </w:r>
    </w:p>
    <w:p w14:paraId="3F5D2880" w14:textId="77777777" w:rsidR="005D6E8B" w:rsidRPr="00784730" w:rsidRDefault="005D6E8B" w:rsidP="005D6E8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3E77E81" w14:textId="77777777" w:rsidR="005D6E8B" w:rsidRPr="00050554" w:rsidRDefault="005D6E8B" w:rsidP="005D6E8B">
      <w:pPr>
        <w:rPr>
          <w:rFonts w:ascii="Arial" w:hAnsi="Arial" w:cs="Arial"/>
          <w:b/>
          <w:bCs/>
          <w:lang w:val="en-US"/>
        </w:rPr>
      </w:pPr>
    </w:p>
    <w:p w14:paraId="12ED0A0F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AA7AA35" w14:textId="77777777" w:rsidR="005D6E8B" w:rsidRPr="00E145B1" w:rsidRDefault="005D6E8B" w:rsidP="005D6E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‘#2024-TTCN email’ (batch 3)</w:t>
      </w:r>
      <w:r>
        <w:rPr>
          <w:rFonts w:ascii="Arial" w:hAnsi="Arial" w:cs="Arial"/>
          <w:b/>
          <w:bCs/>
        </w:rPr>
        <w:fldChar w:fldCharType="end"/>
      </w:r>
    </w:p>
    <w:p w14:paraId="7D39750A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13.6</w:t>
      </w:r>
      <w:r>
        <w:rPr>
          <w:rFonts w:ascii="Arial" w:hAnsi="Arial" w:cs="Arial"/>
          <w:b/>
          <w:bCs/>
        </w:rPr>
        <w:fldChar w:fldCharType="end"/>
      </w:r>
    </w:p>
    <w:p w14:paraId="204BECE8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BCC45E4" w14:textId="77777777" w:rsidR="005D6E8B" w:rsidRDefault="005D6E8B" w:rsidP="005D6E8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6A20BDB" w14:textId="77777777" w:rsidR="005D6E8B" w:rsidRPr="004E535C" w:rsidRDefault="005D6E8B" w:rsidP="005D6E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D6E8B" w:rsidRPr="004E535C" w14:paraId="2B596CFB" w14:textId="77777777" w:rsidTr="00D84CE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AD83BD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A39F75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293561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F196F6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2395B92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7AC1CA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691C61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0727F58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38C1F19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191CA8B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113DC69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1FB7E8B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83243A2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D6E8B" w14:paraId="6AAB5F2D" w14:textId="77777777" w:rsidTr="00D84CE0">
        <w:tc>
          <w:tcPr>
            <w:tcW w:w="879" w:type="dxa"/>
          </w:tcPr>
          <w:p w14:paraId="20B69C7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89D85C8" w14:textId="77777777" w:rsidR="005D6E8B" w:rsidRDefault="005D6E8B" w:rsidP="00D84CE0">
            <w:r>
              <w:rPr>
                <w:sz w:val="16"/>
                <w:szCs w:val="16"/>
              </w:rPr>
              <w:t>3280</w:t>
            </w:r>
          </w:p>
        </w:tc>
        <w:tc>
          <w:tcPr>
            <w:tcW w:w="517" w:type="dxa"/>
          </w:tcPr>
          <w:p w14:paraId="6E22097E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D31DB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26A69C" w14:textId="77777777" w:rsidR="005D6E8B" w:rsidRDefault="005D6E8B" w:rsidP="00D84CE0">
            <w:r>
              <w:rPr>
                <w:sz w:val="16"/>
                <w:szCs w:val="16"/>
              </w:rPr>
              <w:t>Correction to template cr_TAU_Request_N1ToS1</w:t>
            </w:r>
          </w:p>
        </w:tc>
        <w:tc>
          <w:tcPr>
            <w:tcW w:w="517" w:type="dxa"/>
          </w:tcPr>
          <w:p w14:paraId="65D24E97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1DDF3B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509C3A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2A2F898" w14:textId="77777777" w:rsidR="005D6E8B" w:rsidRDefault="005D6E8B" w:rsidP="00D84CE0">
            <w:r>
              <w:rPr>
                <w:sz w:val="16"/>
                <w:szCs w:val="16"/>
              </w:rPr>
              <w:t>R5s240235</w:t>
            </w:r>
          </w:p>
        </w:tc>
        <w:tc>
          <w:tcPr>
            <w:tcW w:w="1597" w:type="dxa"/>
          </w:tcPr>
          <w:p w14:paraId="4127916C" w14:textId="77777777" w:rsidR="005D6E8B" w:rsidRDefault="005D6E8B" w:rsidP="00D84CE0">
            <w:r>
              <w:rPr>
                <w:sz w:val="16"/>
                <w:szCs w:val="16"/>
              </w:rPr>
              <w:t>Starpoint,Hisilicon</w:t>
            </w:r>
          </w:p>
        </w:tc>
        <w:tc>
          <w:tcPr>
            <w:tcW w:w="1122" w:type="dxa"/>
          </w:tcPr>
          <w:p w14:paraId="2602AA8A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F55337E" w14:textId="77777777" w:rsidR="005D6E8B" w:rsidRDefault="005D6E8B" w:rsidP="00D84CE0">
            <w:r>
              <w:rPr>
                <w:sz w:val="16"/>
                <w:szCs w:val="16"/>
              </w:rPr>
              <w:t>11.4.12.NR5GC</w:t>
            </w:r>
          </w:p>
        </w:tc>
        <w:tc>
          <w:tcPr>
            <w:tcW w:w="998" w:type="dxa"/>
          </w:tcPr>
          <w:p w14:paraId="12A54DEE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27B0CB87" w14:textId="77777777" w:rsidTr="00D84CE0">
        <w:tc>
          <w:tcPr>
            <w:tcW w:w="879" w:type="dxa"/>
          </w:tcPr>
          <w:p w14:paraId="4B6F38A2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4DC7F4A" w14:textId="77777777" w:rsidR="005D6E8B" w:rsidRDefault="005D6E8B" w:rsidP="00D84CE0">
            <w:r>
              <w:rPr>
                <w:sz w:val="16"/>
                <w:szCs w:val="16"/>
              </w:rPr>
              <w:t>3290</w:t>
            </w:r>
          </w:p>
        </w:tc>
        <w:tc>
          <w:tcPr>
            <w:tcW w:w="517" w:type="dxa"/>
          </w:tcPr>
          <w:p w14:paraId="1A0BE498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4D633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E470E7" w14:textId="77777777" w:rsidR="005D6E8B" w:rsidRDefault="005D6E8B" w:rsidP="00D84CE0">
            <w:r>
              <w:rPr>
                <w:sz w:val="16"/>
                <w:szCs w:val="16"/>
              </w:rPr>
              <w:t>Correction to function f_NR5GC_SorRegistration_Step5_20</w:t>
            </w:r>
          </w:p>
        </w:tc>
        <w:tc>
          <w:tcPr>
            <w:tcW w:w="517" w:type="dxa"/>
          </w:tcPr>
          <w:p w14:paraId="1ACC16AD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8EACA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681AF1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8282429" w14:textId="77777777" w:rsidR="005D6E8B" w:rsidRDefault="005D6E8B" w:rsidP="00D84CE0">
            <w:r>
              <w:rPr>
                <w:sz w:val="16"/>
                <w:szCs w:val="16"/>
              </w:rPr>
              <w:t>R5s240184</w:t>
            </w:r>
          </w:p>
        </w:tc>
        <w:tc>
          <w:tcPr>
            <w:tcW w:w="1597" w:type="dxa"/>
          </w:tcPr>
          <w:p w14:paraId="470001F3" w14:textId="77777777" w:rsidR="005D6E8B" w:rsidRDefault="005D6E8B" w:rsidP="00D84CE0">
            <w:r>
              <w:rPr>
                <w:sz w:val="16"/>
                <w:szCs w:val="16"/>
              </w:rPr>
              <w:t>HUAWEI TECHNOLOGIES Co. Ltd.</w:t>
            </w:r>
          </w:p>
        </w:tc>
        <w:tc>
          <w:tcPr>
            <w:tcW w:w="1122" w:type="dxa"/>
          </w:tcPr>
          <w:p w14:paraId="6657A4F0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5F66F9" w14:textId="77777777" w:rsidR="005D6E8B" w:rsidRDefault="005D6E8B" w:rsidP="00D84CE0">
            <w:r>
              <w:rPr>
                <w:sz w:val="16"/>
                <w:szCs w:val="16"/>
              </w:rPr>
              <w:t>6.3.1.2.NR5GC</w:t>
            </w:r>
          </w:p>
        </w:tc>
        <w:tc>
          <w:tcPr>
            <w:tcW w:w="998" w:type="dxa"/>
          </w:tcPr>
          <w:p w14:paraId="25FE4BDB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D6E8B" w14:paraId="747C1D03" w14:textId="77777777" w:rsidTr="00D84CE0">
        <w:tc>
          <w:tcPr>
            <w:tcW w:w="879" w:type="dxa"/>
          </w:tcPr>
          <w:p w14:paraId="447CD202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3917A03" w14:textId="77777777" w:rsidR="005D6E8B" w:rsidRDefault="005D6E8B" w:rsidP="00D84CE0">
            <w:r>
              <w:rPr>
                <w:sz w:val="16"/>
                <w:szCs w:val="16"/>
              </w:rPr>
              <w:t>3291</w:t>
            </w:r>
          </w:p>
        </w:tc>
        <w:tc>
          <w:tcPr>
            <w:tcW w:w="517" w:type="dxa"/>
          </w:tcPr>
          <w:p w14:paraId="7F026C0D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F819F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08300E" w14:textId="77777777" w:rsidR="005D6E8B" w:rsidRDefault="005D6E8B" w:rsidP="00D84CE0">
            <w:r>
              <w:rPr>
                <w:sz w:val="16"/>
                <w:szCs w:val="16"/>
              </w:rPr>
              <w:t>Correction to template cads_NR_ServingCellConfigPUCCH_Cell_REQ</w:t>
            </w:r>
          </w:p>
        </w:tc>
        <w:tc>
          <w:tcPr>
            <w:tcW w:w="517" w:type="dxa"/>
          </w:tcPr>
          <w:p w14:paraId="44286C71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D4FF58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F54BA12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0731BFC" w14:textId="77777777" w:rsidR="005D6E8B" w:rsidRDefault="005D6E8B" w:rsidP="00D84CE0">
            <w:r>
              <w:rPr>
                <w:sz w:val="16"/>
                <w:szCs w:val="16"/>
              </w:rPr>
              <w:t>R5s240185</w:t>
            </w:r>
          </w:p>
        </w:tc>
        <w:tc>
          <w:tcPr>
            <w:tcW w:w="1597" w:type="dxa"/>
          </w:tcPr>
          <w:p w14:paraId="5B05450C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436C788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91A078" w14:textId="77777777" w:rsidR="005D6E8B" w:rsidRDefault="005D6E8B" w:rsidP="00D84CE0">
            <w:r>
              <w:rPr>
                <w:sz w:val="16"/>
                <w:szCs w:val="16"/>
              </w:rPr>
              <w:t>All the CA cases</w:t>
            </w:r>
          </w:p>
        </w:tc>
        <w:tc>
          <w:tcPr>
            <w:tcW w:w="998" w:type="dxa"/>
          </w:tcPr>
          <w:p w14:paraId="11C6035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5583869B" w14:textId="77777777" w:rsidTr="00D84CE0">
        <w:tc>
          <w:tcPr>
            <w:tcW w:w="879" w:type="dxa"/>
          </w:tcPr>
          <w:p w14:paraId="5872038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8FF6E60" w14:textId="77777777" w:rsidR="005D6E8B" w:rsidRDefault="005D6E8B" w:rsidP="00D84CE0">
            <w:r>
              <w:rPr>
                <w:sz w:val="16"/>
                <w:szCs w:val="16"/>
              </w:rPr>
              <w:t>3292</w:t>
            </w:r>
          </w:p>
        </w:tc>
        <w:tc>
          <w:tcPr>
            <w:tcW w:w="517" w:type="dxa"/>
          </w:tcPr>
          <w:p w14:paraId="6A3A2227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3D24BC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B70FB8" w14:textId="77777777" w:rsidR="005D6E8B" w:rsidRDefault="005D6E8B" w:rsidP="00D84CE0">
            <w:r>
              <w:rPr>
                <w:sz w:val="16"/>
                <w:szCs w:val="16"/>
              </w:rPr>
              <w:t>Correction to NR MAC testcase 7.1.1.9.1</w:t>
            </w:r>
          </w:p>
        </w:tc>
        <w:tc>
          <w:tcPr>
            <w:tcW w:w="517" w:type="dxa"/>
          </w:tcPr>
          <w:p w14:paraId="68E2F45C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C56AA0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19869F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F2633E0" w14:textId="77777777" w:rsidR="005D6E8B" w:rsidRDefault="005D6E8B" w:rsidP="00D84CE0">
            <w:r>
              <w:rPr>
                <w:sz w:val="16"/>
                <w:szCs w:val="16"/>
              </w:rPr>
              <w:t>R5s240186</w:t>
            </w:r>
          </w:p>
        </w:tc>
        <w:tc>
          <w:tcPr>
            <w:tcW w:w="1597" w:type="dxa"/>
          </w:tcPr>
          <w:p w14:paraId="67A0D79D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07C8791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4697DDF" w14:textId="77777777" w:rsidR="005D6E8B" w:rsidRDefault="005D6E8B" w:rsidP="00D84CE0">
            <w:r>
              <w:rPr>
                <w:sz w:val="16"/>
                <w:szCs w:val="16"/>
              </w:rPr>
              <w:t>7.1.1.9.1.NR5GC, 7.1.1.9.1.ENDC</w:t>
            </w:r>
          </w:p>
        </w:tc>
        <w:tc>
          <w:tcPr>
            <w:tcW w:w="998" w:type="dxa"/>
          </w:tcPr>
          <w:p w14:paraId="3E0EB6B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6617381" w14:textId="77777777" w:rsidTr="00D84CE0">
        <w:tc>
          <w:tcPr>
            <w:tcW w:w="879" w:type="dxa"/>
          </w:tcPr>
          <w:p w14:paraId="31CFCE23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C23E8CA" w14:textId="77777777" w:rsidR="005D6E8B" w:rsidRDefault="005D6E8B" w:rsidP="00D84CE0">
            <w:r>
              <w:rPr>
                <w:sz w:val="16"/>
                <w:szCs w:val="16"/>
              </w:rPr>
              <w:t>3293</w:t>
            </w:r>
          </w:p>
        </w:tc>
        <w:tc>
          <w:tcPr>
            <w:tcW w:w="517" w:type="dxa"/>
          </w:tcPr>
          <w:p w14:paraId="58A63937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EDD6C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55B4C2" w14:textId="77777777" w:rsidR="005D6E8B" w:rsidRDefault="005D6E8B" w:rsidP="00D84CE0">
            <w:r>
              <w:rPr>
                <w:sz w:val="16"/>
                <w:szCs w:val="16"/>
              </w:rPr>
              <w:t>Correction to function f_NR_CellInfo_SetSIB1_v1700_IEs</w:t>
            </w:r>
          </w:p>
        </w:tc>
        <w:tc>
          <w:tcPr>
            <w:tcW w:w="517" w:type="dxa"/>
          </w:tcPr>
          <w:p w14:paraId="69046B4A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94D69D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DFA31FC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25C4811" w14:textId="77777777" w:rsidR="005D6E8B" w:rsidRDefault="005D6E8B" w:rsidP="00D84CE0">
            <w:r>
              <w:rPr>
                <w:sz w:val="16"/>
                <w:szCs w:val="16"/>
              </w:rPr>
              <w:t>R5s240188</w:t>
            </w:r>
          </w:p>
        </w:tc>
        <w:tc>
          <w:tcPr>
            <w:tcW w:w="1597" w:type="dxa"/>
          </w:tcPr>
          <w:p w14:paraId="3945A4DE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FD2B9AE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22A2AAB" w14:textId="77777777" w:rsidR="005D6E8B" w:rsidRDefault="005D6E8B" w:rsidP="00D84CE0">
            <w:r>
              <w:rPr>
                <w:sz w:val="16"/>
                <w:szCs w:val="16"/>
              </w:rPr>
              <w:t>8.1.1.2.4.NR5GC</w:t>
            </w:r>
          </w:p>
        </w:tc>
        <w:tc>
          <w:tcPr>
            <w:tcW w:w="998" w:type="dxa"/>
          </w:tcPr>
          <w:p w14:paraId="76B3AF8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4FBAC2A" w14:textId="77777777" w:rsidTr="00D84CE0">
        <w:tc>
          <w:tcPr>
            <w:tcW w:w="879" w:type="dxa"/>
          </w:tcPr>
          <w:p w14:paraId="4399152C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2CE15BE" w14:textId="77777777" w:rsidR="005D6E8B" w:rsidRDefault="005D6E8B" w:rsidP="00D84CE0">
            <w:r>
              <w:rPr>
                <w:sz w:val="16"/>
                <w:szCs w:val="16"/>
              </w:rPr>
              <w:t>3294</w:t>
            </w:r>
          </w:p>
        </w:tc>
        <w:tc>
          <w:tcPr>
            <w:tcW w:w="517" w:type="dxa"/>
          </w:tcPr>
          <w:p w14:paraId="17251549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AE3D4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71A9A1" w14:textId="77777777" w:rsidR="005D6E8B" w:rsidRDefault="005D6E8B" w:rsidP="00D84CE0">
            <w:r>
              <w:rPr>
                <w:sz w:val="16"/>
                <w:szCs w:val="16"/>
              </w:rPr>
              <w:t>Correction to function f_TC_7_1_1_1_17_NR_TestBody</w:t>
            </w:r>
          </w:p>
        </w:tc>
        <w:tc>
          <w:tcPr>
            <w:tcW w:w="517" w:type="dxa"/>
          </w:tcPr>
          <w:p w14:paraId="4285615A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F487B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D0694D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08A2DB7" w14:textId="77777777" w:rsidR="005D6E8B" w:rsidRDefault="005D6E8B" w:rsidP="00D84CE0">
            <w:r>
              <w:rPr>
                <w:sz w:val="16"/>
                <w:szCs w:val="16"/>
              </w:rPr>
              <w:t>R5s240187</w:t>
            </w:r>
          </w:p>
        </w:tc>
        <w:tc>
          <w:tcPr>
            <w:tcW w:w="1597" w:type="dxa"/>
          </w:tcPr>
          <w:p w14:paraId="4008A550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6BAD41E" w14:textId="77777777" w:rsidR="005D6E8B" w:rsidRDefault="005D6E8B" w:rsidP="00D84CE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8684582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3F786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0517127" w14:textId="77777777" w:rsidTr="00D84CE0">
        <w:tc>
          <w:tcPr>
            <w:tcW w:w="879" w:type="dxa"/>
          </w:tcPr>
          <w:p w14:paraId="36089470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2335A9E" w14:textId="77777777" w:rsidR="005D6E8B" w:rsidRDefault="005D6E8B" w:rsidP="00D84CE0">
            <w:r>
              <w:rPr>
                <w:sz w:val="16"/>
                <w:szCs w:val="16"/>
              </w:rPr>
              <w:t>3295</w:t>
            </w:r>
          </w:p>
        </w:tc>
        <w:tc>
          <w:tcPr>
            <w:tcW w:w="517" w:type="dxa"/>
          </w:tcPr>
          <w:p w14:paraId="07280F48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DEF342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26FAFD" w14:textId="77777777" w:rsidR="005D6E8B" w:rsidRDefault="005D6E8B" w:rsidP="00D84CE0">
            <w:r>
              <w:rPr>
                <w:sz w:val="16"/>
                <w:szCs w:val="16"/>
              </w:rPr>
              <w:t>Correction to function f_UT_RequestPDUSession</w:t>
            </w:r>
          </w:p>
        </w:tc>
        <w:tc>
          <w:tcPr>
            <w:tcW w:w="517" w:type="dxa"/>
          </w:tcPr>
          <w:p w14:paraId="3C77AC91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240101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E476465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3E35925" w14:textId="77777777" w:rsidR="005D6E8B" w:rsidRDefault="005D6E8B" w:rsidP="00D84CE0">
            <w:r>
              <w:rPr>
                <w:sz w:val="16"/>
                <w:szCs w:val="16"/>
              </w:rPr>
              <w:t>R5s240189</w:t>
            </w:r>
          </w:p>
        </w:tc>
        <w:tc>
          <w:tcPr>
            <w:tcW w:w="1597" w:type="dxa"/>
          </w:tcPr>
          <w:p w14:paraId="53DFD434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CDCC115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E81593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90852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53F82402" w14:textId="77777777" w:rsidTr="00D84CE0">
        <w:tc>
          <w:tcPr>
            <w:tcW w:w="879" w:type="dxa"/>
          </w:tcPr>
          <w:p w14:paraId="0F6EB74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57A6EB9" w14:textId="77777777" w:rsidR="005D6E8B" w:rsidRDefault="005D6E8B" w:rsidP="00D84CE0">
            <w:r>
              <w:rPr>
                <w:sz w:val="16"/>
                <w:szCs w:val="16"/>
              </w:rPr>
              <w:t>3297</w:t>
            </w:r>
          </w:p>
        </w:tc>
        <w:tc>
          <w:tcPr>
            <w:tcW w:w="517" w:type="dxa"/>
          </w:tcPr>
          <w:p w14:paraId="64F664B4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8241C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216653" w14:textId="77777777" w:rsidR="005D6E8B" w:rsidRDefault="005D6E8B" w:rsidP="00D84CE0">
            <w:r>
              <w:rPr>
                <w:sz w:val="16"/>
                <w:szCs w:val="16"/>
              </w:rPr>
              <w:t>Correction to NR MAC testcase 7.1.1.8.1</w:t>
            </w:r>
          </w:p>
        </w:tc>
        <w:tc>
          <w:tcPr>
            <w:tcW w:w="517" w:type="dxa"/>
          </w:tcPr>
          <w:p w14:paraId="2F5F567F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85FF87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AA8E37D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C2C1F94" w14:textId="77777777" w:rsidR="005D6E8B" w:rsidRDefault="005D6E8B" w:rsidP="00D84CE0">
            <w:r>
              <w:rPr>
                <w:sz w:val="16"/>
                <w:szCs w:val="16"/>
              </w:rPr>
              <w:t>R5s240191</w:t>
            </w:r>
          </w:p>
        </w:tc>
        <w:tc>
          <w:tcPr>
            <w:tcW w:w="1597" w:type="dxa"/>
          </w:tcPr>
          <w:p w14:paraId="73C4638E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02C22EA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8444D3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53FC04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BB7DF85" w14:textId="77777777" w:rsidTr="00D84CE0">
        <w:tc>
          <w:tcPr>
            <w:tcW w:w="879" w:type="dxa"/>
          </w:tcPr>
          <w:p w14:paraId="718A329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DC4EC0E" w14:textId="77777777" w:rsidR="005D6E8B" w:rsidRDefault="005D6E8B" w:rsidP="00D84CE0">
            <w:r>
              <w:rPr>
                <w:sz w:val="16"/>
                <w:szCs w:val="16"/>
              </w:rPr>
              <w:t>3298</w:t>
            </w:r>
          </w:p>
        </w:tc>
        <w:tc>
          <w:tcPr>
            <w:tcW w:w="517" w:type="dxa"/>
          </w:tcPr>
          <w:p w14:paraId="66A0BD4F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8B72F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C548F6" w14:textId="77777777" w:rsidR="005D6E8B" w:rsidRDefault="005D6E8B" w:rsidP="00D84CE0">
            <w:r>
              <w:rPr>
                <w:sz w:val="16"/>
                <w:szCs w:val="16"/>
              </w:rPr>
              <w:t>Addition of NR5GC testcase 6.1.2.11 in FR2</w:t>
            </w:r>
          </w:p>
        </w:tc>
        <w:tc>
          <w:tcPr>
            <w:tcW w:w="517" w:type="dxa"/>
          </w:tcPr>
          <w:p w14:paraId="228CF52A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4A60009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F5C2074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C55CB0C" w14:textId="77777777" w:rsidR="005D6E8B" w:rsidRDefault="005D6E8B" w:rsidP="00D84CE0">
            <w:r>
              <w:rPr>
                <w:sz w:val="16"/>
                <w:szCs w:val="16"/>
              </w:rPr>
              <w:t>R5s240192</w:t>
            </w:r>
          </w:p>
        </w:tc>
        <w:tc>
          <w:tcPr>
            <w:tcW w:w="1597" w:type="dxa"/>
          </w:tcPr>
          <w:p w14:paraId="125B5B16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5C218A8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238D1A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D0C23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64CB624" w14:textId="77777777" w:rsidTr="00D84CE0">
        <w:tc>
          <w:tcPr>
            <w:tcW w:w="879" w:type="dxa"/>
          </w:tcPr>
          <w:p w14:paraId="0806D0D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8870574" w14:textId="77777777" w:rsidR="005D6E8B" w:rsidRDefault="005D6E8B" w:rsidP="00D84CE0">
            <w:r>
              <w:rPr>
                <w:sz w:val="16"/>
                <w:szCs w:val="16"/>
              </w:rPr>
              <w:t>3299</w:t>
            </w:r>
          </w:p>
        </w:tc>
        <w:tc>
          <w:tcPr>
            <w:tcW w:w="517" w:type="dxa"/>
          </w:tcPr>
          <w:p w14:paraId="3EE8E6D7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ECACB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A9829A" w14:textId="77777777" w:rsidR="005D6E8B" w:rsidRDefault="005D6E8B" w:rsidP="00D84CE0">
            <w:r>
              <w:rPr>
                <w:sz w:val="16"/>
                <w:szCs w:val="16"/>
              </w:rPr>
              <w:t>Addition of NR5GC MAC testcase 7.1.1.3.9 in FR2</w:t>
            </w:r>
          </w:p>
        </w:tc>
        <w:tc>
          <w:tcPr>
            <w:tcW w:w="517" w:type="dxa"/>
          </w:tcPr>
          <w:p w14:paraId="0B041D4C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7E4ADCC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AEC45F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5462E24" w14:textId="77777777" w:rsidR="005D6E8B" w:rsidRDefault="005D6E8B" w:rsidP="00D84CE0">
            <w:r>
              <w:rPr>
                <w:sz w:val="16"/>
                <w:szCs w:val="16"/>
              </w:rPr>
              <w:t>R5s240193</w:t>
            </w:r>
          </w:p>
        </w:tc>
        <w:tc>
          <w:tcPr>
            <w:tcW w:w="1597" w:type="dxa"/>
          </w:tcPr>
          <w:p w14:paraId="6064E122" w14:textId="77777777" w:rsidR="005D6E8B" w:rsidRDefault="005D6E8B" w:rsidP="00D84CE0">
            <w:r>
              <w:rPr>
                <w:sz w:val="16"/>
                <w:szCs w:val="16"/>
              </w:rPr>
              <w:t>ANRITSU LTD, Keysight, Rohde &amp; Schwarz</w:t>
            </w:r>
          </w:p>
        </w:tc>
        <w:tc>
          <w:tcPr>
            <w:tcW w:w="1122" w:type="dxa"/>
          </w:tcPr>
          <w:p w14:paraId="191DCF30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7A22541" w14:textId="77777777" w:rsidR="005D6E8B" w:rsidRDefault="005D6E8B" w:rsidP="00D84CE0">
            <w:r>
              <w:rPr>
                <w:sz w:val="16"/>
                <w:szCs w:val="16"/>
              </w:rPr>
              <w:t>7.1.1.3.9.NR5GC</w:t>
            </w:r>
          </w:p>
        </w:tc>
        <w:tc>
          <w:tcPr>
            <w:tcW w:w="998" w:type="dxa"/>
          </w:tcPr>
          <w:p w14:paraId="127BE6AA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03167A0E" w14:textId="77777777" w:rsidTr="00D84CE0">
        <w:tc>
          <w:tcPr>
            <w:tcW w:w="879" w:type="dxa"/>
          </w:tcPr>
          <w:p w14:paraId="37F4474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15EBA6B" w14:textId="77777777" w:rsidR="005D6E8B" w:rsidRDefault="005D6E8B" w:rsidP="00D84CE0">
            <w:r>
              <w:rPr>
                <w:sz w:val="16"/>
                <w:szCs w:val="16"/>
              </w:rPr>
              <w:t>3300</w:t>
            </w:r>
          </w:p>
        </w:tc>
        <w:tc>
          <w:tcPr>
            <w:tcW w:w="517" w:type="dxa"/>
          </w:tcPr>
          <w:p w14:paraId="1A2275FD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151997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8395EA" w14:textId="77777777" w:rsidR="005D6E8B" w:rsidRDefault="005D6E8B" w:rsidP="00D84CE0">
            <w:r>
              <w:rPr>
                <w:sz w:val="16"/>
                <w:szCs w:val="16"/>
              </w:rPr>
              <w:t>Addition of NR5GC testcase 8.1.1.3.3 in FR2</w:t>
            </w:r>
          </w:p>
        </w:tc>
        <w:tc>
          <w:tcPr>
            <w:tcW w:w="517" w:type="dxa"/>
          </w:tcPr>
          <w:p w14:paraId="361B069A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D91E8F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5761AE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EF310A6" w14:textId="77777777" w:rsidR="005D6E8B" w:rsidRDefault="005D6E8B" w:rsidP="00D84CE0">
            <w:r>
              <w:rPr>
                <w:sz w:val="16"/>
                <w:szCs w:val="16"/>
              </w:rPr>
              <w:t>R5s240213</w:t>
            </w:r>
          </w:p>
        </w:tc>
        <w:tc>
          <w:tcPr>
            <w:tcW w:w="1597" w:type="dxa"/>
          </w:tcPr>
          <w:p w14:paraId="1DD26608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BA0FD73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A27F5A0" w14:textId="77777777" w:rsidR="005D6E8B" w:rsidRDefault="005D6E8B" w:rsidP="00D84CE0">
            <w:r>
              <w:rPr>
                <w:sz w:val="16"/>
                <w:szCs w:val="16"/>
              </w:rPr>
              <w:t>8.1.1.3.3.NR5GC</w:t>
            </w:r>
          </w:p>
        </w:tc>
        <w:tc>
          <w:tcPr>
            <w:tcW w:w="998" w:type="dxa"/>
          </w:tcPr>
          <w:p w14:paraId="4A06D497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2689BBAB" w14:textId="77777777" w:rsidTr="00D84CE0">
        <w:tc>
          <w:tcPr>
            <w:tcW w:w="879" w:type="dxa"/>
          </w:tcPr>
          <w:p w14:paraId="10550C5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9C7CB6A" w14:textId="77777777" w:rsidR="005D6E8B" w:rsidRDefault="005D6E8B" w:rsidP="00D84CE0">
            <w:r>
              <w:rPr>
                <w:sz w:val="16"/>
                <w:szCs w:val="16"/>
              </w:rPr>
              <w:t>3301</w:t>
            </w:r>
          </w:p>
        </w:tc>
        <w:tc>
          <w:tcPr>
            <w:tcW w:w="517" w:type="dxa"/>
          </w:tcPr>
          <w:p w14:paraId="70D36F81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69AB6F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E2C007" w14:textId="77777777" w:rsidR="005D6E8B" w:rsidRDefault="005D6E8B" w:rsidP="00D84CE0">
            <w:r>
              <w:rPr>
                <w:sz w:val="16"/>
                <w:szCs w:val="16"/>
              </w:rPr>
              <w:t>Addition of NR5GC testcase 6.1.2.16 in FR2</w:t>
            </w:r>
          </w:p>
        </w:tc>
        <w:tc>
          <w:tcPr>
            <w:tcW w:w="517" w:type="dxa"/>
          </w:tcPr>
          <w:p w14:paraId="0FEDAC61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BFAC4EE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E61A112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26D1BBD" w14:textId="77777777" w:rsidR="005D6E8B" w:rsidRDefault="005D6E8B" w:rsidP="00D84CE0">
            <w:r>
              <w:rPr>
                <w:sz w:val="16"/>
                <w:szCs w:val="16"/>
              </w:rPr>
              <w:t>R5s240194</w:t>
            </w:r>
          </w:p>
        </w:tc>
        <w:tc>
          <w:tcPr>
            <w:tcW w:w="1597" w:type="dxa"/>
          </w:tcPr>
          <w:p w14:paraId="7ECDE039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B1FDE3F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09DF452" w14:textId="77777777" w:rsidR="005D6E8B" w:rsidRDefault="005D6E8B" w:rsidP="00D84CE0">
            <w:r>
              <w:rPr>
                <w:sz w:val="16"/>
                <w:szCs w:val="16"/>
              </w:rPr>
              <w:t>6.1.2.16.NR5GC</w:t>
            </w:r>
          </w:p>
        </w:tc>
        <w:tc>
          <w:tcPr>
            <w:tcW w:w="998" w:type="dxa"/>
          </w:tcPr>
          <w:p w14:paraId="56B2DB0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CAEC2C2" w14:textId="77777777" w:rsidTr="00D84CE0">
        <w:tc>
          <w:tcPr>
            <w:tcW w:w="879" w:type="dxa"/>
          </w:tcPr>
          <w:p w14:paraId="0CF148F8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F890E43" w14:textId="77777777" w:rsidR="005D6E8B" w:rsidRDefault="005D6E8B" w:rsidP="00D84CE0">
            <w:r>
              <w:rPr>
                <w:sz w:val="16"/>
                <w:szCs w:val="16"/>
              </w:rPr>
              <w:t>3302</w:t>
            </w:r>
          </w:p>
        </w:tc>
        <w:tc>
          <w:tcPr>
            <w:tcW w:w="517" w:type="dxa"/>
          </w:tcPr>
          <w:p w14:paraId="67F4F4B5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5CB1D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1EBEF8" w14:textId="77777777" w:rsidR="005D6E8B" w:rsidRDefault="005D6E8B" w:rsidP="00D84CE0">
            <w:r>
              <w:rPr>
                <w:sz w:val="16"/>
                <w:szCs w:val="16"/>
              </w:rPr>
              <w:t>Addition of NR5GC RRC testcase 8.1.3.1.3 in FR2</w:t>
            </w:r>
          </w:p>
        </w:tc>
        <w:tc>
          <w:tcPr>
            <w:tcW w:w="517" w:type="dxa"/>
          </w:tcPr>
          <w:p w14:paraId="2C912FB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8DFA664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6FF254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546755A" w14:textId="77777777" w:rsidR="005D6E8B" w:rsidRDefault="005D6E8B" w:rsidP="00D84CE0">
            <w:r>
              <w:rPr>
                <w:sz w:val="16"/>
                <w:szCs w:val="16"/>
              </w:rPr>
              <w:t>R5s240214</w:t>
            </w:r>
          </w:p>
        </w:tc>
        <w:tc>
          <w:tcPr>
            <w:tcW w:w="1597" w:type="dxa"/>
          </w:tcPr>
          <w:p w14:paraId="0B10E600" w14:textId="77777777" w:rsidR="005D6E8B" w:rsidRDefault="005D6E8B" w:rsidP="00D84CE0">
            <w:r>
              <w:rPr>
                <w:sz w:val="16"/>
                <w:szCs w:val="16"/>
              </w:rPr>
              <w:t>ANRITSU LTD, Keysight, Rohde &amp; Schwarz</w:t>
            </w:r>
          </w:p>
        </w:tc>
        <w:tc>
          <w:tcPr>
            <w:tcW w:w="1122" w:type="dxa"/>
          </w:tcPr>
          <w:p w14:paraId="22543B7C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47AC157" w14:textId="77777777" w:rsidR="005D6E8B" w:rsidRDefault="005D6E8B" w:rsidP="00D84CE0">
            <w:r>
              <w:rPr>
                <w:sz w:val="16"/>
                <w:szCs w:val="16"/>
              </w:rPr>
              <w:t>8.1.3.1.3.NR5GC</w:t>
            </w:r>
          </w:p>
        </w:tc>
        <w:tc>
          <w:tcPr>
            <w:tcW w:w="998" w:type="dxa"/>
          </w:tcPr>
          <w:p w14:paraId="4457F069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6596D95D" w14:textId="77777777" w:rsidTr="00D84CE0">
        <w:tc>
          <w:tcPr>
            <w:tcW w:w="879" w:type="dxa"/>
          </w:tcPr>
          <w:p w14:paraId="57728BC7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0694282" w14:textId="77777777" w:rsidR="005D6E8B" w:rsidRDefault="005D6E8B" w:rsidP="00D84CE0">
            <w:r>
              <w:rPr>
                <w:sz w:val="16"/>
                <w:szCs w:val="16"/>
              </w:rPr>
              <w:t>3303</w:t>
            </w:r>
          </w:p>
        </w:tc>
        <w:tc>
          <w:tcPr>
            <w:tcW w:w="517" w:type="dxa"/>
          </w:tcPr>
          <w:p w14:paraId="412960AD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6E9274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F56288" w14:textId="77777777" w:rsidR="005D6E8B" w:rsidRDefault="005D6E8B" w:rsidP="00D84CE0">
            <w:r>
              <w:rPr>
                <w:sz w:val="16"/>
                <w:szCs w:val="16"/>
              </w:rPr>
              <w:t>Addition of NR5GC RRC testcase 8.1.3.1.6 in FR2</w:t>
            </w:r>
          </w:p>
        </w:tc>
        <w:tc>
          <w:tcPr>
            <w:tcW w:w="517" w:type="dxa"/>
          </w:tcPr>
          <w:p w14:paraId="5FD1AE95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A23664B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B180EC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4FAF534" w14:textId="77777777" w:rsidR="005D6E8B" w:rsidRDefault="005D6E8B" w:rsidP="00D84CE0">
            <w:r>
              <w:rPr>
                <w:sz w:val="16"/>
                <w:szCs w:val="16"/>
              </w:rPr>
              <w:t>R5s240217</w:t>
            </w:r>
          </w:p>
        </w:tc>
        <w:tc>
          <w:tcPr>
            <w:tcW w:w="1597" w:type="dxa"/>
          </w:tcPr>
          <w:p w14:paraId="1A9DA5BB" w14:textId="77777777" w:rsidR="005D6E8B" w:rsidRDefault="005D6E8B" w:rsidP="00D84CE0">
            <w:r>
              <w:rPr>
                <w:sz w:val="16"/>
                <w:szCs w:val="16"/>
              </w:rPr>
              <w:t>ANRITSU LTD, Rohde &amp; Schwarz</w:t>
            </w:r>
          </w:p>
        </w:tc>
        <w:tc>
          <w:tcPr>
            <w:tcW w:w="1122" w:type="dxa"/>
          </w:tcPr>
          <w:p w14:paraId="2CEBC89B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7BBBB2" w14:textId="77777777" w:rsidR="005D6E8B" w:rsidRDefault="005D6E8B" w:rsidP="00D84CE0">
            <w:r>
              <w:rPr>
                <w:sz w:val="16"/>
                <w:szCs w:val="16"/>
              </w:rPr>
              <w:t>8.1.3.1.6.NR5GC</w:t>
            </w:r>
          </w:p>
        </w:tc>
        <w:tc>
          <w:tcPr>
            <w:tcW w:w="998" w:type="dxa"/>
          </w:tcPr>
          <w:p w14:paraId="61DC9040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2C5027F5" w14:textId="77777777" w:rsidTr="00D84CE0">
        <w:tc>
          <w:tcPr>
            <w:tcW w:w="879" w:type="dxa"/>
          </w:tcPr>
          <w:p w14:paraId="671DB720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A072781" w14:textId="77777777" w:rsidR="005D6E8B" w:rsidRDefault="005D6E8B" w:rsidP="00D84CE0">
            <w:r>
              <w:rPr>
                <w:sz w:val="16"/>
                <w:szCs w:val="16"/>
              </w:rPr>
              <w:t>3304</w:t>
            </w:r>
          </w:p>
        </w:tc>
        <w:tc>
          <w:tcPr>
            <w:tcW w:w="517" w:type="dxa"/>
          </w:tcPr>
          <w:p w14:paraId="7F837ABE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08C707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C8490F" w14:textId="77777777" w:rsidR="005D6E8B" w:rsidRDefault="005D6E8B" w:rsidP="00D84CE0">
            <w:r>
              <w:rPr>
                <w:sz w:val="16"/>
                <w:szCs w:val="16"/>
              </w:rPr>
              <w:t>Addition of NR5GC RRC testcase 8.1.3.1.23 in FR2</w:t>
            </w:r>
          </w:p>
        </w:tc>
        <w:tc>
          <w:tcPr>
            <w:tcW w:w="517" w:type="dxa"/>
          </w:tcPr>
          <w:p w14:paraId="7FA7A57A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D84422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5EA2CA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3BEF640" w14:textId="77777777" w:rsidR="005D6E8B" w:rsidRDefault="005D6E8B" w:rsidP="00D84CE0">
            <w:r>
              <w:rPr>
                <w:sz w:val="16"/>
                <w:szCs w:val="16"/>
              </w:rPr>
              <w:t>R5s240195</w:t>
            </w:r>
          </w:p>
        </w:tc>
        <w:tc>
          <w:tcPr>
            <w:tcW w:w="1597" w:type="dxa"/>
          </w:tcPr>
          <w:p w14:paraId="7FF9E650" w14:textId="77777777" w:rsidR="005D6E8B" w:rsidRDefault="005D6E8B" w:rsidP="00D84CE0">
            <w:r>
              <w:rPr>
                <w:sz w:val="16"/>
                <w:szCs w:val="16"/>
              </w:rPr>
              <w:t>ANRITSU LTD, Keysight, Rohde &amp; Schwarz</w:t>
            </w:r>
          </w:p>
        </w:tc>
        <w:tc>
          <w:tcPr>
            <w:tcW w:w="1122" w:type="dxa"/>
          </w:tcPr>
          <w:p w14:paraId="31058F03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D4C3AFC" w14:textId="77777777" w:rsidR="005D6E8B" w:rsidRDefault="005D6E8B" w:rsidP="00D84CE0">
            <w:r>
              <w:rPr>
                <w:sz w:val="16"/>
                <w:szCs w:val="16"/>
              </w:rPr>
              <w:t>8.1.3.1.23.NR5GC</w:t>
            </w:r>
          </w:p>
        </w:tc>
        <w:tc>
          <w:tcPr>
            <w:tcW w:w="998" w:type="dxa"/>
          </w:tcPr>
          <w:p w14:paraId="307FA7AB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1C373FFA" w14:textId="77777777" w:rsidTr="00D84CE0">
        <w:tc>
          <w:tcPr>
            <w:tcW w:w="879" w:type="dxa"/>
          </w:tcPr>
          <w:p w14:paraId="1A19BDDE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895BBA6" w14:textId="77777777" w:rsidR="005D6E8B" w:rsidRDefault="005D6E8B" w:rsidP="00D84CE0">
            <w:r>
              <w:rPr>
                <w:sz w:val="16"/>
                <w:szCs w:val="16"/>
              </w:rPr>
              <w:t>3305</w:t>
            </w:r>
          </w:p>
        </w:tc>
        <w:tc>
          <w:tcPr>
            <w:tcW w:w="517" w:type="dxa"/>
          </w:tcPr>
          <w:p w14:paraId="534CAC84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831C4B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E14902" w14:textId="77777777" w:rsidR="005D6E8B" w:rsidRDefault="005D6E8B" w:rsidP="00D84CE0">
            <w:r>
              <w:rPr>
                <w:sz w:val="16"/>
                <w:szCs w:val="16"/>
              </w:rPr>
              <w:t>Addition of NR5GC RRC testcase 8.1.5.10.1 in FR2</w:t>
            </w:r>
          </w:p>
        </w:tc>
        <w:tc>
          <w:tcPr>
            <w:tcW w:w="517" w:type="dxa"/>
          </w:tcPr>
          <w:p w14:paraId="14BA8A7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5E2482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DAB7B0C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69C63D0" w14:textId="77777777" w:rsidR="005D6E8B" w:rsidRDefault="005D6E8B" w:rsidP="00D84CE0">
            <w:r>
              <w:rPr>
                <w:sz w:val="16"/>
                <w:szCs w:val="16"/>
              </w:rPr>
              <w:t>R5s240196</w:t>
            </w:r>
          </w:p>
        </w:tc>
        <w:tc>
          <w:tcPr>
            <w:tcW w:w="1597" w:type="dxa"/>
          </w:tcPr>
          <w:p w14:paraId="08ADDDFC" w14:textId="77777777" w:rsidR="005D6E8B" w:rsidRDefault="005D6E8B" w:rsidP="00D84CE0">
            <w:r>
              <w:rPr>
                <w:sz w:val="16"/>
                <w:szCs w:val="16"/>
              </w:rPr>
              <w:t>ANRITSU LTD, Keysight, Rohde &amp; Schwarz</w:t>
            </w:r>
          </w:p>
        </w:tc>
        <w:tc>
          <w:tcPr>
            <w:tcW w:w="1122" w:type="dxa"/>
          </w:tcPr>
          <w:p w14:paraId="1129C199" w14:textId="77777777" w:rsidR="005D6E8B" w:rsidRDefault="005D6E8B" w:rsidP="00D84CE0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09F4D524" w14:textId="77777777" w:rsidR="005D6E8B" w:rsidRDefault="005D6E8B" w:rsidP="00D84CE0">
            <w:r>
              <w:rPr>
                <w:sz w:val="16"/>
                <w:szCs w:val="16"/>
              </w:rPr>
              <w:t>8.1.5.10.1.NR5GC</w:t>
            </w:r>
          </w:p>
        </w:tc>
        <w:tc>
          <w:tcPr>
            <w:tcW w:w="998" w:type="dxa"/>
          </w:tcPr>
          <w:p w14:paraId="10A16F4B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09C0B7C3" w14:textId="77777777" w:rsidTr="00D84CE0">
        <w:tc>
          <w:tcPr>
            <w:tcW w:w="879" w:type="dxa"/>
          </w:tcPr>
          <w:p w14:paraId="0E9E285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47E9F98" w14:textId="77777777" w:rsidR="005D6E8B" w:rsidRDefault="005D6E8B" w:rsidP="00D84CE0">
            <w:r>
              <w:rPr>
                <w:sz w:val="16"/>
                <w:szCs w:val="16"/>
              </w:rPr>
              <w:t>3306</w:t>
            </w:r>
          </w:p>
        </w:tc>
        <w:tc>
          <w:tcPr>
            <w:tcW w:w="517" w:type="dxa"/>
          </w:tcPr>
          <w:p w14:paraId="68BD6C13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E7F74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0671F3" w14:textId="77777777" w:rsidR="005D6E8B" w:rsidRDefault="005D6E8B" w:rsidP="00D84CE0">
            <w:r>
              <w:rPr>
                <w:sz w:val="16"/>
                <w:szCs w:val="16"/>
              </w:rPr>
              <w:t>Addition of NR5GC R16 RRC test case 8.1.6.1.1.1 in FR2</w:t>
            </w:r>
          </w:p>
        </w:tc>
        <w:tc>
          <w:tcPr>
            <w:tcW w:w="517" w:type="dxa"/>
          </w:tcPr>
          <w:p w14:paraId="654E6D96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CF0C81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E1F71B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75BB821" w14:textId="77777777" w:rsidR="005D6E8B" w:rsidRDefault="005D6E8B" w:rsidP="00D84CE0">
            <w:r>
              <w:rPr>
                <w:sz w:val="16"/>
                <w:szCs w:val="16"/>
              </w:rPr>
              <w:t>R5s240197</w:t>
            </w:r>
          </w:p>
        </w:tc>
        <w:tc>
          <w:tcPr>
            <w:tcW w:w="1597" w:type="dxa"/>
          </w:tcPr>
          <w:p w14:paraId="34B39AB0" w14:textId="77777777" w:rsidR="005D6E8B" w:rsidRDefault="005D6E8B" w:rsidP="00D84CE0">
            <w:r>
              <w:rPr>
                <w:sz w:val="16"/>
                <w:szCs w:val="16"/>
              </w:rPr>
              <w:t>ANRITSU LTD, Keysight, Rohde &amp; Schwarz</w:t>
            </w:r>
          </w:p>
        </w:tc>
        <w:tc>
          <w:tcPr>
            <w:tcW w:w="1122" w:type="dxa"/>
          </w:tcPr>
          <w:p w14:paraId="69421D77" w14:textId="77777777" w:rsidR="005D6E8B" w:rsidRDefault="005D6E8B" w:rsidP="00D84CE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28713BAB" w14:textId="77777777" w:rsidR="005D6E8B" w:rsidRDefault="005D6E8B" w:rsidP="00D84CE0">
            <w:r>
              <w:rPr>
                <w:sz w:val="16"/>
                <w:szCs w:val="16"/>
              </w:rPr>
              <w:t>8.1.6.1.1.1.NR5GC</w:t>
            </w:r>
          </w:p>
        </w:tc>
        <w:tc>
          <w:tcPr>
            <w:tcW w:w="998" w:type="dxa"/>
          </w:tcPr>
          <w:p w14:paraId="1B0AD601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6FD14B0D" w14:textId="77777777" w:rsidTr="00D84CE0">
        <w:tc>
          <w:tcPr>
            <w:tcW w:w="879" w:type="dxa"/>
          </w:tcPr>
          <w:p w14:paraId="41566DA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BBAB51B" w14:textId="77777777" w:rsidR="005D6E8B" w:rsidRDefault="005D6E8B" w:rsidP="00D84CE0">
            <w:r>
              <w:rPr>
                <w:sz w:val="16"/>
                <w:szCs w:val="16"/>
              </w:rPr>
              <w:t>3307</w:t>
            </w:r>
          </w:p>
        </w:tc>
        <w:tc>
          <w:tcPr>
            <w:tcW w:w="517" w:type="dxa"/>
          </w:tcPr>
          <w:p w14:paraId="34C2A12E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AE296B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77C132" w14:textId="77777777" w:rsidR="005D6E8B" w:rsidRDefault="005D6E8B" w:rsidP="00D84CE0">
            <w:r>
              <w:rPr>
                <w:sz w:val="16"/>
                <w:szCs w:val="16"/>
              </w:rPr>
              <w:t>Correction to NR5GC testcase 11.4.1</w:t>
            </w:r>
          </w:p>
        </w:tc>
        <w:tc>
          <w:tcPr>
            <w:tcW w:w="517" w:type="dxa"/>
          </w:tcPr>
          <w:p w14:paraId="223B4E0B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2DBC49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D9D108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D8F632E" w14:textId="77777777" w:rsidR="005D6E8B" w:rsidRDefault="005D6E8B" w:rsidP="00D84CE0">
            <w:r>
              <w:rPr>
                <w:sz w:val="16"/>
                <w:szCs w:val="16"/>
              </w:rPr>
              <w:t>R5s240198</w:t>
            </w:r>
          </w:p>
        </w:tc>
        <w:tc>
          <w:tcPr>
            <w:tcW w:w="1597" w:type="dxa"/>
          </w:tcPr>
          <w:p w14:paraId="40DCC3A3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04A1B94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610F506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94D58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2BE92F6" w14:textId="77777777" w:rsidTr="00D84CE0">
        <w:tc>
          <w:tcPr>
            <w:tcW w:w="879" w:type="dxa"/>
          </w:tcPr>
          <w:p w14:paraId="4B3920D7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9ADC054" w14:textId="77777777" w:rsidR="005D6E8B" w:rsidRDefault="005D6E8B" w:rsidP="00D84CE0">
            <w:r>
              <w:rPr>
                <w:sz w:val="16"/>
                <w:szCs w:val="16"/>
              </w:rPr>
              <w:t>3308</w:t>
            </w:r>
          </w:p>
        </w:tc>
        <w:tc>
          <w:tcPr>
            <w:tcW w:w="517" w:type="dxa"/>
          </w:tcPr>
          <w:p w14:paraId="49B849C1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F258E4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48EC43" w14:textId="77777777" w:rsidR="005D6E8B" w:rsidRDefault="005D6E8B" w:rsidP="00D84CE0">
            <w:r>
              <w:rPr>
                <w:sz w:val="16"/>
                <w:szCs w:val="16"/>
              </w:rPr>
              <w:t>Correction to eCPSOR testcases 6.3.2.3 and 6.3.2.4</w:t>
            </w:r>
          </w:p>
        </w:tc>
        <w:tc>
          <w:tcPr>
            <w:tcW w:w="517" w:type="dxa"/>
          </w:tcPr>
          <w:p w14:paraId="299C7A1E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059814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8A82689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5DB2592" w14:textId="77777777" w:rsidR="005D6E8B" w:rsidRDefault="005D6E8B" w:rsidP="00D84CE0">
            <w:r>
              <w:rPr>
                <w:sz w:val="16"/>
                <w:szCs w:val="16"/>
              </w:rPr>
              <w:t>R5s240222</w:t>
            </w:r>
          </w:p>
        </w:tc>
        <w:tc>
          <w:tcPr>
            <w:tcW w:w="1597" w:type="dxa"/>
          </w:tcPr>
          <w:p w14:paraId="633D16AC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99BAD03" w14:textId="77777777" w:rsidR="005D6E8B" w:rsidRDefault="005D6E8B" w:rsidP="00D84CE0">
            <w:r>
              <w:rPr>
                <w:sz w:val="16"/>
                <w:szCs w:val="16"/>
              </w:rPr>
              <w:t>TEI17_Test, eCPSOR_CON-UEConTest</w:t>
            </w:r>
          </w:p>
        </w:tc>
        <w:tc>
          <w:tcPr>
            <w:tcW w:w="2323" w:type="dxa"/>
          </w:tcPr>
          <w:p w14:paraId="24490E7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BD359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34B89BA" w14:textId="77777777" w:rsidTr="00D84CE0">
        <w:tc>
          <w:tcPr>
            <w:tcW w:w="879" w:type="dxa"/>
          </w:tcPr>
          <w:p w14:paraId="1418D9C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867B596" w14:textId="77777777" w:rsidR="005D6E8B" w:rsidRDefault="005D6E8B" w:rsidP="00D84CE0">
            <w:r>
              <w:rPr>
                <w:sz w:val="16"/>
                <w:szCs w:val="16"/>
              </w:rPr>
              <w:t>3309</w:t>
            </w:r>
          </w:p>
        </w:tc>
        <w:tc>
          <w:tcPr>
            <w:tcW w:w="517" w:type="dxa"/>
          </w:tcPr>
          <w:p w14:paraId="5DADEC7E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56960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C69F34" w14:textId="77777777" w:rsidR="005D6E8B" w:rsidRDefault="005D6E8B" w:rsidP="00D84CE0">
            <w:r>
              <w:rPr>
                <w:sz w:val="16"/>
                <w:szCs w:val="16"/>
              </w:rPr>
              <w:t>Correction to NR5GC testcase 8.1.6.1.4.4</w:t>
            </w:r>
          </w:p>
        </w:tc>
        <w:tc>
          <w:tcPr>
            <w:tcW w:w="517" w:type="dxa"/>
          </w:tcPr>
          <w:p w14:paraId="36D64FC1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BE6BFD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241B0A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D24195F" w14:textId="77777777" w:rsidR="005D6E8B" w:rsidRDefault="005D6E8B" w:rsidP="00D84CE0">
            <w:r>
              <w:rPr>
                <w:sz w:val="16"/>
                <w:szCs w:val="16"/>
              </w:rPr>
              <w:t>R5s240223</w:t>
            </w:r>
          </w:p>
        </w:tc>
        <w:tc>
          <w:tcPr>
            <w:tcW w:w="1597" w:type="dxa"/>
          </w:tcPr>
          <w:p w14:paraId="3CEE054A" w14:textId="77777777" w:rsidR="005D6E8B" w:rsidRDefault="005D6E8B" w:rsidP="00D84CE0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24DAF11" w14:textId="77777777" w:rsidR="005D6E8B" w:rsidRDefault="005D6E8B" w:rsidP="00D84CE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4941E815" w14:textId="77777777" w:rsidR="005D6E8B" w:rsidRDefault="005D6E8B" w:rsidP="00D84CE0">
            <w:r>
              <w:rPr>
                <w:sz w:val="16"/>
                <w:szCs w:val="16"/>
              </w:rPr>
              <w:t>8.1.6.1.4.4.NR5GC</w:t>
            </w:r>
          </w:p>
        </w:tc>
        <w:tc>
          <w:tcPr>
            <w:tcW w:w="998" w:type="dxa"/>
          </w:tcPr>
          <w:p w14:paraId="00713D5B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D6E8B" w14:paraId="5F3AA743" w14:textId="77777777" w:rsidTr="00D84CE0">
        <w:tc>
          <w:tcPr>
            <w:tcW w:w="879" w:type="dxa"/>
          </w:tcPr>
          <w:p w14:paraId="53EF6ADA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2E32113" w14:textId="77777777" w:rsidR="005D6E8B" w:rsidRDefault="005D6E8B" w:rsidP="00D84CE0">
            <w:r>
              <w:rPr>
                <w:sz w:val="16"/>
                <w:szCs w:val="16"/>
              </w:rPr>
              <w:t>3310</w:t>
            </w:r>
          </w:p>
        </w:tc>
        <w:tc>
          <w:tcPr>
            <w:tcW w:w="517" w:type="dxa"/>
          </w:tcPr>
          <w:p w14:paraId="7E789909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93E4E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C07A43" w14:textId="77777777" w:rsidR="005D6E8B" w:rsidRDefault="005D6E8B" w:rsidP="00D84CE0">
            <w:r>
              <w:rPr>
                <w:sz w:val="16"/>
                <w:szCs w:val="16"/>
              </w:rPr>
              <w:t>Addition of NR5GC UAC testcase 11.3.12 in FR2</w:t>
            </w:r>
          </w:p>
        </w:tc>
        <w:tc>
          <w:tcPr>
            <w:tcW w:w="517" w:type="dxa"/>
          </w:tcPr>
          <w:p w14:paraId="721F0CD1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C3B9BC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5D3B980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6800A51" w14:textId="77777777" w:rsidR="005D6E8B" w:rsidRDefault="005D6E8B" w:rsidP="00D84CE0">
            <w:r>
              <w:rPr>
                <w:sz w:val="16"/>
                <w:szCs w:val="16"/>
              </w:rPr>
              <w:t>R5s240200</w:t>
            </w:r>
          </w:p>
        </w:tc>
        <w:tc>
          <w:tcPr>
            <w:tcW w:w="1597" w:type="dxa"/>
          </w:tcPr>
          <w:p w14:paraId="19187C5A" w14:textId="77777777" w:rsidR="005D6E8B" w:rsidRDefault="005D6E8B" w:rsidP="00D84CE0">
            <w:r>
              <w:rPr>
                <w:sz w:val="16"/>
                <w:szCs w:val="16"/>
              </w:rPr>
              <w:t>Keysight, ANRITSU</w:t>
            </w:r>
          </w:p>
        </w:tc>
        <w:tc>
          <w:tcPr>
            <w:tcW w:w="1122" w:type="dxa"/>
          </w:tcPr>
          <w:p w14:paraId="5B6741A4" w14:textId="77777777" w:rsidR="005D6E8B" w:rsidRDefault="005D6E8B" w:rsidP="00D84CE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34E0C3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37797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08DD030" w14:textId="77777777" w:rsidTr="00D84CE0">
        <w:tc>
          <w:tcPr>
            <w:tcW w:w="879" w:type="dxa"/>
          </w:tcPr>
          <w:p w14:paraId="682F8C8E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3300DEA" w14:textId="77777777" w:rsidR="005D6E8B" w:rsidRDefault="005D6E8B" w:rsidP="00D84CE0">
            <w:r>
              <w:rPr>
                <w:sz w:val="16"/>
                <w:szCs w:val="16"/>
              </w:rPr>
              <w:t>3311</w:t>
            </w:r>
          </w:p>
        </w:tc>
        <w:tc>
          <w:tcPr>
            <w:tcW w:w="517" w:type="dxa"/>
          </w:tcPr>
          <w:p w14:paraId="659273D1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72006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865A57" w14:textId="77777777" w:rsidR="005D6E8B" w:rsidRDefault="005D6E8B" w:rsidP="00D84CE0">
            <w:r>
              <w:rPr>
                <w:sz w:val="16"/>
                <w:szCs w:val="16"/>
              </w:rPr>
              <w:t>Addition of NR5GC RRC testcase 8.1.6.1.3.1 in FR2</w:t>
            </w:r>
          </w:p>
        </w:tc>
        <w:tc>
          <w:tcPr>
            <w:tcW w:w="517" w:type="dxa"/>
          </w:tcPr>
          <w:p w14:paraId="5B449D29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4E1AC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965A81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BEF7BB7" w14:textId="77777777" w:rsidR="005D6E8B" w:rsidRDefault="005D6E8B" w:rsidP="00D84CE0">
            <w:r>
              <w:rPr>
                <w:sz w:val="16"/>
                <w:szCs w:val="16"/>
              </w:rPr>
              <w:t>R5s240224</w:t>
            </w:r>
          </w:p>
        </w:tc>
        <w:tc>
          <w:tcPr>
            <w:tcW w:w="1597" w:type="dxa"/>
          </w:tcPr>
          <w:p w14:paraId="7D69D5C5" w14:textId="77777777" w:rsidR="005D6E8B" w:rsidRDefault="005D6E8B" w:rsidP="00D84CE0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603AF2E8" w14:textId="77777777" w:rsidR="005D6E8B" w:rsidRDefault="005D6E8B" w:rsidP="00D84CE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5085905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0010B6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5DECE2F" w14:textId="77777777" w:rsidTr="00D84CE0">
        <w:tc>
          <w:tcPr>
            <w:tcW w:w="879" w:type="dxa"/>
          </w:tcPr>
          <w:p w14:paraId="4B789282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B997398" w14:textId="77777777" w:rsidR="005D6E8B" w:rsidRDefault="005D6E8B" w:rsidP="00D84CE0">
            <w:r>
              <w:rPr>
                <w:sz w:val="16"/>
                <w:szCs w:val="16"/>
              </w:rPr>
              <w:t>3312</w:t>
            </w:r>
          </w:p>
        </w:tc>
        <w:tc>
          <w:tcPr>
            <w:tcW w:w="517" w:type="dxa"/>
          </w:tcPr>
          <w:p w14:paraId="78F47D69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7C144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223690" w14:textId="77777777" w:rsidR="005D6E8B" w:rsidRDefault="005D6E8B" w:rsidP="00D84CE0">
            <w:r>
              <w:rPr>
                <w:sz w:val="16"/>
                <w:szCs w:val="16"/>
              </w:rPr>
              <w:t>Addition of NR5GC RRC testcase 8.1.6.1.3.4 in FR2</w:t>
            </w:r>
          </w:p>
        </w:tc>
        <w:tc>
          <w:tcPr>
            <w:tcW w:w="517" w:type="dxa"/>
          </w:tcPr>
          <w:p w14:paraId="4894258D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6717A25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A67DB2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D4FF907" w14:textId="77777777" w:rsidR="005D6E8B" w:rsidRDefault="005D6E8B" w:rsidP="00D84CE0">
            <w:r>
              <w:rPr>
                <w:sz w:val="16"/>
                <w:szCs w:val="16"/>
              </w:rPr>
              <w:t>R5s240201</w:t>
            </w:r>
          </w:p>
        </w:tc>
        <w:tc>
          <w:tcPr>
            <w:tcW w:w="1597" w:type="dxa"/>
          </w:tcPr>
          <w:p w14:paraId="00117DDA" w14:textId="77777777" w:rsidR="005D6E8B" w:rsidRDefault="005D6E8B" w:rsidP="00D84CE0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A15D4DC" w14:textId="77777777" w:rsidR="005D6E8B" w:rsidRDefault="005D6E8B" w:rsidP="00D84CE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7293CC6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15295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1135395" w14:textId="77777777" w:rsidTr="00D84CE0">
        <w:tc>
          <w:tcPr>
            <w:tcW w:w="879" w:type="dxa"/>
          </w:tcPr>
          <w:p w14:paraId="2F98BF0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1E58D92" w14:textId="77777777" w:rsidR="005D6E8B" w:rsidRDefault="005D6E8B" w:rsidP="00D84CE0">
            <w:r>
              <w:rPr>
                <w:sz w:val="16"/>
                <w:szCs w:val="16"/>
              </w:rPr>
              <w:t>3313</w:t>
            </w:r>
          </w:p>
        </w:tc>
        <w:tc>
          <w:tcPr>
            <w:tcW w:w="517" w:type="dxa"/>
          </w:tcPr>
          <w:p w14:paraId="2E74D097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72ED52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075309" w14:textId="77777777" w:rsidR="005D6E8B" w:rsidRDefault="005D6E8B" w:rsidP="00D84CE0">
            <w:r>
              <w:rPr>
                <w:sz w:val="16"/>
                <w:szCs w:val="16"/>
              </w:rPr>
              <w:t>Addition of NR5GC RRC testcase 8.1.6.1.3.5 in FR2</w:t>
            </w:r>
          </w:p>
        </w:tc>
        <w:tc>
          <w:tcPr>
            <w:tcW w:w="517" w:type="dxa"/>
          </w:tcPr>
          <w:p w14:paraId="1A09377F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EA2B197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283DF5E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81D208B" w14:textId="77777777" w:rsidR="005D6E8B" w:rsidRDefault="005D6E8B" w:rsidP="00D84CE0">
            <w:r>
              <w:rPr>
                <w:sz w:val="16"/>
                <w:szCs w:val="16"/>
              </w:rPr>
              <w:t>R5s240225</w:t>
            </w:r>
          </w:p>
        </w:tc>
        <w:tc>
          <w:tcPr>
            <w:tcW w:w="1597" w:type="dxa"/>
          </w:tcPr>
          <w:p w14:paraId="20765707" w14:textId="77777777" w:rsidR="005D6E8B" w:rsidRDefault="005D6E8B" w:rsidP="00D84CE0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6F57BE9" w14:textId="77777777" w:rsidR="005D6E8B" w:rsidRDefault="005D6E8B" w:rsidP="00D84CE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429F87B7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264AD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FECF55C" w14:textId="77777777" w:rsidTr="00D84CE0">
        <w:tc>
          <w:tcPr>
            <w:tcW w:w="879" w:type="dxa"/>
          </w:tcPr>
          <w:p w14:paraId="1D7A5DA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A67F0C3" w14:textId="77777777" w:rsidR="005D6E8B" w:rsidRDefault="005D6E8B" w:rsidP="00D84CE0">
            <w:r>
              <w:rPr>
                <w:sz w:val="16"/>
                <w:szCs w:val="16"/>
              </w:rPr>
              <w:t>3314</w:t>
            </w:r>
          </w:p>
        </w:tc>
        <w:tc>
          <w:tcPr>
            <w:tcW w:w="517" w:type="dxa"/>
          </w:tcPr>
          <w:p w14:paraId="008C56EA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EEFC0B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47EBD8" w14:textId="77777777" w:rsidR="005D6E8B" w:rsidRDefault="005D6E8B" w:rsidP="00D84CE0">
            <w:r>
              <w:rPr>
                <w:sz w:val="16"/>
                <w:szCs w:val="16"/>
              </w:rPr>
              <w:t>Addition of NR5GC RRC testcase 8.1.6.1.4.4 in FR2</w:t>
            </w:r>
          </w:p>
        </w:tc>
        <w:tc>
          <w:tcPr>
            <w:tcW w:w="517" w:type="dxa"/>
          </w:tcPr>
          <w:p w14:paraId="732F852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11372C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226CE80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5CCE3AA" w14:textId="77777777" w:rsidR="005D6E8B" w:rsidRDefault="005D6E8B" w:rsidP="00D84CE0">
            <w:r>
              <w:rPr>
                <w:sz w:val="16"/>
                <w:szCs w:val="16"/>
              </w:rPr>
              <w:t>R5s240226</w:t>
            </w:r>
          </w:p>
        </w:tc>
        <w:tc>
          <w:tcPr>
            <w:tcW w:w="1597" w:type="dxa"/>
          </w:tcPr>
          <w:p w14:paraId="2046A390" w14:textId="77777777" w:rsidR="005D6E8B" w:rsidRDefault="005D6E8B" w:rsidP="00D84CE0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0FD84A2" w14:textId="77777777" w:rsidR="005D6E8B" w:rsidRDefault="005D6E8B" w:rsidP="00D84CE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28D612F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A27EF3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B2D2825" w14:textId="77777777" w:rsidTr="00D84CE0">
        <w:tc>
          <w:tcPr>
            <w:tcW w:w="879" w:type="dxa"/>
          </w:tcPr>
          <w:p w14:paraId="708DB66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79B10CB" w14:textId="77777777" w:rsidR="005D6E8B" w:rsidRDefault="005D6E8B" w:rsidP="00D84CE0">
            <w:r>
              <w:rPr>
                <w:sz w:val="16"/>
                <w:szCs w:val="16"/>
              </w:rPr>
              <w:t>3315</w:t>
            </w:r>
          </w:p>
        </w:tc>
        <w:tc>
          <w:tcPr>
            <w:tcW w:w="517" w:type="dxa"/>
          </w:tcPr>
          <w:p w14:paraId="62DFF5F7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EBE3BD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8CAFCA" w14:textId="77777777" w:rsidR="005D6E8B" w:rsidRDefault="005D6E8B" w:rsidP="00D84CE0">
            <w:r>
              <w:rPr>
                <w:sz w:val="16"/>
                <w:szCs w:val="16"/>
              </w:rPr>
              <w:t>Correction to function f_EUTRA38_NR5GC_Preamble</w:t>
            </w:r>
          </w:p>
        </w:tc>
        <w:tc>
          <w:tcPr>
            <w:tcW w:w="517" w:type="dxa"/>
          </w:tcPr>
          <w:p w14:paraId="3840A1F7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924272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00BCE5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FF842B7" w14:textId="77777777" w:rsidR="005D6E8B" w:rsidRDefault="005D6E8B" w:rsidP="00D84CE0">
            <w:r>
              <w:rPr>
                <w:sz w:val="16"/>
                <w:szCs w:val="16"/>
              </w:rPr>
              <w:t>R5s240202</w:t>
            </w:r>
          </w:p>
        </w:tc>
        <w:tc>
          <w:tcPr>
            <w:tcW w:w="1597" w:type="dxa"/>
          </w:tcPr>
          <w:p w14:paraId="32242F29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1321914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9F8DE4B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74CEC6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346198F" w14:textId="77777777" w:rsidTr="00D84CE0">
        <w:tc>
          <w:tcPr>
            <w:tcW w:w="879" w:type="dxa"/>
          </w:tcPr>
          <w:p w14:paraId="2E69DF58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EAA0CE2" w14:textId="77777777" w:rsidR="005D6E8B" w:rsidRDefault="005D6E8B" w:rsidP="00D84CE0">
            <w:r>
              <w:rPr>
                <w:sz w:val="16"/>
                <w:szCs w:val="16"/>
              </w:rPr>
              <w:t>3316</w:t>
            </w:r>
          </w:p>
        </w:tc>
        <w:tc>
          <w:tcPr>
            <w:tcW w:w="517" w:type="dxa"/>
          </w:tcPr>
          <w:p w14:paraId="4CBD12BE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84D84C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6A83D8" w14:textId="77777777" w:rsidR="005D6E8B" w:rsidRDefault="005D6E8B" w:rsidP="00D84CE0">
            <w:r>
              <w:rPr>
                <w:sz w:val="16"/>
                <w:szCs w:val="16"/>
              </w:rPr>
              <w:t>Correction to template cr_SET_UAI_RESPONSE</w:t>
            </w:r>
          </w:p>
        </w:tc>
        <w:tc>
          <w:tcPr>
            <w:tcW w:w="517" w:type="dxa"/>
          </w:tcPr>
          <w:p w14:paraId="1450E411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4A178B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B76389D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166C877" w14:textId="77777777" w:rsidR="005D6E8B" w:rsidRDefault="005D6E8B" w:rsidP="00D84CE0">
            <w:r>
              <w:rPr>
                <w:sz w:val="16"/>
                <w:szCs w:val="16"/>
              </w:rPr>
              <w:t>R5s240203</w:t>
            </w:r>
          </w:p>
        </w:tc>
        <w:tc>
          <w:tcPr>
            <w:tcW w:w="1597" w:type="dxa"/>
          </w:tcPr>
          <w:p w14:paraId="5F252038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E51FDE1" w14:textId="77777777" w:rsidR="005D6E8B" w:rsidRDefault="005D6E8B" w:rsidP="00D84CE0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1A857782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4676B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EA0C73E" w14:textId="77777777" w:rsidTr="00D84CE0">
        <w:tc>
          <w:tcPr>
            <w:tcW w:w="879" w:type="dxa"/>
          </w:tcPr>
          <w:p w14:paraId="134F682E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85C6F65" w14:textId="77777777" w:rsidR="005D6E8B" w:rsidRDefault="005D6E8B" w:rsidP="00D84CE0">
            <w:r>
              <w:rPr>
                <w:sz w:val="16"/>
                <w:szCs w:val="16"/>
              </w:rPr>
              <w:t>3317</w:t>
            </w:r>
          </w:p>
        </w:tc>
        <w:tc>
          <w:tcPr>
            <w:tcW w:w="517" w:type="dxa"/>
          </w:tcPr>
          <w:p w14:paraId="3D2A68DB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057A5E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3435B3" w14:textId="77777777" w:rsidR="005D6E8B" w:rsidRDefault="005D6E8B" w:rsidP="00D84CE0">
            <w:r>
              <w:rPr>
                <w:sz w:val="16"/>
                <w:szCs w:val="16"/>
              </w:rPr>
              <w:t>Correction to function f_NR5GC_RRC_ProcedureDelayWithRACH</w:t>
            </w:r>
          </w:p>
        </w:tc>
        <w:tc>
          <w:tcPr>
            <w:tcW w:w="517" w:type="dxa"/>
          </w:tcPr>
          <w:p w14:paraId="5DFCEDCA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3B4F7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D63CC4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8A100BC" w14:textId="77777777" w:rsidR="005D6E8B" w:rsidRDefault="005D6E8B" w:rsidP="00D84CE0">
            <w:r>
              <w:rPr>
                <w:sz w:val="16"/>
                <w:szCs w:val="16"/>
              </w:rPr>
              <w:t>R5s240204</w:t>
            </w:r>
          </w:p>
        </w:tc>
        <w:tc>
          <w:tcPr>
            <w:tcW w:w="1597" w:type="dxa"/>
          </w:tcPr>
          <w:p w14:paraId="13A5FB93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1B0F09F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C0BE2C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0785B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B7C25FD" w14:textId="77777777" w:rsidTr="00D84CE0">
        <w:tc>
          <w:tcPr>
            <w:tcW w:w="879" w:type="dxa"/>
          </w:tcPr>
          <w:p w14:paraId="29087D9A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5C73BF6" w14:textId="77777777" w:rsidR="005D6E8B" w:rsidRDefault="005D6E8B" w:rsidP="00D84CE0">
            <w:r>
              <w:rPr>
                <w:sz w:val="16"/>
                <w:szCs w:val="16"/>
              </w:rPr>
              <w:t>3320</w:t>
            </w:r>
          </w:p>
        </w:tc>
        <w:tc>
          <w:tcPr>
            <w:tcW w:w="517" w:type="dxa"/>
          </w:tcPr>
          <w:p w14:paraId="07541CFE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E900D5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D1CCEF" w14:textId="77777777" w:rsidR="005D6E8B" w:rsidRDefault="005D6E8B" w:rsidP="00D84CE0">
            <w:r>
              <w:rPr>
                <w:sz w:val="16"/>
                <w:szCs w:val="16"/>
              </w:rPr>
              <w:t>Correction to function fl_TC_8_2_3_8_1x_TestBody</w:t>
            </w:r>
          </w:p>
        </w:tc>
        <w:tc>
          <w:tcPr>
            <w:tcW w:w="517" w:type="dxa"/>
          </w:tcPr>
          <w:p w14:paraId="1CAFD9B3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3F5895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6361A95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4A6806D" w14:textId="77777777" w:rsidR="005D6E8B" w:rsidRDefault="005D6E8B" w:rsidP="00D84CE0">
            <w:r>
              <w:rPr>
                <w:sz w:val="16"/>
                <w:szCs w:val="16"/>
              </w:rPr>
              <w:t>R5s240205</w:t>
            </w:r>
          </w:p>
        </w:tc>
        <w:tc>
          <w:tcPr>
            <w:tcW w:w="1597" w:type="dxa"/>
          </w:tcPr>
          <w:p w14:paraId="72999536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8FE1AA1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50361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3781D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5A335893" w14:textId="77777777" w:rsidTr="00D84CE0">
        <w:tc>
          <w:tcPr>
            <w:tcW w:w="879" w:type="dxa"/>
          </w:tcPr>
          <w:p w14:paraId="04CA268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A3453FE" w14:textId="77777777" w:rsidR="005D6E8B" w:rsidRDefault="005D6E8B" w:rsidP="00D84CE0">
            <w:r>
              <w:rPr>
                <w:sz w:val="16"/>
                <w:szCs w:val="16"/>
              </w:rPr>
              <w:t>3321</w:t>
            </w:r>
          </w:p>
        </w:tc>
        <w:tc>
          <w:tcPr>
            <w:tcW w:w="517" w:type="dxa"/>
          </w:tcPr>
          <w:p w14:paraId="24872066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F2BCD2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42C756" w14:textId="77777777" w:rsidR="005D6E8B" w:rsidRDefault="005D6E8B" w:rsidP="00D84CE0">
            <w:r>
              <w:rPr>
                <w:sz w:val="16"/>
                <w:szCs w:val="16"/>
              </w:rPr>
              <w:t>Addition of NR5GC RRC testcase 8.1.4.1.6 in FR2</w:t>
            </w:r>
          </w:p>
        </w:tc>
        <w:tc>
          <w:tcPr>
            <w:tcW w:w="517" w:type="dxa"/>
          </w:tcPr>
          <w:p w14:paraId="29E6229C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CCA7197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D74B386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1181DAF" w14:textId="77777777" w:rsidR="005D6E8B" w:rsidRDefault="005D6E8B" w:rsidP="00D84CE0">
            <w:r>
              <w:rPr>
                <w:sz w:val="16"/>
                <w:szCs w:val="16"/>
              </w:rPr>
              <w:t>R5s240206</w:t>
            </w:r>
          </w:p>
        </w:tc>
        <w:tc>
          <w:tcPr>
            <w:tcW w:w="1597" w:type="dxa"/>
          </w:tcPr>
          <w:p w14:paraId="15377BBF" w14:textId="77777777" w:rsidR="005D6E8B" w:rsidRDefault="005D6E8B" w:rsidP="00D84CE0">
            <w:r>
              <w:rPr>
                <w:sz w:val="16"/>
                <w:szCs w:val="16"/>
              </w:rPr>
              <w:t>ANRITSU LTD, Keysight</w:t>
            </w:r>
          </w:p>
        </w:tc>
        <w:tc>
          <w:tcPr>
            <w:tcW w:w="1122" w:type="dxa"/>
          </w:tcPr>
          <w:p w14:paraId="0C931892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2225147" w14:textId="77777777" w:rsidR="005D6E8B" w:rsidRDefault="005D6E8B" w:rsidP="00D84CE0">
            <w:r>
              <w:rPr>
                <w:sz w:val="16"/>
                <w:szCs w:val="16"/>
              </w:rPr>
              <w:t>8.1.4.1.6.NR5GC</w:t>
            </w:r>
          </w:p>
        </w:tc>
        <w:tc>
          <w:tcPr>
            <w:tcW w:w="998" w:type="dxa"/>
          </w:tcPr>
          <w:p w14:paraId="7994BD69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6A5E4400" w14:textId="77777777" w:rsidTr="00D84CE0">
        <w:tc>
          <w:tcPr>
            <w:tcW w:w="879" w:type="dxa"/>
          </w:tcPr>
          <w:p w14:paraId="7ED9D617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5F736A1" w14:textId="77777777" w:rsidR="005D6E8B" w:rsidRDefault="005D6E8B" w:rsidP="00D84CE0">
            <w:r>
              <w:rPr>
                <w:sz w:val="16"/>
                <w:szCs w:val="16"/>
              </w:rPr>
              <w:t>3322</w:t>
            </w:r>
          </w:p>
        </w:tc>
        <w:tc>
          <w:tcPr>
            <w:tcW w:w="517" w:type="dxa"/>
          </w:tcPr>
          <w:p w14:paraId="77F78524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BBC14B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F346F7" w14:textId="77777777" w:rsidR="005D6E8B" w:rsidRDefault="005D6E8B" w:rsidP="00D84CE0">
            <w:r>
              <w:rPr>
                <w:sz w:val="16"/>
                <w:szCs w:val="16"/>
              </w:rPr>
              <w:t>Correction to NR5GC testcase 8.2.3.14.2</w:t>
            </w:r>
          </w:p>
        </w:tc>
        <w:tc>
          <w:tcPr>
            <w:tcW w:w="517" w:type="dxa"/>
          </w:tcPr>
          <w:p w14:paraId="4DF66126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F9CC7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D25CD05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E36FFED" w14:textId="77777777" w:rsidR="005D6E8B" w:rsidRDefault="005D6E8B" w:rsidP="00D84CE0">
            <w:r>
              <w:rPr>
                <w:sz w:val="16"/>
                <w:szCs w:val="16"/>
              </w:rPr>
              <w:t>R5s240236</w:t>
            </w:r>
          </w:p>
        </w:tc>
        <w:tc>
          <w:tcPr>
            <w:tcW w:w="1597" w:type="dxa"/>
          </w:tcPr>
          <w:p w14:paraId="3F04E909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A6CD21D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BC5863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B9CF9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21380C58" w14:textId="77777777" w:rsidTr="00D84CE0">
        <w:tc>
          <w:tcPr>
            <w:tcW w:w="879" w:type="dxa"/>
          </w:tcPr>
          <w:p w14:paraId="3D6393E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02E184E" w14:textId="77777777" w:rsidR="005D6E8B" w:rsidRDefault="005D6E8B" w:rsidP="00D84CE0">
            <w:r>
              <w:rPr>
                <w:sz w:val="16"/>
                <w:szCs w:val="16"/>
              </w:rPr>
              <w:t>3323</w:t>
            </w:r>
          </w:p>
        </w:tc>
        <w:tc>
          <w:tcPr>
            <w:tcW w:w="517" w:type="dxa"/>
          </w:tcPr>
          <w:p w14:paraId="736726D3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49593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F0C131" w14:textId="77777777" w:rsidR="005D6E8B" w:rsidRDefault="005D6E8B" w:rsidP="00D84CE0">
            <w:r>
              <w:rPr>
                <w:sz w:val="16"/>
                <w:szCs w:val="16"/>
              </w:rPr>
              <w:t>Correction of NR5GC eCall over IMS testcase 11.5.5</w:t>
            </w:r>
          </w:p>
        </w:tc>
        <w:tc>
          <w:tcPr>
            <w:tcW w:w="517" w:type="dxa"/>
          </w:tcPr>
          <w:p w14:paraId="36303457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54C8A4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9A23004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E18EDC9" w14:textId="77777777" w:rsidR="005D6E8B" w:rsidRDefault="005D6E8B" w:rsidP="00D84CE0">
            <w:r>
              <w:rPr>
                <w:sz w:val="16"/>
                <w:szCs w:val="16"/>
              </w:rPr>
              <w:t>R5s240207</w:t>
            </w:r>
          </w:p>
        </w:tc>
        <w:tc>
          <w:tcPr>
            <w:tcW w:w="1597" w:type="dxa"/>
          </w:tcPr>
          <w:p w14:paraId="3D66F3D0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1A44A74" w14:textId="77777777" w:rsidR="005D6E8B" w:rsidRDefault="005D6E8B" w:rsidP="00D84CE0"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 w14:paraId="06C9207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EED396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3AC9170" w14:textId="77777777" w:rsidTr="00D84CE0">
        <w:tc>
          <w:tcPr>
            <w:tcW w:w="879" w:type="dxa"/>
          </w:tcPr>
          <w:p w14:paraId="7E3E4057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5374889" w14:textId="77777777" w:rsidR="005D6E8B" w:rsidRDefault="005D6E8B" w:rsidP="00D84CE0">
            <w:r>
              <w:rPr>
                <w:sz w:val="16"/>
                <w:szCs w:val="16"/>
              </w:rPr>
              <w:t>3324</w:t>
            </w:r>
          </w:p>
        </w:tc>
        <w:tc>
          <w:tcPr>
            <w:tcW w:w="517" w:type="dxa"/>
          </w:tcPr>
          <w:p w14:paraId="24E67E39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850B0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03E4FA" w14:textId="77777777" w:rsidR="005D6E8B" w:rsidRDefault="005D6E8B" w:rsidP="00D84CE0">
            <w:r>
              <w:rPr>
                <w:sz w:val="16"/>
                <w:szCs w:val="16"/>
              </w:rPr>
              <w:t>Addition of NR5GC RRC testcase 8.1.4.1.5 in FR2</w:t>
            </w:r>
          </w:p>
        </w:tc>
        <w:tc>
          <w:tcPr>
            <w:tcW w:w="517" w:type="dxa"/>
          </w:tcPr>
          <w:p w14:paraId="70742CD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3E88AF9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B2830B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FE200DF" w14:textId="77777777" w:rsidR="005D6E8B" w:rsidRDefault="005D6E8B" w:rsidP="00D84CE0">
            <w:r>
              <w:rPr>
                <w:sz w:val="16"/>
                <w:szCs w:val="16"/>
              </w:rPr>
              <w:t>R5s240208</w:t>
            </w:r>
          </w:p>
        </w:tc>
        <w:tc>
          <w:tcPr>
            <w:tcW w:w="1597" w:type="dxa"/>
          </w:tcPr>
          <w:p w14:paraId="2C4858EF" w14:textId="77777777" w:rsidR="005D6E8B" w:rsidRDefault="005D6E8B" w:rsidP="00D84CE0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6E888E35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C468B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F2DA47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99C51CE" w14:textId="77777777" w:rsidTr="00D84CE0">
        <w:tc>
          <w:tcPr>
            <w:tcW w:w="879" w:type="dxa"/>
          </w:tcPr>
          <w:p w14:paraId="4E543FA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11A5B23" w14:textId="77777777" w:rsidR="005D6E8B" w:rsidRDefault="005D6E8B" w:rsidP="00D84CE0">
            <w:r>
              <w:rPr>
                <w:sz w:val="16"/>
                <w:szCs w:val="16"/>
              </w:rPr>
              <w:t>3327</w:t>
            </w:r>
          </w:p>
        </w:tc>
        <w:tc>
          <w:tcPr>
            <w:tcW w:w="517" w:type="dxa"/>
          </w:tcPr>
          <w:p w14:paraId="3B26F80D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06D64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5632AF" w14:textId="77777777" w:rsidR="005D6E8B" w:rsidRDefault="005D6E8B" w:rsidP="00D84CE0">
            <w:r>
              <w:rPr>
                <w:sz w:val="16"/>
                <w:szCs w:val="16"/>
              </w:rPr>
              <w:t>Correction to NR5GC testcase 11.3.12</w:t>
            </w:r>
          </w:p>
        </w:tc>
        <w:tc>
          <w:tcPr>
            <w:tcW w:w="517" w:type="dxa"/>
          </w:tcPr>
          <w:p w14:paraId="2BE350D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A05BAF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4EA28C9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62B6330" w14:textId="77777777" w:rsidR="005D6E8B" w:rsidRDefault="005D6E8B" w:rsidP="00D84CE0">
            <w:r>
              <w:rPr>
                <w:sz w:val="16"/>
                <w:szCs w:val="16"/>
              </w:rPr>
              <w:t>R5s240209</w:t>
            </w:r>
          </w:p>
        </w:tc>
        <w:tc>
          <w:tcPr>
            <w:tcW w:w="1597" w:type="dxa"/>
          </w:tcPr>
          <w:p w14:paraId="6988FCCE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75758E8" w14:textId="77777777" w:rsidR="005D6E8B" w:rsidRDefault="005D6E8B" w:rsidP="00D84CE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7CFA8F99" w14:textId="77777777" w:rsidR="005D6E8B" w:rsidRDefault="005D6E8B" w:rsidP="00D84CE0">
            <w:r>
              <w:rPr>
                <w:sz w:val="16"/>
                <w:szCs w:val="16"/>
              </w:rPr>
              <w:t>11.3.12.NR5GC</w:t>
            </w:r>
          </w:p>
        </w:tc>
        <w:tc>
          <w:tcPr>
            <w:tcW w:w="998" w:type="dxa"/>
          </w:tcPr>
          <w:p w14:paraId="3363E03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E2C516A" w14:textId="77777777" w:rsidTr="00D84CE0">
        <w:tc>
          <w:tcPr>
            <w:tcW w:w="879" w:type="dxa"/>
          </w:tcPr>
          <w:p w14:paraId="1CFB0070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44C8FCB" w14:textId="77777777" w:rsidR="005D6E8B" w:rsidRDefault="005D6E8B" w:rsidP="00D84CE0">
            <w:r>
              <w:rPr>
                <w:sz w:val="16"/>
                <w:szCs w:val="16"/>
              </w:rPr>
              <w:t>3328</w:t>
            </w:r>
          </w:p>
        </w:tc>
        <w:tc>
          <w:tcPr>
            <w:tcW w:w="517" w:type="dxa"/>
          </w:tcPr>
          <w:p w14:paraId="6835470B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F36B34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648D8C" w14:textId="77777777" w:rsidR="005D6E8B" w:rsidRDefault="005D6E8B" w:rsidP="00D84CE0">
            <w:r>
              <w:rPr>
                <w:sz w:val="16"/>
                <w:szCs w:val="16"/>
              </w:rPr>
              <w:t>Correction to ENDC RRC testcase 8.2.3.11.1</w:t>
            </w:r>
          </w:p>
        </w:tc>
        <w:tc>
          <w:tcPr>
            <w:tcW w:w="517" w:type="dxa"/>
          </w:tcPr>
          <w:p w14:paraId="1B96FDAB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8E3961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D3BF0D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F924CB4" w14:textId="77777777" w:rsidR="005D6E8B" w:rsidRDefault="005D6E8B" w:rsidP="00D84CE0">
            <w:r>
              <w:rPr>
                <w:sz w:val="16"/>
                <w:szCs w:val="16"/>
              </w:rPr>
              <w:t>R5s240210</w:t>
            </w:r>
          </w:p>
        </w:tc>
        <w:tc>
          <w:tcPr>
            <w:tcW w:w="1597" w:type="dxa"/>
          </w:tcPr>
          <w:p w14:paraId="3A9579DF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37129BF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75B2DAB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F3FC8B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D095651" w14:textId="77777777" w:rsidTr="00D84CE0">
        <w:tc>
          <w:tcPr>
            <w:tcW w:w="879" w:type="dxa"/>
          </w:tcPr>
          <w:p w14:paraId="153C1F2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E841E98" w14:textId="77777777" w:rsidR="005D6E8B" w:rsidRDefault="005D6E8B" w:rsidP="00D84CE0">
            <w:r>
              <w:rPr>
                <w:sz w:val="16"/>
                <w:szCs w:val="16"/>
              </w:rPr>
              <w:t>3329</w:t>
            </w:r>
          </w:p>
        </w:tc>
        <w:tc>
          <w:tcPr>
            <w:tcW w:w="517" w:type="dxa"/>
          </w:tcPr>
          <w:p w14:paraId="6D96779F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77F6C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42752C" w14:textId="77777777" w:rsidR="005D6E8B" w:rsidRDefault="005D6E8B" w:rsidP="00D84CE0">
            <w:r>
              <w:rPr>
                <w:sz w:val="16"/>
                <w:szCs w:val="16"/>
              </w:rPr>
              <w:t>Correction to NR5GC testcase 9.1.7.1</w:t>
            </w:r>
          </w:p>
        </w:tc>
        <w:tc>
          <w:tcPr>
            <w:tcW w:w="517" w:type="dxa"/>
          </w:tcPr>
          <w:p w14:paraId="71960D1F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824CEF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5CE2B3E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15DA8C3" w14:textId="77777777" w:rsidR="005D6E8B" w:rsidRDefault="005D6E8B" w:rsidP="00D84CE0">
            <w:r>
              <w:rPr>
                <w:sz w:val="16"/>
                <w:szCs w:val="16"/>
              </w:rPr>
              <w:t>R5s240211</w:t>
            </w:r>
          </w:p>
        </w:tc>
        <w:tc>
          <w:tcPr>
            <w:tcW w:w="1597" w:type="dxa"/>
          </w:tcPr>
          <w:p w14:paraId="4120265E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96CC2B6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C767C7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9090A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23EE2E25" w14:textId="77777777" w:rsidTr="00D84CE0">
        <w:tc>
          <w:tcPr>
            <w:tcW w:w="879" w:type="dxa"/>
          </w:tcPr>
          <w:p w14:paraId="2A41357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2AE1B56" w14:textId="77777777" w:rsidR="005D6E8B" w:rsidRDefault="005D6E8B" w:rsidP="00D84CE0">
            <w:r>
              <w:rPr>
                <w:sz w:val="16"/>
                <w:szCs w:val="16"/>
              </w:rPr>
              <w:t>3330</w:t>
            </w:r>
          </w:p>
        </w:tc>
        <w:tc>
          <w:tcPr>
            <w:tcW w:w="517" w:type="dxa"/>
          </w:tcPr>
          <w:p w14:paraId="0C5B6FB0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D8645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8D45CD" w14:textId="77777777" w:rsidR="005D6E8B" w:rsidRDefault="005D6E8B" w:rsidP="00D84CE0">
            <w:r>
              <w:rPr>
                <w:sz w:val="16"/>
                <w:szCs w:val="16"/>
              </w:rPr>
              <w:t>Addition of NR5GC R17 eDRX testcase 11.7.1 in FR1</w:t>
            </w:r>
          </w:p>
        </w:tc>
        <w:tc>
          <w:tcPr>
            <w:tcW w:w="517" w:type="dxa"/>
          </w:tcPr>
          <w:p w14:paraId="28BBA32A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6F45FE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4DD02E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DC54BC3" w14:textId="77777777" w:rsidR="005D6E8B" w:rsidRDefault="005D6E8B" w:rsidP="00D84CE0">
            <w:r>
              <w:rPr>
                <w:sz w:val="16"/>
                <w:szCs w:val="16"/>
              </w:rPr>
              <w:t>R5s240212</w:t>
            </w:r>
          </w:p>
        </w:tc>
        <w:tc>
          <w:tcPr>
            <w:tcW w:w="1597" w:type="dxa"/>
          </w:tcPr>
          <w:p w14:paraId="64F82445" w14:textId="77777777" w:rsidR="005D6E8B" w:rsidRDefault="005D6E8B" w:rsidP="00D84CE0">
            <w:r>
              <w:rPr>
                <w:sz w:val="16"/>
                <w:szCs w:val="16"/>
              </w:rPr>
              <w:t>ANRITSU LTD, Keysight</w:t>
            </w:r>
          </w:p>
        </w:tc>
        <w:tc>
          <w:tcPr>
            <w:tcW w:w="1122" w:type="dxa"/>
          </w:tcPr>
          <w:p w14:paraId="1E946042" w14:textId="77777777" w:rsidR="005D6E8B" w:rsidRDefault="005D6E8B" w:rsidP="00D84CE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D3D7AC0" w14:textId="77777777" w:rsidR="005D6E8B" w:rsidRDefault="005D6E8B" w:rsidP="00D84CE0">
            <w:r>
              <w:rPr>
                <w:sz w:val="16"/>
                <w:szCs w:val="16"/>
              </w:rPr>
              <w:t>11.7.1.NR5GC</w:t>
            </w:r>
          </w:p>
        </w:tc>
        <w:tc>
          <w:tcPr>
            <w:tcW w:w="998" w:type="dxa"/>
          </w:tcPr>
          <w:p w14:paraId="7A9AE91E" w14:textId="77777777" w:rsidR="005D6E8B" w:rsidRDefault="005D6E8B" w:rsidP="00D84CE0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5D6E8B" w14:paraId="0E84F150" w14:textId="77777777" w:rsidTr="00D84CE0">
        <w:tc>
          <w:tcPr>
            <w:tcW w:w="879" w:type="dxa"/>
          </w:tcPr>
          <w:p w14:paraId="036CF9DE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6BA6483" w14:textId="77777777" w:rsidR="005D6E8B" w:rsidRDefault="005D6E8B" w:rsidP="00D84CE0">
            <w:r>
              <w:rPr>
                <w:sz w:val="16"/>
                <w:szCs w:val="16"/>
              </w:rPr>
              <w:t>3369</w:t>
            </w:r>
          </w:p>
        </w:tc>
        <w:tc>
          <w:tcPr>
            <w:tcW w:w="517" w:type="dxa"/>
          </w:tcPr>
          <w:p w14:paraId="37AEA52C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03499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2A55E9" w14:textId="77777777" w:rsidR="005D6E8B" w:rsidRDefault="005D6E8B" w:rsidP="00D84CE0">
            <w:r>
              <w:rPr>
                <w:sz w:val="16"/>
                <w:szCs w:val="16"/>
              </w:rPr>
              <w:t>Addition of ENDC testcase 7.1.2.3.5a in FR1</w:t>
            </w:r>
          </w:p>
        </w:tc>
        <w:tc>
          <w:tcPr>
            <w:tcW w:w="517" w:type="dxa"/>
          </w:tcPr>
          <w:p w14:paraId="5A2E866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E66D64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3FF5E9C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6DD52DF" w14:textId="77777777" w:rsidR="005D6E8B" w:rsidRDefault="005D6E8B" w:rsidP="00D84CE0">
            <w:r>
              <w:rPr>
                <w:sz w:val="16"/>
                <w:szCs w:val="16"/>
              </w:rPr>
              <w:t>R5s240151</w:t>
            </w:r>
          </w:p>
        </w:tc>
        <w:tc>
          <w:tcPr>
            <w:tcW w:w="1597" w:type="dxa"/>
          </w:tcPr>
          <w:p w14:paraId="53C12ACC" w14:textId="77777777" w:rsidR="005D6E8B" w:rsidRDefault="005D6E8B" w:rsidP="00D84CE0">
            <w:r>
              <w:rPr>
                <w:sz w:val="16"/>
                <w:szCs w:val="16"/>
              </w:rPr>
              <w:t>ROHDE &amp; SCHWARZ, Keysight</w:t>
            </w:r>
          </w:p>
        </w:tc>
        <w:tc>
          <w:tcPr>
            <w:tcW w:w="1122" w:type="dxa"/>
          </w:tcPr>
          <w:p w14:paraId="3493C2A1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39E7142" w14:textId="77777777" w:rsidR="005D6E8B" w:rsidRDefault="005D6E8B" w:rsidP="00D84CE0">
            <w:r>
              <w:rPr>
                <w:sz w:val="16"/>
                <w:szCs w:val="16"/>
              </w:rPr>
              <w:t>7.1.2.3.5a.ENDC</w:t>
            </w:r>
          </w:p>
        </w:tc>
        <w:tc>
          <w:tcPr>
            <w:tcW w:w="998" w:type="dxa"/>
          </w:tcPr>
          <w:p w14:paraId="106BB17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663EA6E" w14:textId="77777777" w:rsidTr="00D84CE0">
        <w:tc>
          <w:tcPr>
            <w:tcW w:w="879" w:type="dxa"/>
          </w:tcPr>
          <w:p w14:paraId="1D2A48EE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A3C9525" w14:textId="77777777" w:rsidR="005D6E8B" w:rsidRDefault="005D6E8B" w:rsidP="00D84CE0">
            <w:r>
              <w:rPr>
                <w:sz w:val="16"/>
                <w:szCs w:val="16"/>
              </w:rPr>
              <w:t>3370</w:t>
            </w:r>
          </w:p>
        </w:tc>
        <w:tc>
          <w:tcPr>
            <w:tcW w:w="517" w:type="dxa"/>
          </w:tcPr>
          <w:p w14:paraId="01329F9C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21DE32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55D252" w14:textId="77777777" w:rsidR="005D6E8B" w:rsidRDefault="005D6E8B" w:rsidP="00D84CE0">
            <w:r>
              <w:rPr>
                <w:sz w:val="16"/>
                <w:szCs w:val="16"/>
              </w:rPr>
              <w:t>Addition of NR5GC testcase 7.1.2.3.5a in FR1</w:t>
            </w:r>
          </w:p>
        </w:tc>
        <w:tc>
          <w:tcPr>
            <w:tcW w:w="517" w:type="dxa"/>
          </w:tcPr>
          <w:p w14:paraId="2B7274EF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FCCE9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D8E418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575E876" w14:textId="77777777" w:rsidR="005D6E8B" w:rsidRDefault="005D6E8B" w:rsidP="00D84CE0">
            <w:r>
              <w:rPr>
                <w:sz w:val="16"/>
                <w:szCs w:val="16"/>
              </w:rPr>
              <w:t>R5s240153</w:t>
            </w:r>
          </w:p>
        </w:tc>
        <w:tc>
          <w:tcPr>
            <w:tcW w:w="1597" w:type="dxa"/>
          </w:tcPr>
          <w:p w14:paraId="0763C4B9" w14:textId="77777777" w:rsidR="005D6E8B" w:rsidRDefault="005D6E8B" w:rsidP="00D84CE0">
            <w:r>
              <w:rPr>
                <w:sz w:val="16"/>
                <w:szCs w:val="16"/>
              </w:rPr>
              <w:t>ROHDE &amp; SCHWARZ, Keysight</w:t>
            </w:r>
          </w:p>
        </w:tc>
        <w:tc>
          <w:tcPr>
            <w:tcW w:w="1122" w:type="dxa"/>
          </w:tcPr>
          <w:p w14:paraId="197E961F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851DD7C" w14:textId="77777777" w:rsidR="005D6E8B" w:rsidRDefault="005D6E8B" w:rsidP="00D84CE0">
            <w:r>
              <w:rPr>
                <w:sz w:val="16"/>
                <w:szCs w:val="16"/>
              </w:rPr>
              <w:t>7.1.2.3.5a.NR5GC</w:t>
            </w:r>
          </w:p>
        </w:tc>
        <w:tc>
          <w:tcPr>
            <w:tcW w:w="998" w:type="dxa"/>
          </w:tcPr>
          <w:p w14:paraId="67AA96B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5D3F7EA" w14:textId="77777777" w:rsidTr="00D84CE0">
        <w:tc>
          <w:tcPr>
            <w:tcW w:w="879" w:type="dxa"/>
          </w:tcPr>
          <w:p w14:paraId="1225478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B366135" w14:textId="77777777" w:rsidR="005D6E8B" w:rsidRDefault="005D6E8B" w:rsidP="00D84CE0">
            <w:r>
              <w:rPr>
                <w:sz w:val="16"/>
                <w:szCs w:val="16"/>
              </w:rPr>
              <w:t>3374</w:t>
            </w:r>
          </w:p>
        </w:tc>
        <w:tc>
          <w:tcPr>
            <w:tcW w:w="517" w:type="dxa"/>
          </w:tcPr>
          <w:p w14:paraId="303C138F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C71E9B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EDE8FD" w14:textId="77777777" w:rsidR="005D6E8B" w:rsidRDefault="005D6E8B" w:rsidP="00D84CE0">
            <w:r>
              <w:rPr>
                <w:sz w:val="16"/>
                <w:szCs w:val="16"/>
              </w:rPr>
              <w:t>NR5GC FR1 : Addition of Rel-17 eNS test case 10.1.8.4</w:t>
            </w:r>
          </w:p>
        </w:tc>
        <w:tc>
          <w:tcPr>
            <w:tcW w:w="517" w:type="dxa"/>
          </w:tcPr>
          <w:p w14:paraId="72101317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DB949D2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851EFD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A6B740E" w14:textId="77777777" w:rsidR="005D6E8B" w:rsidRDefault="005D6E8B" w:rsidP="00D84CE0">
            <w:r>
              <w:rPr>
                <w:sz w:val="16"/>
                <w:szCs w:val="16"/>
              </w:rPr>
              <w:t>R5s240158</w:t>
            </w:r>
          </w:p>
        </w:tc>
        <w:tc>
          <w:tcPr>
            <w:tcW w:w="1597" w:type="dxa"/>
          </w:tcPr>
          <w:p w14:paraId="075032A7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AB3E3FF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523E715F" w14:textId="77777777" w:rsidR="005D6E8B" w:rsidRDefault="005D6E8B" w:rsidP="00D84CE0">
            <w:r>
              <w:rPr>
                <w:sz w:val="16"/>
                <w:szCs w:val="16"/>
              </w:rPr>
              <w:t>10.1.8.4.NR5GC</w:t>
            </w:r>
          </w:p>
        </w:tc>
        <w:tc>
          <w:tcPr>
            <w:tcW w:w="998" w:type="dxa"/>
          </w:tcPr>
          <w:p w14:paraId="40902B25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CR…; TS/TR ... CR ... </w:t>
            </w:r>
          </w:p>
        </w:tc>
      </w:tr>
      <w:tr w:rsidR="005D6E8B" w14:paraId="15BE1E8C" w14:textId="77777777" w:rsidTr="00D84CE0">
        <w:tc>
          <w:tcPr>
            <w:tcW w:w="879" w:type="dxa"/>
          </w:tcPr>
          <w:p w14:paraId="5FDAC52A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6CAD185" w14:textId="77777777" w:rsidR="005D6E8B" w:rsidRDefault="005D6E8B" w:rsidP="00D84CE0">
            <w:r>
              <w:rPr>
                <w:sz w:val="16"/>
                <w:szCs w:val="16"/>
              </w:rPr>
              <w:t>3379</w:t>
            </w:r>
          </w:p>
        </w:tc>
        <w:tc>
          <w:tcPr>
            <w:tcW w:w="517" w:type="dxa"/>
          </w:tcPr>
          <w:p w14:paraId="0DD4BF6D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C05F7D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1BFC4D" w14:textId="77777777" w:rsidR="005D6E8B" w:rsidRDefault="005D6E8B" w:rsidP="00D84CE0">
            <w:r>
              <w:rPr>
                <w:sz w:val="16"/>
                <w:szCs w:val="16"/>
              </w:rPr>
              <w:t>Correction of Rel-17 eNS test case 10.1.8.2</w:t>
            </w:r>
          </w:p>
        </w:tc>
        <w:tc>
          <w:tcPr>
            <w:tcW w:w="517" w:type="dxa"/>
          </w:tcPr>
          <w:p w14:paraId="3CAAF129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F28DE9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83AD93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4AC0E50" w14:textId="77777777" w:rsidR="005D6E8B" w:rsidRDefault="005D6E8B" w:rsidP="00D84CE0">
            <w:r>
              <w:rPr>
                <w:sz w:val="16"/>
                <w:szCs w:val="16"/>
              </w:rPr>
              <w:t>R5s240163</w:t>
            </w:r>
          </w:p>
        </w:tc>
        <w:tc>
          <w:tcPr>
            <w:tcW w:w="1597" w:type="dxa"/>
          </w:tcPr>
          <w:p w14:paraId="47ADEC27" w14:textId="77777777" w:rsidR="005D6E8B" w:rsidRDefault="005D6E8B" w:rsidP="00D84CE0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76496CE1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79E2F656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11322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8EB4E63" w14:textId="77777777" w:rsidTr="00D84CE0">
        <w:tc>
          <w:tcPr>
            <w:tcW w:w="879" w:type="dxa"/>
          </w:tcPr>
          <w:p w14:paraId="39A6978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711135A" w14:textId="77777777" w:rsidR="005D6E8B" w:rsidRDefault="005D6E8B" w:rsidP="00D84CE0">
            <w:r>
              <w:rPr>
                <w:sz w:val="16"/>
                <w:szCs w:val="16"/>
              </w:rPr>
              <w:t>3389</w:t>
            </w:r>
          </w:p>
        </w:tc>
        <w:tc>
          <w:tcPr>
            <w:tcW w:w="517" w:type="dxa"/>
          </w:tcPr>
          <w:p w14:paraId="75204BB1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04C9FF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C62FDA" w14:textId="77777777" w:rsidR="005D6E8B" w:rsidRDefault="005D6E8B" w:rsidP="00D84CE0">
            <w:r>
              <w:rPr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517" w:type="dxa"/>
          </w:tcPr>
          <w:p w14:paraId="63268D8B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10F50C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A95A83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A645F63" w14:textId="77777777" w:rsidR="005D6E8B" w:rsidRDefault="005D6E8B" w:rsidP="00D84CE0">
            <w:r>
              <w:rPr>
                <w:sz w:val="16"/>
                <w:szCs w:val="16"/>
              </w:rPr>
              <w:t>R5s240239</w:t>
            </w:r>
          </w:p>
        </w:tc>
        <w:tc>
          <w:tcPr>
            <w:tcW w:w="1597" w:type="dxa"/>
          </w:tcPr>
          <w:p w14:paraId="57AC4563" w14:textId="77777777" w:rsidR="005D6E8B" w:rsidRDefault="005D6E8B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6EEBA70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F731B8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F2DBE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</w:tbl>
    <w:p w14:paraId="762B1683" w14:textId="77777777" w:rsidR="005D6E8B" w:rsidRDefault="005D6E8B" w:rsidP="005D6E8B"/>
    <w:p w14:paraId="4389A647" w14:textId="77777777" w:rsidR="009A3C4A" w:rsidRDefault="009A3C4A" w:rsidP="009A3C4A"/>
    <w:p w14:paraId="12BCCEA2" w14:textId="77777777" w:rsidR="009A3C4A" w:rsidRDefault="009A3C4A" w:rsidP="009A3C4A">
      <w:pPr>
        <w:pStyle w:val="Heading1"/>
        <w:rPr>
          <w:lang w:val="en-US"/>
        </w:rPr>
      </w:pPr>
      <w:r w:rsidRPr="002C6592">
        <w:rPr>
          <w:lang w:val="en-US"/>
        </w:rPr>
        <w:t>14</w:t>
      </w:r>
      <w:r w:rsidRPr="002C6592">
        <w:rPr>
          <w:lang w:val="en-US"/>
        </w:rPr>
        <w:tab/>
        <w:t>Maintenance for closed WIs/SIs for REL-1</w:t>
      </w:r>
      <w:r>
        <w:rPr>
          <w:lang w:val="en-US"/>
        </w:rPr>
        <w:t>7</w:t>
      </w:r>
      <w:r w:rsidRPr="002C6592">
        <w:rPr>
          <w:lang w:val="en-US"/>
        </w:rPr>
        <w:t xml:space="preserve"> and earlier</w:t>
      </w:r>
    </w:p>
    <w:p w14:paraId="704FD259" w14:textId="77777777" w:rsidR="009A3C4A" w:rsidRDefault="009A3C4A" w:rsidP="009A3C4A"/>
    <w:p w14:paraId="231716CF" w14:textId="77777777" w:rsidR="00296FF7" w:rsidRPr="00917427" w:rsidRDefault="00296FF7" w:rsidP="00296F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RP-240222</w:t>
      </w:r>
      <w:r>
        <w:rPr>
          <w:b/>
          <w:i/>
          <w:noProof/>
          <w:sz w:val="28"/>
        </w:rPr>
        <w:fldChar w:fldCharType="end"/>
      </w:r>
    </w:p>
    <w:p w14:paraId="47D2C2F7" w14:textId="77777777" w:rsidR="00296FF7" w:rsidRPr="00784730" w:rsidRDefault="00296FF7" w:rsidP="00296F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B8E474F" w14:textId="77777777" w:rsidR="00296FF7" w:rsidRPr="00050554" w:rsidRDefault="00296FF7" w:rsidP="00296FF7">
      <w:pPr>
        <w:rPr>
          <w:rFonts w:ascii="Arial" w:hAnsi="Arial" w:cs="Arial"/>
          <w:b/>
          <w:bCs/>
          <w:lang w:val="en-US"/>
        </w:rPr>
      </w:pPr>
    </w:p>
    <w:p w14:paraId="1C5289C7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57C564F" w14:textId="77777777" w:rsidR="00296FF7" w:rsidRPr="00E145B1" w:rsidRDefault="00296FF7" w:rsidP="00296F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REL-8 to Rel-13</w:t>
      </w:r>
      <w:r>
        <w:rPr>
          <w:rFonts w:ascii="Arial" w:hAnsi="Arial" w:cs="Arial"/>
          <w:b/>
          <w:bCs/>
        </w:rPr>
        <w:fldChar w:fldCharType="end"/>
      </w:r>
    </w:p>
    <w:p w14:paraId="2E07E553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7FF565B5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44BD8AE" w14:textId="77777777" w:rsidR="00296FF7" w:rsidRDefault="00296FF7" w:rsidP="00296F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C42B81" w14:textId="77777777" w:rsidR="00296FF7" w:rsidRPr="004E535C" w:rsidRDefault="00296FF7" w:rsidP="00296F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6FF7" w:rsidRPr="004E535C" w14:paraId="33BFAC45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CC5D8B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17D134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C180DE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79C1B4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908F64D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DDAEA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813B5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ECE652E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0C50C0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682DB0C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51A3A9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46ADE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489C10C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96FF7" w14:paraId="35B95B28" w14:textId="77777777" w:rsidTr="00585DDF">
        <w:tc>
          <w:tcPr>
            <w:tcW w:w="879" w:type="dxa"/>
          </w:tcPr>
          <w:p w14:paraId="5B40B4C6" w14:textId="77777777" w:rsidR="00296FF7" w:rsidRDefault="00296FF7" w:rsidP="00585DDF">
            <w:r>
              <w:rPr>
                <w:sz w:val="16"/>
                <w:szCs w:val="16"/>
              </w:rPr>
              <w:t>34.123-1</w:t>
            </w:r>
          </w:p>
        </w:tc>
        <w:tc>
          <w:tcPr>
            <w:tcW w:w="637" w:type="dxa"/>
          </w:tcPr>
          <w:p w14:paraId="5C63E45F" w14:textId="77777777" w:rsidR="00296FF7" w:rsidRDefault="00296FF7" w:rsidP="00585DDF">
            <w:r>
              <w:rPr>
                <w:sz w:val="16"/>
                <w:szCs w:val="16"/>
              </w:rPr>
              <w:t>3939</w:t>
            </w:r>
          </w:p>
        </w:tc>
        <w:tc>
          <w:tcPr>
            <w:tcW w:w="517" w:type="dxa"/>
          </w:tcPr>
          <w:p w14:paraId="7F3D058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0AC16C" w14:textId="77777777" w:rsidR="00296FF7" w:rsidRDefault="00296FF7" w:rsidP="00585DD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EAB25ED" w14:textId="77777777" w:rsidR="00296FF7" w:rsidRDefault="00296FF7" w:rsidP="00585DDF">
            <w:r>
              <w:rPr>
                <w:sz w:val="16"/>
                <w:szCs w:val="16"/>
              </w:rPr>
              <w:t>Correction to UTRAN Inter-RAT TC 8.6.3.3</w:t>
            </w:r>
          </w:p>
        </w:tc>
        <w:tc>
          <w:tcPr>
            <w:tcW w:w="517" w:type="dxa"/>
          </w:tcPr>
          <w:p w14:paraId="76DAB8D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F1A503" w14:textId="77777777" w:rsidR="00296FF7" w:rsidRDefault="00296FF7" w:rsidP="00585DD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345431A4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013A58" w14:textId="77777777" w:rsidR="00296FF7" w:rsidRDefault="00296FF7" w:rsidP="00585DDF">
            <w:r>
              <w:rPr>
                <w:sz w:val="16"/>
                <w:szCs w:val="16"/>
              </w:rPr>
              <w:t>R5-240550</w:t>
            </w:r>
          </w:p>
        </w:tc>
        <w:tc>
          <w:tcPr>
            <w:tcW w:w="1597" w:type="dxa"/>
          </w:tcPr>
          <w:p w14:paraId="53280CAC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27AFFFF" w14:textId="77777777" w:rsidR="00296FF7" w:rsidRDefault="00296FF7" w:rsidP="00585DDF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 w14:paraId="03BBA77E" w14:textId="77777777" w:rsidR="00296FF7" w:rsidRDefault="00296FF7" w:rsidP="00585DDF">
            <w:r>
              <w:rPr>
                <w:sz w:val="16"/>
                <w:szCs w:val="16"/>
              </w:rPr>
              <w:t>8.6.3.3</w:t>
            </w:r>
          </w:p>
        </w:tc>
        <w:tc>
          <w:tcPr>
            <w:tcW w:w="998" w:type="dxa"/>
          </w:tcPr>
          <w:p w14:paraId="511535AF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61F6344" w14:textId="77777777" w:rsidTr="00585DDF">
        <w:tc>
          <w:tcPr>
            <w:tcW w:w="879" w:type="dxa"/>
          </w:tcPr>
          <w:p w14:paraId="22EAEC8B" w14:textId="77777777" w:rsidR="00296FF7" w:rsidRDefault="00296FF7" w:rsidP="00585DDF">
            <w:r>
              <w:rPr>
                <w:sz w:val="16"/>
                <w:szCs w:val="16"/>
              </w:rPr>
              <w:t>34.123-1</w:t>
            </w:r>
          </w:p>
        </w:tc>
        <w:tc>
          <w:tcPr>
            <w:tcW w:w="637" w:type="dxa"/>
          </w:tcPr>
          <w:p w14:paraId="29815043" w14:textId="77777777" w:rsidR="00296FF7" w:rsidRDefault="00296FF7" w:rsidP="00585DDF">
            <w:r>
              <w:rPr>
                <w:sz w:val="16"/>
                <w:szCs w:val="16"/>
              </w:rPr>
              <w:t>3940</w:t>
            </w:r>
          </w:p>
        </w:tc>
        <w:tc>
          <w:tcPr>
            <w:tcW w:w="517" w:type="dxa"/>
          </w:tcPr>
          <w:p w14:paraId="60F0E3EB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649673" w14:textId="77777777" w:rsidR="00296FF7" w:rsidRDefault="00296FF7" w:rsidP="00585DD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1EC78B7" w14:textId="77777777" w:rsidR="00296FF7" w:rsidRDefault="00296FF7" w:rsidP="00585DDF">
            <w:r>
              <w:rPr>
                <w:sz w:val="16"/>
                <w:szCs w:val="16"/>
              </w:rPr>
              <w:t>Removal of GEA2 support from inter-rat cell change order test cases</w:t>
            </w:r>
          </w:p>
        </w:tc>
        <w:tc>
          <w:tcPr>
            <w:tcW w:w="517" w:type="dxa"/>
          </w:tcPr>
          <w:p w14:paraId="17DFF48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B39B42" w14:textId="77777777" w:rsidR="00296FF7" w:rsidRDefault="00296FF7" w:rsidP="00585DD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5657F4C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755C91D" w14:textId="77777777" w:rsidR="00296FF7" w:rsidRDefault="00296FF7" w:rsidP="00585DDF">
            <w:r>
              <w:rPr>
                <w:sz w:val="16"/>
                <w:szCs w:val="16"/>
              </w:rPr>
              <w:t>R5-240975</w:t>
            </w:r>
          </w:p>
        </w:tc>
        <w:tc>
          <w:tcPr>
            <w:tcW w:w="1597" w:type="dxa"/>
          </w:tcPr>
          <w:p w14:paraId="01112313" w14:textId="77777777" w:rsidR="00296FF7" w:rsidRDefault="00296FF7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97B3299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5650CEE1" w14:textId="77777777" w:rsidR="00296FF7" w:rsidRDefault="00296FF7" w:rsidP="00585DDF">
            <w:r>
              <w:rPr>
                <w:sz w:val="16"/>
                <w:szCs w:val="16"/>
              </w:rPr>
              <w:t>8.3.11.1, 8.3.11.1a</w:t>
            </w:r>
          </w:p>
        </w:tc>
        <w:tc>
          <w:tcPr>
            <w:tcW w:w="998" w:type="dxa"/>
          </w:tcPr>
          <w:p w14:paraId="751D7506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34.123-2 CR 0801; TS/TR ... CR ... </w:t>
            </w:r>
          </w:p>
        </w:tc>
      </w:tr>
      <w:tr w:rsidR="00296FF7" w14:paraId="5E0F9455" w14:textId="77777777" w:rsidTr="00585DDF">
        <w:tc>
          <w:tcPr>
            <w:tcW w:w="879" w:type="dxa"/>
          </w:tcPr>
          <w:p w14:paraId="7D2FD362" w14:textId="77777777" w:rsidR="00296FF7" w:rsidRDefault="00296FF7" w:rsidP="00585DDF">
            <w:r>
              <w:rPr>
                <w:sz w:val="16"/>
                <w:szCs w:val="16"/>
              </w:rPr>
              <w:t>34.123-2</w:t>
            </w:r>
          </w:p>
        </w:tc>
        <w:tc>
          <w:tcPr>
            <w:tcW w:w="637" w:type="dxa"/>
          </w:tcPr>
          <w:p w14:paraId="2ECD52D6" w14:textId="77777777" w:rsidR="00296FF7" w:rsidRDefault="00296FF7" w:rsidP="00585DDF">
            <w:r>
              <w:rPr>
                <w:sz w:val="16"/>
                <w:szCs w:val="16"/>
              </w:rPr>
              <w:t>0801</w:t>
            </w:r>
          </w:p>
        </w:tc>
        <w:tc>
          <w:tcPr>
            <w:tcW w:w="517" w:type="dxa"/>
          </w:tcPr>
          <w:p w14:paraId="15EF9584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479E27" w14:textId="77777777" w:rsidR="00296FF7" w:rsidRDefault="00296FF7" w:rsidP="00585DD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D8B16A9" w14:textId="77777777" w:rsidR="00296FF7" w:rsidRDefault="00296FF7" w:rsidP="00585DDF">
            <w:r>
              <w:rPr>
                <w:sz w:val="16"/>
                <w:szCs w:val="16"/>
              </w:rPr>
              <w:t>Removal of GEA2 support from applicability of inter-rat cell change order test cases</w:t>
            </w:r>
          </w:p>
        </w:tc>
        <w:tc>
          <w:tcPr>
            <w:tcW w:w="517" w:type="dxa"/>
          </w:tcPr>
          <w:p w14:paraId="2BF118BA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4E6E69" w14:textId="77777777" w:rsidR="00296FF7" w:rsidRDefault="00296FF7" w:rsidP="00585DDF">
            <w:r>
              <w:rPr>
                <w:sz w:val="16"/>
                <w:szCs w:val="16"/>
              </w:rPr>
              <w:t>15.6.1</w:t>
            </w:r>
          </w:p>
        </w:tc>
        <w:tc>
          <w:tcPr>
            <w:tcW w:w="758" w:type="dxa"/>
          </w:tcPr>
          <w:p w14:paraId="6AEE9FF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7C91B0" w14:textId="77777777" w:rsidR="00296FF7" w:rsidRDefault="00296FF7" w:rsidP="00585DDF">
            <w:r>
              <w:rPr>
                <w:sz w:val="16"/>
                <w:szCs w:val="16"/>
              </w:rPr>
              <w:t>R5-240976</w:t>
            </w:r>
          </w:p>
        </w:tc>
        <w:tc>
          <w:tcPr>
            <w:tcW w:w="1597" w:type="dxa"/>
          </w:tcPr>
          <w:p w14:paraId="48EDF29D" w14:textId="77777777" w:rsidR="00296FF7" w:rsidRDefault="00296FF7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B815D87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5CEE04D8" w14:textId="77777777" w:rsidR="00296FF7" w:rsidRDefault="00296FF7" w:rsidP="00585DDF">
            <w:r>
              <w:rPr>
                <w:sz w:val="16"/>
                <w:szCs w:val="16"/>
              </w:rPr>
              <w:t>4, C.2</w:t>
            </w:r>
          </w:p>
        </w:tc>
        <w:tc>
          <w:tcPr>
            <w:tcW w:w="998" w:type="dxa"/>
          </w:tcPr>
          <w:p w14:paraId="323CB59A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34.123-1 CR 3940; TS/TR ... CR ... </w:t>
            </w:r>
          </w:p>
        </w:tc>
      </w:tr>
      <w:tr w:rsidR="00296FF7" w14:paraId="07ABDF26" w14:textId="77777777" w:rsidTr="00585DDF">
        <w:tc>
          <w:tcPr>
            <w:tcW w:w="879" w:type="dxa"/>
          </w:tcPr>
          <w:p w14:paraId="16BA7459" w14:textId="77777777" w:rsidR="00296FF7" w:rsidRDefault="00296FF7" w:rsidP="00585DDF">
            <w:r>
              <w:rPr>
                <w:sz w:val="16"/>
                <w:szCs w:val="16"/>
              </w:rPr>
              <w:t>34.123-3</w:t>
            </w:r>
          </w:p>
        </w:tc>
        <w:tc>
          <w:tcPr>
            <w:tcW w:w="637" w:type="dxa"/>
          </w:tcPr>
          <w:p w14:paraId="0A0E2A4A" w14:textId="77777777" w:rsidR="00296FF7" w:rsidRDefault="00296FF7" w:rsidP="00585DDF">
            <w:r>
              <w:rPr>
                <w:sz w:val="16"/>
                <w:szCs w:val="16"/>
              </w:rPr>
              <w:t>3676</w:t>
            </w:r>
          </w:p>
        </w:tc>
        <w:tc>
          <w:tcPr>
            <w:tcW w:w="517" w:type="dxa"/>
          </w:tcPr>
          <w:p w14:paraId="5C7915F3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4BE68B" w14:textId="77777777" w:rsidR="00296FF7" w:rsidRDefault="00296FF7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D81F1C" w14:textId="77777777" w:rsidR="00296FF7" w:rsidRDefault="00296FF7" w:rsidP="00585DDF">
            <w:r>
              <w:rPr>
                <w:sz w:val="16"/>
                <w:szCs w:val="16"/>
              </w:rPr>
              <w:t>Removal of GEA2 from TS 34.123-3</w:t>
            </w:r>
          </w:p>
        </w:tc>
        <w:tc>
          <w:tcPr>
            <w:tcW w:w="517" w:type="dxa"/>
          </w:tcPr>
          <w:p w14:paraId="5C2E735A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0C1909" w14:textId="77777777" w:rsidR="00296FF7" w:rsidRDefault="00296FF7" w:rsidP="00585D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4296A3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3DC1126" w14:textId="77777777" w:rsidR="00296FF7" w:rsidRDefault="00296FF7" w:rsidP="00585DDF">
            <w:r>
              <w:rPr>
                <w:sz w:val="16"/>
                <w:szCs w:val="16"/>
              </w:rPr>
              <w:t>R5-240551</w:t>
            </w:r>
          </w:p>
        </w:tc>
        <w:tc>
          <w:tcPr>
            <w:tcW w:w="1597" w:type="dxa"/>
          </w:tcPr>
          <w:p w14:paraId="3C8ACADA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394E430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7202DAD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92E01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816C27D" w14:textId="77777777" w:rsidTr="00585DDF">
        <w:tc>
          <w:tcPr>
            <w:tcW w:w="879" w:type="dxa"/>
          </w:tcPr>
          <w:p w14:paraId="679C73F8" w14:textId="77777777" w:rsidR="00296FF7" w:rsidRDefault="00296FF7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7819CFA6" w14:textId="77777777" w:rsidR="00296FF7" w:rsidRDefault="00296FF7" w:rsidP="00585DDF">
            <w:r>
              <w:rPr>
                <w:sz w:val="16"/>
                <w:szCs w:val="16"/>
              </w:rPr>
              <w:t>5487</w:t>
            </w:r>
          </w:p>
        </w:tc>
        <w:tc>
          <w:tcPr>
            <w:tcW w:w="517" w:type="dxa"/>
          </w:tcPr>
          <w:p w14:paraId="11401C5A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8C64B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0086EA" w14:textId="77777777" w:rsidR="00296FF7" w:rsidRDefault="00296FF7" w:rsidP="00585DDF">
            <w:r>
              <w:rPr>
                <w:sz w:val="16"/>
                <w:szCs w:val="16"/>
              </w:rPr>
              <w:t>Update of Annex F Measurement Uncertainties in TS 36.521-1</w:t>
            </w:r>
          </w:p>
        </w:tc>
        <w:tc>
          <w:tcPr>
            <w:tcW w:w="517" w:type="dxa"/>
          </w:tcPr>
          <w:p w14:paraId="5B448EF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2D1F93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E212AB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96F6526" w14:textId="77777777" w:rsidR="00296FF7" w:rsidRDefault="00296FF7" w:rsidP="00585DDF">
            <w:r>
              <w:rPr>
                <w:sz w:val="16"/>
                <w:szCs w:val="16"/>
              </w:rPr>
              <w:t>R5-240071</w:t>
            </w:r>
          </w:p>
        </w:tc>
        <w:tc>
          <w:tcPr>
            <w:tcW w:w="1597" w:type="dxa"/>
          </w:tcPr>
          <w:p w14:paraId="31883A06" w14:textId="77777777" w:rsidR="00296FF7" w:rsidRDefault="00296FF7" w:rsidP="00585DDF">
            <w:r>
              <w:rPr>
                <w:sz w:val="16"/>
                <w:szCs w:val="16"/>
              </w:rPr>
              <w:t>CMCC, Keysight Technologies UK Ltd</w:t>
            </w:r>
          </w:p>
        </w:tc>
        <w:tc>
          <w:tcPr>
            <w:tcW w:w="1122" w:type="dxa"/>
          </w:tcPr>
          <w:p w14:paraId="5226BC24" w14:textId="77777777" w:rsidR="00296FF7" w:rsidRDefault="00296FF7" w:rsidP="00585DDF"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</w:tcPr>
          <w:p w14:paraId="330C8141" w14:textId="77777777" w:rsidR="00296FF7" w:rsidRDefault="00296FF7" w:rsidP="00585DDF">
            <w:r>
              <w:rPr>
                <w:sz w:val="16"/>
                <w:szCs w:val="16"/>
              </w:rPr>
              <w:t>F.1.2</w:t>
            </w:r>
          </w:p>
        </w:tc>
        <w:tc>
          <w:tcPr>
            <w:tcW w:w="998" w:type="dxa"/>
          </w:tcPr>
          <w:p w14:paraId="01C75BBB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296FF7" w14:paraId="2BF4FED6" w14:textId="77777777" w:rsidTr="00585DDF">
        <w:tc>
          <w:tcPr>
            <w:tcW w:w="879" w:type="dxa"/>
          </w:tcPr>
          <w:p w14:paraId="7C302008" w14:textId="77777777" w:rsidR="00296FF7" w:rsidRDefault="00296FF7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5D49D5F4" w14:textId="77777777" w:rsidR="00296FF7" w:rsidRDefault="00296FF7" w:rsidP="00585DDF">
            <w:r>
              <w:rPr>
                <w:sz w:val="16"/>
                <w:szCs w:val="16"/>
              </w:rPr>
              <w:t>5493</w:t>
            </w:r>
          </w:p>
        </w:tc>
        <w:tc>
          <w:tcPr>
            <w:tcW w:w="517" w:type="dxa"/>
          </w:tcPr>
          <w:p w14:paraId="74A1E600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01919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3A8CBF" w14:textId="77777777" w:rsidR="00296FF7" w:rsidRDefault="00296FF7" w:rsidP="00585DDF">
            <w:r>
              <w:rPr>
                <w:sz w:val="16"/>
                <w:szCs w:val="16"/>
              </w:rPr>
              <w:t>Update Table notes in TS36.521-1 TC-7.6.3EA Table-7.6.3EA.3-1: Narrow-band blocking</w:t>
            </w:r>
          </w:p>
        </w:tc>
        <w:tc>
          <w:tcPr>
            <w:tcW w:w="517" w:type="dxa"/>
          </w:tcPr>
          <w:p w14:paraId="0E3634CA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93D2BE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208A70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FD8A5F" w14:textId="77777777" w:rsidR="00296FF7" w:rsidRDefault="00296FF7" w:rsidP="00585DDF">
            <w:r>
              <w:rPr>
                <w:sz w:val="16"/>
                <w:szCs w:val="16"/>
              </w:rPr>
              <w:t>R5-241925</w:t>
            </w:r>
          </w:p>
        </w:tc>
        <w:tc>
          <w:tcPr>
            <w:tcW w:w="1597" w:type="dxa"/>
          </w:tcPr>
          <w:p w14:paraId="09B22087" w14:textId="77777777" w:rsidR="00296FF7" w:rsidRDefault="00296FF7" w:rsidP="00585DD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11968F7F" w14:textId="77777777" w:rsidR="00296FF7" w:rsidRDefault="00296FF7" w:rsidP="00585DDF">
            <w:r>
              <w:rPr>
                <w:sz w:val="16"/>
                <w:szCs w:val="16"/>
              </w:rPr>
              <w:t>TEI13_Test, LTE_MTCe2_L1-UEConTest</w:t>
            </w:r>
          </w:p>
        </w:tc>
        <w:tc>
          <w:tcPr>
            <w:tcW w:w="2323" w:type="dxa"/>
          </w:tcPr>
          <w:p w14:paraId="580BB44E" w14:textId="77777777" w:rsidR="00296FF7" w:rsidRDefault="00296FF7" w:rsidP="00585DDF">
            <w:r>
              <w:rPr>
                <w:sz w:val="16"/>
                <w:szCs w:val="16"/>
              </w:rPr>
              <w:t>7.6.3EA</w:t>
            </w:r>
          </w:p>
        </w:tc>
        <w:tc>
          <w:tcPr>
            <w:tcW w:w="998" w:type="dxa"/>
          </w:tcPr>
          <w:p w14:paraId="541104E1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4BBB911" w14:textId="77777777" w:rsidTr="00585DDF">
        <w:tc>
          <w:tcPr>
            <w:tcW w:w="879" w:type="dxa"/>
          </w:tcPr>
          <w:p w14:paraId="70E11C13" w14:textId="77777777" w:rsidR="00296FF7" w:rsidRDefault="00296FF7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06FEF7EC" w14:textId="77777777" w:rsidR="00296FF7" w:rsidRDefault="00296FF7" w:rsidP="00585DDF">
            <w:r>
              <w:rPr>
                <w:sz w:val="16"/>
                <w:szCs w:val="16"/>
              </w:rPr>
              <w:t>5497</w:t>
            </w:r>
          </w:p>
        </w:tc>
        <w:tc>
          <w:tcPr>
            <w:tcW w:w="517" w:type="dxa"/>
          </w:tcPr>
          <w:p w14:paraId="7E79C550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939130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35B37B" w14:textId="77777777" w:rsidR="00296FF7" w:rsidRDefault="00296FF7" w:rsidP="00585DDF">
            <w:r>
              <w:rPr>
                <w:sz w:val="16"/>
                <w:szCs w:val="16"/>
              </w:rPr>
              <w:t>Correct typos in Table 7.3A.5.4.1-1</w:t>
            </w:r>
          </w:p>
        </w:tc>
        <w:tc>
          <w:tcPr>
            <w:tcW w:w="517" w:type="dxa"/>
          </w:tcPr>
          <w:p w14:paraId="1F3355B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6D2E9F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AA2400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D7E7A0B" w14:textId="77777777" w:rsidR="00296FF7" w:rsidRDefault="00296FF7" w:rsidP="00585DDF">
            <w:r>
              <w:rPr>
                <w:sz w:val="16"/>
                <w:szCs w:val="16"/>
              </w:rPr>
              <w:t>R5-241857</w:t>
            </w:r>
          </w:p>
        </w:tc>
        <w:tc>
          <w:tcPr>
            <w:tcW w:w="1597" w:type="dxa"/>
          </w:tcPr>
          <w:p w14:paraId="281CF8BA" w14:textId="77777777" w:rsidR="00296FF7" w:rsidRDefault="00296FF7" w:rsidP="00585DDF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7A7EAD71" w14:textId="77777777" w:rsidR="00296FF7" w:rsidRDefault="00296FF7" w:rsidP="00585DDF">
            <w:r>
              <w:rPr>
                <w:sz w:val="16"/>
                <w:szCs w:val="16"/>
              </w:rPr>
              <w:t>TEI12_Test, LTE_CA_Rel12_3DL-UEConTest</w:t>
            </w:r>
          </w:p>
        </w:tc>
        <w:tc>
          <w:tcPr>
            <w:tcW w:w="2323" w:type="dxa"/>
          </w:tcPr>
          <w:p w14:paraId="68D0B8E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51F1F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5F672B1" w14:textId="77777777" w:rsidTr="00585DDF">
        <w:tc>
          <w:tcPr>
            <w:tcW w:w="879" w:type="dxa"/>
          </w:tcPr>
          <w:p w14:paraId="50B78715" w14:textId="77777777" w:rsidR="00296FF7" w:rsidRDefault="00296FF7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2BC61C87" w14:textId="77777777" w:rsidR="00296FF7" w:rsidRDefault="00296FF7" w:rsidP="00585DDF">
            <w:r>
              <w:rPr>
                <w:sz w:val="16"/>
                <w:szCs w:val="16"/>
              </w:rPr>
              <w:t>5500</w:t>
            </w:r>
          </w:p>
        </w:tc>
        <w:tc>
          <w:tcPr>
            <w:tcW w:w="517" w:type="dxa"/>
          </w:tcPr>
          <w:p w14:paraId="6A41301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DF0CBE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F8B0D0" w14:textId="77777777" w:rsidR="00296FF7" w:rsidRDefault="00296FF7" w:rsidP="00585DDF">
            <w:r>
              <w:rPr>
                <w:sz w:val="16"/>
                <w:szCs w:val="16"/>
              </w:rPr>
              <w:t>Editorial correction to CA_1A-3A-7A-28A in 7.3A.9</w:t>
            </w:r>
          </w:p>
        </w:tc>
        <w:tc>
          <w:tcPr>
            <w:tcW w:w="517" w:type="dxa"/>
          </w:tcPr>
          <w:p w14:paraId="13A3E29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38C28E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98C733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2BDBB8" w14:textId="77777777" w:rsidR="00296FF7" w:rsidRDefault="00296FF7" w:rsidP="00585DDF">
            <w:r>
              <w:rPr>
                <w:sz w:val="16"/>
                <w:szCs w:val="16"/>
              </w:rPr>
              <w:t>R5-241089</w:t>
            </w:r>
          </w:p>
        </w:tc>
        <w:tc>
          <w:tcPr>
            <w:tcW w:w="1597" w:type="dxa"/>
          </w:tcPr>
          <w:p w14:paraId="2998EF2C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B1C2FD7" w14:textId="77777777" w:rsidR="00296FF7" w:rsidRDefault="00296FF7" w:rsidP="00585DDF">
            <w:r>
              <w:rPr>
                <w:sz w:val="16"/>
                <w:szCs w:val="16"/>
              </w:rPr>
              <w:t>LTE_CA_Rel13-UEConTest, TEI13_Test</w:t>
            </w:r>
          </w:p>
        </w:tc>
        <w:tc>
          <w:tcPr>
            <w:tcW w:w="2323" w:type="dxa"/>
          </w:tcPr>
          <w:p w14:paraId="33644889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3F8C4F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4F8A5985" w14:textId="77777777" w:rsidTr="00585DDF">
        <w:tc>
          <w:tcPr>
            <w:tcW w:w="879" w:type="dxa"/>
          </w:tcPr>
          <w:p w14:paraId="5A9AA86C" w14:textId="77777777" w:rsidR="00296FF7" w:rsidRDefault="00296FF7" w:rsidP="00585DD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7A3C12F2" w14:textId="77777777" w:rsidR="00296FF7" w:rsidRDefault="00296FF7" w:rsidP="00585DDF">
            <w:r>
              <w:rPr>
                <w:sz w:val="16"/>
                <w:szCs w:val="16"/>
              </w:rPr>
              <w:t>1026</w:t>
            </w:r>
          </w:p>
        </w:tc>
        <w:tc>
          <w:tcPr>
            <w:tcW w:w="517" w:type="dxa"/>
          </w:tcPr>
          <w:p w14:paraId="6DAFB45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A65323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D01DFC" w14:textId="77777777" w:rsidR="00296FF7" w:rsidRDefault="00296FF7" w:rsidP="00585DDF">
            <w:r>
              <w:rPr>
                <w:sz w:val="16"/>
                <w:szCs w:val="16"/>
              </w:rPr>
              <w:t>Add information in Power Control test cases specific to Power Class 3</w:t>
            </w:r>
          </w:p>
        </w:tc>
        <w:tc>
          <w:tcPr>
            <w:tcW w:w="517" w:type="dxa"/>
          </w:tcPr>
          <w:p w14:paraId="1E1B363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FAFA80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B68CE46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EBE4218" w14:textId="77777777" w:rsidR="00296FF7" w:rsidRDefault="00296FF7" w:rsidP="00585DDF">
            <w:r>
              <w:rPr>
                <w:sz w:val="16"/>
                <w:szCs w:val="16"/>
              </w:rPr>
              <w:t>R5-241203</w:t>
            </w:r>
          </w:p>
        </w:tc>
        <w:tc>
          <w:tcPr>
            <w:tcW w:w="1597" w:type="dxa"/>
          </w:tcPr>
          <w:p w14:paraId="63FA9DDC" w14:textId="77777777" w:rsidR="00296FF7" w:rsidRDefault="00296FF7" w:rsidP="00585DD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2086E69A" w14:textId="77777777" w:rsidR="00296FF7" w:rsidRDefault="00296FF7" w:rsidP="00585DD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72496813" w14:textId="77777777" w:rsidR="00296FF7" w:rsidRDefault="00296FF7" w:rsidP="00585DDF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052AA1B5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96FF7" w14:paraId="57891667" w14:textId="77777777" w:rsidTr="00585DDF">
        <w:tc>
          <w:tcPr>
            <w:tcW w:w="879" w:type="dxa"/>
          </w:tcPr>
          <w:p w14:paraId="09992913" w14:textId="77777777" w:rsidR="00296FF7" w:rsidRDefault="00296FF7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3C964A4" w14:textId="77777777" w:rsidR="00296FF7" w:rsidRDefault="00296FF7" w:rsidP="00585DDF">
            <w:r>
              <w:rPr>
                <w:sz w:val="16"/>
                <w:szCs w:val="16"/>
              </w:rPr>
              <w:t>5281</w:t>
            </w:r>
          </w:p>
        </w:tc>
        <w:tc>
          <w:tcPr>
            <w:tcW w:w="517" w:type="dxa"/>
          </w:tcPr>
          <w:p w14:paraId="7026BDE5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4FDDA0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F5F81A" w14:textId="77777777" w:rsidR="00296FF7" w:rsidRDefault="00296FF7" w:rsidP="00585DDF">
            <w:r>
              <w:rPr>
                <w:sz w:val="16"/>
                <w:szCs w:val="16"/>
              </w:rPr>
              <w:t>Correction to SIM profile of NB-IoT test cases</w:t>
            </w:r>
          </w:p>
        </w:tc>
        <w:tc>
          <w:tcPr>
            <w:tcW w:w="517" w:type="dxa"/>
          </w:tcPr>
          <w:p w14:paraId="223BC10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692399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187A0A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B2B6BCE" w14:textId="77777777" w:rsidR="00296FF7" w:rsidRDefault="00296FF7" w:rsidP="00585DDF">
            <w:r>
              <w:rPr>
                <w:sz w:val="16"/>
                <w:szCs w:val="16"/>
              </w:rPr>
              <w:t>R5-240474</w:t>
            </w:r>
          </w:p>
        </w:tc>
        <w:tc>
          <w:tcPr>
            <w:tcW w:w="1597" w:type="dxa"/>
          </w:tcPr>
          <w:p w14:paraId="5BD393B4" w14:textId="77777777" w:rsidR="00296FF7" w:rsidRDefault="00296FF7" w:rsidP="00585DD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5ED64BD6" w14:textId="77777777" w:rsidR="00296FF7" w:rsidRDefault="00296FF7" w:rsidP="00585DDF"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</w:tcPr>
          <w:p w14:paraId="5E283CB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AE088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14365F30" w14:textId="77777777" w:rsidTr="00585DDF">
        <w:tc>
          <w:tcPr>
            <w:tcW w:w="879" w:type="dxa"/>
          </w:tcPr>
          <w:p w14:paraId="412D4994" w14:textId="77777777" w:rsidR="00296FF7" w:rsidRDefault="00296FF7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16C9CA5" w14:textId="77777777" w:rsidR="00296FF7" w:rsidRDefault="00296FF7" w:rsidP="00585DDF">
            <w:r>
              <w:rPr>
                <w:sz w:val="16"/>
                <w:szCs w:val="16"/>
              </w:rPr>
              <w:t>5282</w:t>
            </w:r>
          </w:p>
        </w:tc>
        <w:tc>
          <w:tcPr>
            <w:tcW w:w="517" w:type="dxa"/>
          </w:tcPr>
          <w:p w14:paraId="3EC20C4E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5EE62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B1297D" w14:textId="77777777" w:rsidR="00296FF7" w:rsidRDefault="00296FF7" w:rsidP="00585DDF">
            <w:r>
              <w:rPr>
                <w:sz w:val="16"/>
                <w:szCs w:val="16"/>
              </w:rPr>
              <w:t>Correction to LTE Inter-RAT TC 8.1.3.7</w:t>
            </w:r>
          </w:p>
        </w:tc>
        <w:tc>
          <w:tcPr>
            <w:tcW w:w="517" w:type="dxa"/>
          </w:tcPr>
          <w:p w14:paraId="6B914B6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072BC0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E26438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F9AFFE" w14:textId="77777777" w:rsidR="00296FF7" w:rsidRDefault="00296FF7" w:rsidP="00585DDF">
            <w:r>
              <w:rPr>
                <w:sz w:val="16"/>
                <w:szCs w:val="16"/>
              </w:rPr>
              <w:t>R5-240548</w:t>
            </w:r>
          </w:p>
        </w:tc>
        <w:tc>
          <w:tcPr>
            <w:tcW w:w="1597" w:type="dxa"/>
          </w:tcPr>
          <w:p w14:paraId="21E17938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1F419EE" w14:textId="77777777" w:rsidR="00296FF7" w:rsidRDefault="00296FF7" w:rsidP="00585DD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6C93AF54" w14:textId="77777777" w:rsidR="00296FF7" w:rsidRDefault="00296FF7" w:rsidP="00585DDF">
            <w:r>
              <w:rPr>
                <w:sz w:val="16"/>
                <w:szCs w:val="16"/>
              </w:rPr>
              <w:t>8.1.3.7</w:t>
            </w:r>
          </w:p>
        </w:tc>
        <w:tc>
          <w:tcPr>
            <w:tcW w:w="998" w:type="dxa"/>
          </w:tcPr>
          <w:p w14:paraId="78BA0A9F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4712A03" w14:textId="77777777" w:rsidTr="00585DDF">
        <w:tc>
          <w:tcPr>
            <w:tcW w:w="879" w:type="dxa"/>
          </w:tcPr>
          <w:p w14:paraId="04EE7DCC" w14:textId="77777777" w:rsidR="00296FF7" w:rsidRDefault="00296FF7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4C5CA7EB" w14:textId="77777777" w:rsidR="00296FF7" w:rsidRDefault="00296FF7" w:rsidP="00585DDF">
            <w:r>
              <w:rPr>
                <w:sz w:val="16"/>
                <w:szCs w:val="16"/>
              </w:rPr>
              <w:t>5284</w:t>
            </w:r>
          </w:p>
        </w:tc>
        <w:tc>
          <w:tcPr>
            <w:tcW w:w="517" w:type="dxa"/>
          </w:tcPr>
          <w:p w14:paraId="19A2ADAD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ED8E62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7BF27D" w14:textId="77777777" w:rsidR="00296FF7" w:rsidRDefault="00296FF7" w:rsidP="00585DDF">
            <w:r>
              <w:rPr>
                <w:sz w:val="16"/>
                <w:szCs w:val="16"/>
              </w:rPr>
              <w:t>Corrections to NB-IoT RLC TC 22.3.2.3</w:t>
            </w:r>
          </w:p>
        </w:tc>
        <w:tc>
          <w:tcPr>
            <w:tcW w:w="517" w:type="dxa"/>
          </w:tcPr>
          <w:p w14:paraId="22125152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C67B33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0712725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FF7AB8D" w14:textId="77777777" w:rsidR="00296FF7" w:rsidRDefault="00296FF7" w:rsidP="00585DDF">
            <w:r>
              <w:rPr>
                <w:sz w:val="16"/>
                <w:szCs w:val="16"/>
              </w:rPr>
              <w:t>R5-241478</w:t>
            </w:r>
          </w:p>
        </w:tc>
        <w:tc>
          <w:tcPr>
            <w:tcW w:w="1597" w:type="dxa"/>
          </w:tcPr>
          <w:p w14:paraId="0B7D3CC2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E908DC1" w14:textId="77777777" w:rsidR="00296FF7" w:rsidRDefault="00296FF7" w:rsidP="00585DDF"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</w:tcPr>
          <w:p w14:paraId="6A9B168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BD1F9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47E678D" w14:textId="77777777" w:rsidTr="00585DDF">
        <w:tc>
          <w:tcPr>
            <w:tcW w:w="879" w:type="dxa"/>
          </w:tcPr>
          <w:p w14:paraId="2465863D" w14:textId="77777777" w:rsidR="00296FF7" w:rsidRDefault="00296FF7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5DBA122" w14:textId="77777777" w:rsidR="00296FF7" w:rsidRDefault="00296FF7" w:rsidP="00585DDF">
            <w:r>
              <w:rPr>
                <w:sz w:val="16"/>
                <w:szCs w:val="16"/>
              </w:rPr>
              <w:t>5294</w:t>
            </w:r>
          </w:p>
        </w:tc>
        <w:tc>
          <w:tcPr>
            <w:tcW w:w="517" w:type="dxa"/>
          </w:tcPr>
          <w:p w14:paraId="35C1806D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689EBA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9E2A33" w14:textId="77777777" w:rsidR="00296FF7" w:rsidRDefault="00296FF7" w:rsidP="00585DDF">
            <w:r>
              <w:rPr>
                <w:sz w:val="16"/>
                <w:szCs w:val="16"/>
              </w:rPr>
              <w:t>Addition of new test case 11.2.13</w:t>
            </w:r>
          </w:p>
        </w:tc>
        <w:tc>
          <w:tcPr>
            <w:tcW w:w="517" w:type="dxa"/>
          </w:tcPr>
          <w:p w14:paraId="69C5BE3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1E4B92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F45FDD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28578D" w14:textId="77777777" w:rsidR="00296FF7" w:rsidRDefault="00296FF7" w:rsidP="00585DDF">
            <w:r>
              <w:rPr>
                <w:sz w:val="16"/>
                <w:szCs w:val="16"/>
              </w:rPr>
              <w:t>R5-241624</w:t>
            </w:r>
          </w:p>
        </w:tc>
        <w:tc>
          <w:tcPr>
            <w:tcW w:w="1597" w:type="dxa"/>
          </w:tcPr>
          <w:p w14:paraId="55B3C7BD" w14:textId="77777777" w:rsidR="00296FF7" w:rsidRDefault="00296FF7" w:rsidP="00585DDF">
            <w:r>
              <w:rPr>
                <w:sz w:val="16"/>
                <w:szCs w:val="16"/>
              </w:rPr>
              <w:t>NTT DOCOMO, INC. Rohde &amp; Schwarz</w:t>
            </w:r>
          </w:p>
        </w:tc>
        <w:tc>
          <w:tcPr>
            <w:tcW w:w="1122" w:type="dxa"/>
          </w:tcPr>
          <w:p w14:paraId="6D027FE4" w14:textId="77777777" w:rsidR="00296FF7" w:rsidRDefault="00296FF7" w:rsidP="00585DDF">
            <w:r>
              <w:rPr>
                <w:sz w:val="16"/>
                <w:szCs w:val="16"/>
              </w:rPr>
              <w:t>TEI11_Test</w:t>
            </w:r>
          </w:p>
        </w:tc>
        <w:tc>
          <w:tcPr>
            <w:tcW w:w="2323" w:type="dxa"/>
          </w:tcPr>
          <w:p w14:paraId="13F12CB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4C344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EA6991F" w14:textId="77777777" w:rsidTr="00585DDF">
        <w:tc>
          <w:tcPr>
            <w:tcW w:w="879" w:type="dxa"/>
          </w:tcPr>
          <w:p w14:paraId="10576B4F" w14:textId="77777777" w:rsidR="00296FF7" w:rsidRDefault="00296FF7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04BC7C6F" w14:textId="77777777" w:rsidR="00296FF7" w:rsidRDefault="00296FF7" w:rsidP="00585DDF">
            <w:r>
              <w:rPr>
                <w:sz w:val="16"/>
                <w:szCs w:val="16"/>
              </w:rPr>
              <w:t>1444</w:t>
            </w:r>
          </w:p>
        </w:tc>
        <w:tc>
          <w:tcPr>
            <w:tcW w:w="517" w:type="dxa"/>
          </w:tcPr>
          <w:p w14:paraId="4DFE73C8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ACA81B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B9F597" w14:textId="77777777" w:rsidR="00296FF7" w:rsidRDefault="00296FF7" w:rsidP="00585DDF">
            <w:r>
              <w:rPr>
                <w:sz w:val="16"/>
                <w:szCs w:val="16"/>
              </w:rPr>
              <w:t>Addition of applicability for new test case 11.2.13</w:t>
            </w:r>
          </w:p>
        </w:tc>
        <w:tc>
          <w:tcPr>
            <w:tcW w:w="517" w:type="dxa"/>
          </w:tcPr>
          <w:p w14:paraId="680F7D4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458A9F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7E3C556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164A57" w14:textId="77777777" w:rsidR="00296FF7" w:rsidRDefault="00296FF7" w:rsidP="00585DDF">
            <w:r>
              <w:rPr>
                <w:sz w:val="16"/>
                <w:szCs w:val="16"/>
              </w:rPr>
              <w:t>R5-241625</w:t>
            </w:r>
          </w:p>
        </w:tc>
        <w:tc>
          <w:tcPr>
            <w:tcW w:w="1597" w:type="dxa"/>
          </w:tcPr>
          <w:p w14:paraId="5A2E93C4" w14:textId="77777777" w:rsidR="00296FF7" w:rsidRDefault="00296FF7" w:rsidP="00585DDF">
            <w:r>
              <w:rPr>
                <w:sz w:val="16"/>
                <w:szCs w:val="16"/>
              </w:rPr>
              <w:t>NTTDOCOMO, INC.</w:t>
            </w:r>
          </w:p>
        </w:tc>
        <w:tc>
          <w:tcPr>
            <w:tcW w:w="1122" w:type="dxa"/>
          </w:tcPr>
          <w:p w14:paraId="47E7ADD4" w14:textId="77777777" w:rsidR="00296FF7" w:rsidRDefault="00296FF7" w:rsidP="00585DDF">
            <w:r>
              <w:rPr>
                <w:sz w:val="16"/>
                <w:szCs w:val="16"/>
              </w:rPr>
              <w:t>TEI11_Test</w:t>
            </w:r>
          </w:p>
        </w:tc>
        <w:tc>
          <w:tcPr>
            <w:tcW w:w="2323" w:type="dxa"/>
          </w:tcPr>
          <w:p w14:paraId="1E047FE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AA7065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7D7BA58" w14:textId="77777777" w:rsidTr="00585DDF">
        <w:tc>
          <w:tcPr>
            <w:tcW w:w="879" w:type="dxa"/>
          </w:tcPr>
          <w:p w14:paraId="584D3093" w14:textId="77777777" w:rsidR="00296FF7" w:rsidRDefault="00296FF7" w:rsidP="00585DDF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244D4A0D" w14:textId="77777777" w:rsidR="00296FF7" w:rsidRDefault="00296FF7" w:rsidP="00585DDF">
            <w:r>
              <w:rPr>
                <w:sz w:val="16"/>
                <w:szCs w:val="16"/>
              </w:rPr>
              <w:t>4786</w:t>
            </w:r>
          </w:p>
        </w:tc>
        <w:tc>
          <w:tcPr>
            <w:tcW w:w="517" w:type="dxa"/>
          </w:tcPr>
          <w:p w14:paraId="441E959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5E670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A42E59" w14:textId="77777777" w:rsidR="00296FF7" w:rsidRDefault="00296FF7" w:rsidP="00585DDF">
            <w:r>
              <w:rPr>
                <w:sz w:val="16"/>
                <w:szCs w:val="16"/>
              </w:rPr>
              <w:t>Routine maintenance for TS 36.523-3</w:t>
            </w:r>
          </w:p>
        </w:tc>
        <w:tc>
          <w:tcPr>
            <w:tcW w:w="517" w:type="dxa"/>
          </w:tcPr>
          <w:p w14:paraId="7992D0E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649C63" w14:textId="77777777" w:rsidR="00296FF7" w:rsidRDefault="00296FF7" w:rsidP="00585DDF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ED0489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7EE09E" w14:textId="77777777" w:rsidR="00296FF7" w:rsidRDefault="00296FF7" w:rsidP="00585DDF">
            <w:r>
              <w:rPr>
                <w:sz w:val="16"/>
                <w:szCs w:val="16"/>
              </w:rPr>
              <w:t>R5-240549</w:t>
            </w:r>
          </w:p>
        </w:tc>
        <w:tc>
          <w:tcPr>
            <w:tcW w:w="1597" w:type="dxa"/>
          </w:tcPr>
          <w:p w14:paraId="797BD3C1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E778276" w14:textId="77777777" w:rsidR="00296FF7" w:rsidRDefault="00296FF7" w:rsidP="00585DD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69D4995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0BB2D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4796730B" w14:textId="77777777" w:rsidTr="00585DDF">
        <w:tc>
          <w:tcPr>
            <w:tcW w:w="879" w:type="dxa"/>
          </w:tcPr>
          <w:p w14:paraId="7A148134" w14:textId="77777777" w:rsidR="00296FF7" w:rsidRDefault="00296FF7" w:rsidP="00585DDF">
            <w:r>
              <w:rPr>
                <w:sz w:val="16"/>
                <w:szCs w:val="16"/>
              </w:rPr>
              <w:t>51.010-1</w:t>
            </w:r>
          </w:p>
        </w:tc>
        <w:tc>
          <w:tcPr>
            <w:tcW w:w="637" w:type="dxa"/>
          </w:tcPr>
          <w:p w14:paraId="7FADB3C7" w14:textId="77777777" w:rsidR="00296FF7" w:rsidRDefault="00296FF7" w:rsidP="00585DDF">
            <w:r>
              <w:rPr>
                <w:sz w:val="16"/>
                <w:szCs w:val="16"/>
              </w:rPr>
              <w:t>5168</w:t>
            </w:r>
          </w:p>
        </w:tc>
        <w:tc>
          <w:tcPr>
            <w:tcW w:w="517" w:type="dxa"/>
          </w:tcPr>
          <w:p w14:paraId="45D6DE4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1AA69B" w14:textId="77777777" w:rsidR="00296FF7" w:rsidRDefault="00296FF7" w:rsidP="00585DDF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1C766D77" w14:textId="77777777" w:rsidR="00296FF7" w:rsidRDefault="00296FF7" w:rsidP="00585DDF">
            <w:r>
              <w:rPr>
                <w:sz w:val="16"/>
                <w:szCs w:val="16"/>
              </w:rPr>
              <w:t>Removal of GEA1 and GEA2 algorithm verification</w:t>
            </w:r>
          </w:p>
        </w:tc>
        <w:tc>
          <w:tcPr>
            <w:tcW w:w="517" w:type="dxa"/>
          </w:tcPr>
          <w:p w14:paraId="065229F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202034" w14:textId="77777777" w:rsidR="00296FF7" w:rsidRDefault="00296FF7" w:rsidP="00585DDF">
            <w:r>
              <w:rPr>
                <w:sz w:val="16"/>
                <w:szCs w:val="16"/>
              </w:rPr>
              <w:t>13.13.0</w:t>
            </w:r>
          </w:p>
        </w:tc>
        <w:tc>
          <w:tcPr>
            <w:tcW w:w="758" w:type="dxa"/>
          </w:tcPr>
          <w:p w14:paraId="008024F7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16C270" w14:textId="77777777" w:rsidR="00296FF7" w:rsidRDefault="00296FF7" w:rsidP="00585DDF">
            <w:r>
              <w:rPr>
                <w:sz w:val="16"/>
                <w:szCs w:val="16"/>
              </w:rPr>
              <w:t>R5-241657</w:t>
            </w:r>
          </w:p>
        </w:tc>
        <w:tc>
          <w:tcPr>
            <w:tcW w:w="1597" w:type="dxa"/>
          </w:tcPr>
          <w:p w14:paraId="372E310F" w14:textId="77777777" w:rsidR="00296FF7" w:rsidRDefault="00296FF7" w:rsidP="00585DDF">
            <w:r>
              <w:rPr>
                <w:sz w:val="16"/>
                <w:szCs w:val="16"/>
              </w:rPr>
              <w:t>Keysight Technologies UK, Bureau Veritas</w:t>
            </w:r>
          </w:p>
        </w:tc>
        <w:tc>
          <w:tcPr>
            <w:tcW w:w="1122" w:type="dxa"/>
          </w:tcPr>
          <w:p w14:paraId="021CE0BF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28E6C02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656312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46760E84" w14:textId="77777777" w:rsidTr="00585DDF">
        <w:tc>
          <w:tcPr>
            <w:tcW w:w="879" w:type="dxa"/>
          </w:tcPr>
          <w:p w14:paraId="71C84E1A" w14:textId="77777777" w:rsidR="00296FF7" w:rsidRDefault="00296FF7" w:rsidP="00585DDF">
            <w:r>
              <w:rPr>
                <w:sz w:val="16"/>
                <w:szCs w:val="16"/>
              </w:rPr>
              <w:t>51.010-1</w:t>
            </w:r>
          </w:p>
        </w:tc>
        <w:tc>
          <w:tcPr>
            <w:tcW w:w="637" w:type="dxa"/>
          </w:tcPr>
          <w:p w14:paraId="2C6924DF" w14:textId="77777777" w:rsidR="00296FF7" w:rsidRDefault="00296FF7" w:rsidP="00585DDF">
            <w:r>
              <w:rPr>
                <w:sz w:val="16"/>
                <w:szCs w:val="16"/>
              </w:rPr>
              <w:t>5169</w:t>
            </w:r>
          </w:p>
        </w:tc>
        <w:tc>
          <w:tcPr>
            <w:tcW w:w="517" w:type="dxa"/>
          </w:tcPr>
          <w:p w14:paraId="58B8485E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BD1152" w14:textId="77777777" w:rsidR="00296FF7" w:rsidRDefault="00296FF7" w:rsidP="00585DDF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604E4217" w14:textId="77777777" w:rsidR="00296FF7" w:rsidRDefault="00296FF7" w:rsidP="00585DDF">
            <w:r>
              <w:rPr>
                <w:sz w:val="16"/>
                <w:szCs w:val="16"/>
              </w:rPr>
              <w:t>Correction to GSM testcase 44.2.5.2.5</w:t>
            </w:r>
          </w:p>
        </w:tc>
        <w:tc>
          <w:tcPr>
            <w:tcW w:w="517" w:type="dxa"/>
          </w:tcPr>
          <w:p w14:paraId="354A5B4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9B7980" w14:textId="77777777" w:rsidR="00296FF7" w:rsidRDefault="00296FF7" w:rsidP="00585DDF">
            <w:r>
              <w:rPr>
                <w:sz w:val="16"/>
                <w:szCs w:val="16"/>
              </w:rPr>
              <w:t>13.13.0</w:t>
            </w:r>
          </w:p>
        </w:tc>
        <w:tc>
          <w:tcPr>
            <w:tcW w:w="758" w:type="dxa"/>
          </w:tcPr>
          <w:p w14:paraId="6790CF6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971B38E" w14:textId="77777777" w:rsidR="00296FF7" w:rsidRDefault="00296FF7" w:rsidP="00585DDF">
            <w:r>
              <w:rPr>
                <w:sz w:val="16"/>
                <w:szCs w:val="16"/>
              </w:rPr>
              <w:t>R5-240515</w:t>
            </w:r>
          </w:p>
        </w:tc>
        <w:tc>
          <w:tcPr>
            <w:tcW w:w="1597" w:type="dxa"/>
          </w:tcPr>
          <w:p w14:paraId="5A022DAB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09EE638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0AF2B7CE" w14:textId="77777777" w:rsidR="00296FF7" w:rsidRDefault="00296FF7" w:rsidP="00585DDF">
            <w:r>
              <w:rPr>
                <w:sz w:val="16"/>
                <w:szCs w:val="16"/>
              </w:rPr>
              <w:t>44.2.5.2.5</w:t>
            </w:r>
          </w:p>
        </w:tc>
        <w:tc>
          <w:tcPr>
            <w:tcW w:w="998" w:type="dxa"/>
          </w:tcPr>
          <w:p w14:paraId="1C821BE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F07768E" w14:textId="77777777" w:rsidTr="00585DDF">
        <w:tc>
          <w:tcPr>
            <w:tcW w:w="879" w:type="dxa"/>
          </w:tcPr>
          <w:p w14:paraId="3A17B95E" w14:textId="77777777" w:rsidR="00296FF7" w:rsidRDefault="00296FF7" w:rsidP="00585DDF">
            <w:r>
              <w:rPr>
                <w:sz w:val="16"/>
                <w:szCs w:val="16"/>
              </w:rPr>
              <w:t>51.010-1</w:t>
            </w:r>
          </w:p>
        </w:tc>
        <w:tc>
          <w:tcPr>
            <w:tcW w:w="637" w:type="dxa"/>
          </w:tcPr>
          <w:p w14:paraId="3B2F15B4" w14:textId="77777777" w:rsidR="00296FF7" w:rsidRDefault="00296FF7" w:rsidP="00585DDF">
            <w:r>
              <w:rPr>
                <w:sz w:val="16"/>
                <w:szCs w:val="16"/>
              </w:rPr>
              <w:t>5170</w:t>
            </w:r>
          </w:p>
        </w:tc>
        <w:tc>
          <w:tcPr>
            <w:tcW w:w="517" w:type="dxa"/>
          </w:tcPr>
          <w:p w14:paraId="186069F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CDFED3" w14:textId="77777777" w:rsidR="00296FF7" w:rsidRDefault="00296FF7" w:rsidP="00585DDF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0AB5B32E" w14:textId="77777777" w:rsidR="00296FF7" w:rsidRDefault="00296FF7" w:rsidP="00585DDF">
            <w:r>
              <w:rPr>
                <w:sz w:val="16"/>
                <w:szCs w:val="16"/>
              </w:rPr>
              <w:t>Correction of coding scheme in USF testing</w:t>
            </w:r>
          </w:p>
        </w:tc>
        <w:tc>
          <w:tcPr>
            <w:tcW w:w="517" w:type="dxa"/>
          </w:tcPr>
          <w:p w14:paraId="77A7ACF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A3AE4F" w14:textId="77777777" w:rsidR="00296FF7" w:rsidRDefault="00296FF7" w:rsidP="00585DDF">
            <w:r>
              <w:rPr>
                <w:sz w:val="16"/>
                <w:szCs w:val="16"/>
              </w:rPr>
              <w:t>13.13.0</w:t>
            </w:r>
          </w:p>
        </w:tc>
        <w:tc>
          <w:tcPr>
            <w:tcW w:w="758" w:type="dxa"/>
          </w:tcPr>
          <w:p w14:paraId="0063159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4403CA9" w14:textId="77777777" w:rsidR="00296FF7" w:rsidRDefault="00296FF7" w:rsidP="00585DDF">
            <w:r>
              <w:rPr>
                <w:sz w:val="16"/>
                <w:szCs w:val="16"/>
              </w:rPr>
              <w:t>R5-241342</w:t>
            </w:r>
          </w:p>
        </w:tc>
        <w:tc>
          <w:tcPr>
            <w:tcW w:w="1597" w:type="dxa"/>
          </w:tcPr>
          <w:p w14:paraId="5F64146F" w14:textId="77777777" w:rsidR="00296FF7" w:rsidRDefault="00296FF7" w:rsidP="00585DDF">
            <w:r>
              <w:rPr>
                <w:sz w:val="16"/>
                <w:szCs w:val="16"/>
              </w:rPr>
              <w:t>ROHDE &amp; SCHWARZ, Apple</w:t>
            </w:r>
          </w:p>
        </w:tc>
        <w:tc>
          <w:tcPr>
            <w:tcW w:w="1122" w:type="dxa"/>
          </w:tcPr>
          <w:p w14:paraId="1D70C3E9" w14:textId="77777777" w:rsidR="00296FF7" w:rsidRDefault="00296FF7" w:rsidP="00585DD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0A189678" w14:textId="77777777" w:rsidR="00296FF7" w:rsidRDefault="00296FF7" w:rsidP="00585DDF">
            <w:r>
              <w:rPr>
                <w:sz w:val="16"/>
                <w:szCs w:val="16"/>
              </w:rPr>
              <w:t>14.16.1.4.2, 14.16.1a.4.2, 14.18.1.4, 14.18.1b.4, 14.18.5.4, 14.18.5.5.1</w:t>
            </w:r>
          </w:p>
        </w:tc>
        <w:tc>
          <w:tcPr>
            <w:tcW w:w="998" w:type="dxa"/>
          </w:tcPr>
          <w:p w14:paraId="6C511E62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15B29A1D" w14:textId="77777777" w:rsidTr="00585DDF">
        <w:tc>
          <w:tcPr>
            <w:tcW w:w="879" w:type="dxa"/>
          </w:tcPr>
          <w:p w14:paraId="5C5C2796" w14:textId="77777777" w:rsidR="00296FF7" w:rsidRDefault="00296FF7" w:rsidP="00585DDF">
            <w:r>
              <w:rPr>
                <w:sz w:val="16"/>
                <w:szCs w:val="16"/>
              </w:rPr>
              <w:t>51.010-2</w:t>
            </w:r>
          </w:p>
        </w:tc>
        <w:tc>
          <w:tcPr>
            <w:tcW w:w="637" w:type="dxa"/>
          </w:tcPr>
          <w:p w14:paraId="56678506" w14:textId="77777777" w:rsidR="00296FF7" w:rsidRDefault="00296FF7" w:rsidP="00585DDF">
            <w:r>
              <w:rPr>
                <w:sz w:val="16"/>
                <w:szCs w:val="16"/>
              </w:rPr>
              <w:t>4412</w:t>
            </w:r>
          </w:p>
        </w:tc>
        <w:tc>
          <w:tcPr>
            <w:tcW w:w="517" w:type="dxa"/>
          </w:tcPr>
          <w:p w14:paraId="5C6727B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6BB74D" w14:textId="77777777" w:rsidR="00296FF7" w:rsidRDefault="00296FF7" w:rsidP="00585DDF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4B63EFAC" w14:textId="77777777" w:rsidR="00296FF7" w:rsidRDefault="00296FF7" w:rsidP="00585DDF">
            <w:r>
              <w:rPr>
                <w:sz w:val="16"/>
                <w:szCs w:val="16"/>
              </w:rPr>
              <w:t>Applicability updates to reflect the removal of GEA1 and GEA2 algorithm verification from the test cases</w:t>
            </w:r>
          </w:p>
        </w:tc>
        <w:tc>
          <w:tcPr>
            <w:tcW w:w="517" w:type="dxa"/>
          </w:tcPr>
          <w:p w14:paraId="53EE662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D11F95" w14:textId="77777777" w:rsidR="00296FF7" w:rsidRDefault="00296FF7" w:rsidP="00585DDF">
            <w:r>
              <w:rPr>
                <w:sz w:val="16"/>
                <w:szCs w:val="16"/>
              </w:rPr>
              <w:t>13.15.0</w:t>
            </w:r>
          </w:p>
        </w:tc>
        <w:tc>
          <w:tcPr>
            <w:tcW w:w="758" w:type="dxa"/>
          </w:tcPr>
          <w:p w14:paraId="20B5934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E0309B" w14:textId="77777777" w:rsidR="00296FF7" w:rsidRDefault="00296FF7" w:rsidP="00585DDF">
            <w:r>
              <w:rPr>
                <w:sz w:val="16"/>
                <w:szCs w:val="16"/>
              </w:rPr>
              <w:t>R5-240476</w:t>
            </w:r>
          </w:p>
        </w:tc>
        <w:tc>
          <w:tcPr>
            <w:tcW w:w="1597" w:type="dxa"/>
          </w:tcPr>
          <w:p w14:paraId="63B5A963" w14:textId="77777777" w:rsidR="00296FF7" w:rsidRDefault="00296FF7" w:rsidP="00585DDF">
            <w:r>
              <w:rPr>
                <w:sz w:val="16"/>
                <w:szCs w:val="16"/>
              </w:rPr>
              <w:t>Keysight Technologies UK, Bureau Veritas</w:t>
            </w:r>
          </w:p>
        </w:tc>
        <w:tc>
          <w:tcPr>
            <w:tcW w:w="1122" w:type="dxa"/>
          </w:tcPr>
          <w:p w14:paraId="4B301734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0EF6F05F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70351E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DC3446C" w14:textId="77777777" w:rsidTr="00585DDF">
        <w:tc>
          <w:tcPr>
            <w:tcW w:w="879" w:type="dxa"/>
          </w:tcPr>
          <w:p w14:paraId="7FCF18AF" w14:textId="77777777" w:rsidR="00296FF7" w:rsidRDefault="00296FF7" w:rsidP="00585DDF">
            <w:r>
              <w:rPr>
                <w:sz w:val="16"/>
                <w:szCs w:val="16"/>
              </w:rPr>
              <w:t>51.010-2</w:t>
            </w:r>
          </w:p>
        </w:tc>
        <w:tc>
          <w:tcPr>
            <w:tcW w:w="637" w:type="dxa"/>
          </w:tcPr>
          <w:p w14:paraId="46F2DCB9" w14:textId="77777777" w:rsidR="00296FF7" w:rsidRDefault="00296FF7" w:rsidP="00585DDF">
            <w:r>
              <w:rPr>
                <w:sz w:val="16"/>
                <w:szCs w:val="16"/>
              </w:rPr>
              <w:t>4413</w:t>
            </w:r>
          </w:p>
        </w:tc>
        <w:tc>
          <w:tcPr>
            <w:tcW w:w="517" w:type="dxa"/>
          </w:tcPr>
          <w:p w14:paraId="6E0A7574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48D196" w14:textId="77777777" w:rsidR="00296FF7" w:rsidRDefault="00296FF7" w:rsidP="00585DDF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5E9D3770" w14:textId="77777777" w:rsidR="00296FF7" w:rsidRDefault="00296FF7" w:rsidP="00585DDF">
            <w:r>
              <w:rPr>
                <w:sz w:val="16"/>
                <w:szCs w:val="16"/>
              </w:rPr>
              <w:t>Removal of GEA1/GEA2 and verification of non-support of GEA1/GEA2</w:t>
            </w:r>
          </w:p>
        </w:tc>
        <w:tc>
          <w:tcPr>
            <w:tcW w:w="517" w:type="dxa"/>
          </w:tcPr>
          <w:p w14:paraId="5064BC9F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A5000B" w14:textId="77777777" w:rsidR="00296FF7" w:rsidRDefault="00296FF7" w:rsidP="00585DDF">
            <w:r>
              <w:rPr>
                <w:sz w:val="16"/>
                <w:szCs w:val="16"/>
              </w:rPr>
              <w:t>13.15.0</w:t>
            </w:r>
          </w:p>
        </w:tc>
        <w:tc>
          <w:tcPr>
            <w:tcW w:w="758" w:type="dxa"/>
          </w:tcPr>
          <w:p w14:paraId="2BFF8F7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630CB64" w14:textId="77777777" w:rsidR="00296FF7" w:rsidRDefault="00296FF7" w:rsidP="00585DDF">
            <w:r>
              <w:rPr>
                <w:sz w:val="16"/>
                <w:szCs w:val="16"/>
              </w:rPr>
              <w:t>R5-241632</w:t>
            </w:r>
          </w:p>
        </w:tc>
        <w:tc>
          <w:tcPr>
            <w:tcW w:w="1597" w:type="dxa"/>
          </w:tcPr>
          <w:p w14:paraId="18F75D0C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4B96528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376A9A8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B71592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03926C6" w14:textId="77777777" w:rsidTr="00585DDF">
        <w:tc>
          <w:tcPr>
            <w:tcW w:w="879" w:type="dxa"/>
          </w:tcPr>
          <w:p w14:paraId="4724E0E4" w14:textId="77777777" w:rsidR="00296FF7" w:rsidRDefault="00296FF7" w:rsidP="00585DDF">
            <w:r>
              <w:rPr>
                <w:sz w:val="16"/>
                <w:szCs w:val="16"/>
              </w:rPr>
              <w:t>51.010-5</w:t>
            </w:r>
          </w:p>
        </w:tc>
        <w:tc>
          <w:tcPr>
            <w:tcW w:w="637" w:type="dxa"/>
          </w:tcPr>
          <w:p w14:paraId="6CD455D4" w14:textId="77777777" w:rsidR="00296FF7" w:rsidRDefault="00296FF7" w:rsidP="00585DDF"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</w:tcPr>
          <w:p w14:paraId="28ED9F6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08EFC9" w14:textId="77777777" w:rsidR="00296FF7" w:rsidRDefault="00296FF7" w:rsidP="00585DDF">
            <w:r>
              <w:rPr>
                <w:sz w:val="16"/>
                <w:szCs w:val="16"/>
              </w:rPr>
              <w:t>Rel-10</w:t>
            </w:r>
          </w:p>
        </w:tc>
        <w:tc>
          <w:tcPr>
            <w:tcW w:w="3045" w:type="dxa"/>
          </w:tcPr>
          <w:p w14:paraId="54E3C2CB" w14:textId="77777777" w:rsidR="00296FF7" w:rsidRDefault="00296FF7" w:rsidP="00585DDF">
            <w:r>
              <w:rPr>
                <w:sz w:val="16"/>
                <w:szCs w:val="16"/>
              </w:rPr>
              <w:t>Correction to Table A.2: IR_G TTCN test cases</w:t>
            </w:r>
          </w:p>
        </w:tc>
        <w:tc>
          <w:tcPr>
            <w:tcW w:w="517" w:type="dxa"/>
          </w:tcPr>
          <w:p w14:paraId="40B4B83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0CFBD6" w14:textId="77777777" w:rsidR="00296FF7" w:rsidRDefault="00296FF7" w:rsidP="00585DDF">
            <w:r>
              <w:rPr>
                <w:sz w:val="16"/>
                <w:szCs w:val="16"/>
              </w:rPr>
              <w:t>10.20.0</w:t>
            </w:r>
          </w:p>
        </w:tc>
        <w:tc>
          <w:tcPr>
            <w:tcW w:w="758" w:type="dxa"/>
          </w:tcPr>
          <w:p w14:paraId="3D262E5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CD75BB" w14:textId="77777777" w:rsidR="00296FF7" w:rsidRDefault="00296FF7" w:rsidP="00585DDF">
            <w:r>
              <w:rPr>
                <w:sz w:val="16"/>
                <w:szCs w:val="16"/>
              </w:rPr>
              <w:t>R5-240516</w:t>
            </w:r>
          </w:p>
        </w:tc>
        <w:tc>
          <w:tcPr>
            <w:tcW w:w="1597" w:type="dxa"/>
          </w:tcPr>
          <w:p w14:paraId="712A7FDD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6784816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4F721EC7" w14:textId="77777777" w:rsidR="00296FF7" w:rsidRDefault="00296FF7" w:rsidP="00585DDF"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 w14:paraId="6813874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</w:tbl>
    <w:p w14:paraId="3B91696C" w14:textId="77777777" w:rsidR="00296FF7" w:rsidRDefault="00296FF7" w:rsidP="00296FF7"/>
    <w:p w14:paraId="548638DD" w14:textId="77777777" w:rsidR="00296FF7" w:rsidRDefault="00296FF7" w:rsidP="00296FF7"/>
    <w:p w14:paraId="7CA65F42" w14:textId="77777777" w:rsidR="00296FF7" w:rsidRPr="00917427" w:rsidRDefault="00296FF7" w:rsidP="00296F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RP-240223</w:t>
      </w:r>
      <w:r>
        <w:rPr>
          <w:b/>
          <w:i/>
          <w:noProof/>
          <w:sz w:val="28"/>
        </w:rPr>
        <w:fldChar w:fldCharType="end"/>
      </w:r>
    </w:p>
    <w:p w14:paraId="15A16AA1" w14:textId="77777777" w:rsidR="00296FF7" w:rsidRPr="00784730" w:rsidRDefault="00296FF7" w:rsidP="00296F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6C84726F" w14:textId="77777777" w:rsidR="00296FF7" w:rsidRPr="00050554" w:rsidRDefault="00296FF7" w:rsidP="00296FF7">
      <w:pPr>
        <w:rPr>
          <w:rFonts w:ascii="Arial" w:hAnsi="Arial" w:cs="Arial"/>
          <w:b/>
          <w:bCs/>
          <w:lang w:val="en-US"/>
        </w:rPr>
      </w:pPr>
    </w:p>
    <w:p w14:paraId="30270543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4019568" w14:textId="77777777" w:rsidR="00296FF7" w:rsidRPr="00E145B1" w:rsidRDefault="00296FF7" w:rsidP="00296F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REL-14</w:t>
      </w:r>
      <w:r>
        <w:rPr>
          <w:rFonts w:ascii="Arial" w:hAnsi="Arial" w:cs="Arial"/>
          <w:b/>
          <w:bCs/>
        </w:rPr>
        <w:fldChar w:fldCharType="end"/>
      </w:r>
    </w:p>
    <w:p w14:paraId="2BCDAE38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0CA1625A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646DF87" w14:textId="77777777" w:rsidR="00296FF7" w:rsidRDefault="00296FF7" w:rsidP="00296F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7FA06CD" w14:textId="77777777" w:rsidR="00296FF7" w:rsidRPr="004E535C" w:rsidRDefault="00296FF7" w:rsidP="00296F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6FF7" w:rsidRPr="004E535C" w14:paraId="13C7023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DE3A843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BAD840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06D4C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1DEC1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F67291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95DA41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E29E3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DCA36F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A76B21D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69BE5BD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5C97063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BE92896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C6B2D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96FF7" w14:paraId="1DABF33D" w14:textId="77777777" w:rsidTr="00585DDF">
        <w:tc>
          <w:tcPr>
            <w:tcW w:w="879" w:type="dxa"/>
          </w:tcPr>
          <w:p w14:paraId="54AC252F" w14:textId="77777777" w:rsidR="00296FF7" w:rsidRDefault="00296FF7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6B1B60ED" w14:textId="77777777" w:rsidR="00296FF7" w:rsidRDefault="00296FF7" w:rsidP="00585DDF">
            <w:r>
              <w:rPr>
                <w:sz w:val="16"/>
                <w:szCs w:val="16"/>
              </w:rPr>
              <w:t>5488</w:t>
            </w:r>
          </w:p>
        </w:tc>
        <w:tc>
          <w:tcPr>
            <w:tcW w:w="517" w:type="dxa"/>
          </w:tcPr>
          <w:p w14:paraId="146250A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BD919B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87A6D8" w14:textId="77777777" w:rsidR="00296FF7" w:rsidRDefault="00296FF7" w:rsidP="00585DDF">
            <w:r>
              <w:rPr>
                <w:sz w:val="16"/>
                <w:szCs w:val="16"/>
              </w:rPr>
              <w:t>E-UTRA V2X spurious emissions MU definition up to 26GHz</w:t>
            </w:r>
          </w:p>
        </w:tc>
        <w:tc>
          <w:tcPr>
            <w:tcW w:w="517" w:type="dxa"/>
          </w:tcPr>
          <w:p w14:paraId="7018ADD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D31229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56C9A1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261480A" w14:textId="77777777" w:rsidR="00296FF7" w:rsidRDefault="00296FF7" w:rsidP="00585DDF">
            <w:r>
              <w:rPr>
                <w:sz w:val="16"/>
                <w:szCs w:val="16"/>
              </w:rPr>
              <w:t>R5-240614</w:t>
            </w:r>
          </w:p>
        </w:tc>
        <w:tc>
          <w:tcPr>
            <w:tcW w:w="1597" w:type="dxa"/>
          </w:tcPr>
          <w:p w14:paraId="79158AFC" w14:textId="77777777" w:rsidR="00296FF7" w:rsidRDefault="00296FF7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A81E034" w14:textId="77777777" w:rsidR="00296FF7" w:rsidRDefault="00296FF7" w:rsidP="00585DDF">
            <w:r>
              <w:rPr>
                <w:sz w:val="16"/>
                <w:szCs w:val="16"/>
              </w:rPr>
              <w:t>TEI14_Test, LTE_SL_V2V-UEConTest</w:t>
            </w:r>
          </w:p>
        </w:tc>
        <w:tc>
          <w:tcPr>
            <w:tcW w:w="2323" w:type="dxa"/>
          </w:tcPr>
          <w:p w14:paraId="7383121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58F497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E3B8BB6" w14:textId="77777777" w:rsidTr="00585DDF">
        <w:tc>
          <w:tcPr>
            <w:tcW w:w="879" w:type="dxa"/>
          </w:tcPr>
          <w:p w14:paraId="689F2F58" w14:textId="77777777" w:rsidR="00296FF7" w:rsidRDefault="00296FF7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3DE8280C" w14:textId="77777777" w:rsidR="00296FF7" w:rsidRDefault="00296FF7" w:rsidP="00585DDF">
            <w:r>
              <w:rPr>
                <w:sz w:val="16"/>
                <w:szCs w:val="16"/>
              </w:rPr>
              <w:t>5499</w:t>
            </w:r>
          </w:p>
        </w:tc>
        <w:tc>
          <w:tcPr>
            <w:tcW w:w="517" w:type="dxa"/>
          </w:tcPr>
          <w:p w14:paraId="0E552F7A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0B09FF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8B820F" w14:textId="77777777" w:rsidR="00296FF7" w:rsidRDefault="00296FF7" w:rsidP="00585DDF">
            <w:r>
              <w:rPr>
                <w:sz w:val="16"/>
                <w:szCs w:val="16"/>
              </w:rPr>
              <w:t>Update to freq error cat 1bis test procedure</w:t>
            </w:r>
          </w:p>
        </w:tc>
        <w:tc>
          <w:tcPr>
            <w:tcW w:w="517" w:type="dxa"/>
          </w:tcPr>
          <w:p w14:paraId="5A094E3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09985A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526736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265E42" w14:textId="77777777" w:rsidR="00296FF7" w:rsidRDefault="00296FF7" w:rsidP="00585DDF">
            <w:r>
              <w:rPr>
                <w:sz w:val="16"/>
                <w:szCs w:val="16"/>
              </w:rPr>
              <w:t>R5-241057</w:t>
            </w:r>
          </w:p>
        </w:tc>
        <w:tc>
          <w:tcPr>
            <w:tcW w:w="1597" w:type="dxa"/>
          </w:tcPr>
          <w:p w14:paraId="1DFADF06" w14:textId="77777777" w:rsidR="00296FF7" w:rsidRDefault="00296FF7" w:rsidP="00585DD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3C4AA2E0" w14:textId="77777777" w:rsidR="00296FF7" w:rsidRDefault="00296FF7" w:rsidP="00585DDF">
            <w:r>
              <w:rPr>
                <w:sz w:val="16"/>
                <w:szCs w:val="16"/>
              </w:rPr>
              <w:t>TEI14_Test, LTE_UE_cat_1RX-UEConTest</w:t>
            </w:r>
          </w:p>
        </w:tc>
        <w:tc>
          <w:tcPr>
            <w:tcW w:w="2323" w:type="dxa"/>
          </w:tcPr>
          <w:p w14:paraId="16573FF9" w14:textId="77777777" w:rsidR="00296FF7" w:rsidRDefault="00296FF7" w:rsidP="00585DDF">
            <w:r>
              <w:rPr>
                <w:sz w:val="16"/>
                <w:szCs w:val="16"/>
              </w:rPr>
              <w:t>6.5.1EB.4.2</w:t>
            </w:r>
          </w:p>
        </w:tc>
        <w:tc>
          <w:tcPr>
            <w:tcW w:w="998" w:type="dxa"/>
          </w:tcPr>
          <w:p w14:paraId="2C3DE9B5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796B145" w14:textId="77777777" w:rsidTr="00585DDF">
        <w:tc>
          <w:tcPr>
            <w:tcW w:w="879" w:type="dxa"/>
          </w:tcPr>
          <w:p w14:paraId="2D6B9F7B" w14:textId="77777777" w:rsidR="00296FF7" w:rsidRDefault="00296FF7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4D20DC6" w14:textId="77777777" w:rsidR="00296FF7" w:rsidRDefault="00296FF7" w:rsidP="00585DDF">
            <w:r>
              <w:rPr>
                <w:sz w:val="16"/>
                <w:szCs w:val="16"/>
              </w:rPr>
              <w:t>5295</w:t>
            </w:r>
          </w:p>
        </w:tc>
        <w:tc>
          <w:tcPr>
            <w:tcW w:w="517" w:type="dxa"/>
          </w:tcPr>
          <w:p w14:paraId="59672178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7BEFCE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AB8B4E" w14:textId="77777777" w:rsidR="00296FF7" w:rsidRDefault="00296FF7" w:rsidP="00585DDF">
            <w:r>
              <w:rPr>
                <w:sz w:val="16"/>
                <w:szCs w:val="16"/>
              </w:rPr>
              <w:t>Addition of new test case 8.1.3.8a Redirection to GERAN-Redir-policy bit</w:t>
            </w:r>
          </w:p>
        </w:tc>
        <w:tc>
          <w:tcPr>
            <w:tcW w:w="517" w:type="dxa"/>
          </w:tcPr>
          <w:p w14:paraId="2D0BDE2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56DF41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EBFA3F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9023563" w14:textId="77777777" w:rsidR="00296FF7" w:rsidRDefault="00296FF7" w:rsidP="00585DDF">
            <w:r>
              <w:rPr>
                <w:sz w:val="16"/>
                <w:szCs w:val="16"/>
              </w:rPr>
              <w:t>R5-241476</w:t>
            </w:r>
          </w:p>
        </w:tc>
        <w:tc>
          <w:tcPr>
            <w:tcW w:w="1597" w:type="dxa"/>
          </w:tcPr>
          <w:p w14:paraId="14C6FE12" w14:textId="77777777" w:rsidR="00296FF7" w:rsidRDefault="00296FF7" w:rsidP="00585DDF">
            <w:r>
              <w:rPr>
                <w:sz w:val="16"/>
                <w:szCs w:val="16"/>
              </w:rPr>
              <w:t>Vodafone</w:t>
            </w:r>
          </w:p>
        </w:tc>
        <w:tc>
          <w:tcPr>
            <w:tcW w:w="1122" w:type="dxa"/>
          </w:tcPr>
          <w:p w14:paraId="310DA99E" w14:textId="77777777" w:rsidR="00296FF7" w:rsidRDefault="00296FF7" w:rsidP="00585DDF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 w14:paraId="7430EB43" w14:textId="77777777" w:rsidR="00296FF7" w:rsidRDefault="00296FF7" w:rsidP="00585DDF">
            <w:r>
              <w:rPr>
                <w:sz w:val="16"/>
                <w:szCs w:val="16"/>
              </w:rPr>
              <w:t>8.1.3.8a</w:t>
            </w:r>
          </w:p>
        </w:tc>
        <w:tc>
          <w:tcPr>
            <w:tcW w:w="998" w:type="dxa"/>
          </w:tcPr>
          <w:p w14:paraId="13BE5384" w14:textId="77777777" w:rsidR="00296FF7" w:rsidRDefault="00296FF7" w:rsidP="00585DDF">
            <w:r>
              <w:rPr>
                <w:sz w:val="16"/>
                <w:szCs w:val="16"/>
              </w:rPr>
              <w:t xml:space="preserve">TS/TR … CR … ; TS 36.523-2 CR 1445; TS/TR … CR … </w:t>
            </w:r>
          </w:p>
        </w:tc>
      </w:tr>
      <w:tr w:rsidR="00296FF7" w14:paraId="67B57F6C" w14:textId="77777777" w:rsidTr="00585DDF">
        <w:tc>
          <w:tcPr>
            <w:tcW w:w="879" w:type="dxa"/>
          </w:tcPr>
          <w:p w14:paraId="3B1B4E07" w14:textId="77777777" w:rsidR="00296FF7" w:rsidRDefault="00296FF7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218D3198" w14:textId="77777777" w:rsidR="00296FF7" w:rsidRDefault="00296FF7" w:rsidP="00585DDF">
            <w:r>
              <w:rPr>
                <w:sz w:val="16"/>
                <w:szCs w:val="16"/>
              </w:rPr>
              <w:t>1445</w:t>
            </w:r>
          </w:p>
        </w:tc>
        <w:tc>
          <w:tcPr>
            <w:tcW w:w="517" w:type="dxa"/>
          </w:tcPr>
          <w:p w14:paraId="40B45FE6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CFBF90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F4DC51" w14:textId="77777777" w:rsidR="00296FF7" w:rsidRDefault="00296FF7" w:rsidP="00585DDF">
            <w:r>
              <w:rPr>
                <w:sz w:val="16"/>
                <w:szCs w:val="16"/>
              </w:rPr>
              <w:t>Addition of applicability of new test case 8.1.3.8a for redir-policy bit</w:t>
            </w:r>
          </w:p>
        </w:tc>
        <w:tc>
          <w:tcPr>
            <w:tcW w:w="517" w:type="dxa"/>
          </w:tcPr>
          <w:p w14:paraId="0AB4E39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8B3134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EEB779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571A84" w14:textId="77777777" w:rsidR="00296FF7" w:rsidRDefault="00296FF7" w:rsidP="00585DDF">
            <w:r>
              <w:rPr>
                <w:sz w:val="16"/>
                <w:szCs w:val="16"/>
              </w:rPr>
              <w:t>R5-241622</w:t>
            </w:r>
          </w:p>
        </w:tc>
        <w:tc>
          <w:tcPr>
            <w:tcW w:w="1597" w:type="dxa"/>
          </w:tcPr>
          <w:p w14:paraId="5AA12B2B" w14:textId="77777777" w:rsidR="00296FF7" w:rsidRDefault="00296FF7" w:rsidP="00585DDF">
            <w:r>
              <w:rPr>
                <w:sz w:val="16"/>
                <w:szCs w:val="16"/>
              </w:rPr>
              <w:t>Vodafone</w:t>
            </w:r>
          </w:p>
        </w:tc>
        <w:tc>
          <w:tcPr>
            <w:tcW w:w="1122" w:type="dxa"/>
          </w:tcPr>
          <w:p w14:paraId="7401FC11" w14:textId="77777777" w:rsidR="00296FF7" w:rsidRDefault="00296FF7" w:rsidP="00585DDF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 w14:paraId="0B300427" w14:textId="77777777" w:rsidR="00296FF7" w:rsidRDefault="00296FF7" w:rsidP="00585DDF">
            <w:r>
              <w:rPr>
                <w:sz w:val="16"/>
                <w:szCs w:val="16"/>
              </w:rPr>
              <w:t>8.1.3.8a</w:t>
            </w:r>
          </w:p>
        </w:tc>
        <w:tc>
          <w:tcPr>
            <w:tcW w:w="998" w:type="dxa"/>
          </w:tcPr>
          <w:p w14:paraId="4C1BF5E7" w14:textId="77777777" w:rsidR="00296FF7" w:rsidRDefault="00296FF7" w:rsidP="00585DDF">
            <w:r>
              <w:rPr>
                <w:sz w:val="16"/>
                <w:szCs w:val="16"/>
              </w:rPr>
              <w:t xml:space="preserve">TS/TR … CR … ; TS 36.523-1 CR 5295; TS/TR … CR … </w:t>
            </w:r>
          </w:p>
        </w:tc>
      </w:tr>
      <w:tr w:rsidR="00296FF7" w14:paraId="47FC656E" w14:textId="77777777" w:rsidTr="00585DDF">
        <w:tc>
          <w:tcPr>
            <w:tcW w:w="879" w:type="dxa"/>
          </w:tcPr>
          <w:p w14:paraId="38E650A4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76B06776" w14:textId="77777777" w:rsidR="00296FF7" w:rsidRDefault="00296FF7" w:rsidP="00585DDF">
            <w:r>
              <w:rPr>
                <w:sz w:val="16"/>
                <w:szCs w:val="16"/>
              </w:rPr>
              <w:t>0330</w:t>
            </w:r>
          </w:p>
        </w:tc>
        <w:tc>
          <w:tcPr>
            <w:tcW w:w="517" w:type="dxa"/>
          </w:tcPr>
          <w:p w14:paraId="687E096F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3CD2FF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6775B27" w14:textId="77777777" w:rsidR="00296FF7" w:rsidRDefault="00296FF7" w:rsidP="00585DDF">
            <w:r>
              <w:rPr>
                <w:sz w:val="16"/>
                <w:szCs w:val="16"/>
              </w:rPr>
              <w:t>Corrections of clause 5.3.2</w:t>
            </w:r>
          </w:p>
        </w:tc>
        <w:tc>
          <w:tcPr>
            <w:tcW w:w="517" w:type="dxa"/>
          </w:tcPr>
          <w:p w14:paraId="4BF0AAD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D661AD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3D6E21C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513D4B2" w14:textId="77777777" w:rsidR="00296FF7" w:rsidRDefault="00296FF7" w:rsidP="00585DDF">
            <w:r>
              <w:rPr>
                <w:sz w:val="16"/>
                <w:szCs w:val="16"/>
              </w:rPr>
              <w:t>R5-240555</w:t>
            </w:r>
          </w:p>
        </w:tc>
        <w:tc>
          <w:tcPr>
            <w:tcW w:w="1597" w:type="dxa"/>
          </w:tcPr>
          <w:p w14:paraId="24D389FB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2612970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447FA3ED" w14:textId="77777777" w:rsidR="00296FF7" w:rsidRDefault="00296FF7" w:rsidP="00585DDF">
            <w:r>
              <w:rPr>
                <w:sz w:val="16"/>
                <w:szCs w:val="16"/>
              </w:rPr>
              <w:t>5.3.2</w:t>
            </w:r>
          </w:p>
        </w:tc>
        <w:tc>
          <w:tcPr>
            <w:tcW w:w="998" w:type="dxa"/>
          </w:tcPr>
          <w:p w14:paraId="6FC086B3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36.579-1 CR 0334, 0335, 0336, 0339; TS/TR ... CR ... </w:t>
            </w:r>
          </w:p>
        </w:tc>
      </w:tr>
      <w:tr w:rsidR="00296FF7" w14:paraId="1DD3C666" w14:textId="77777777" w:rsidTr="00585DDF">
        <w:tc>
          <w:tcPr>
            <w:tcW w:w="879" w:type="dxa"/>
          </w:tcPr>
          <w:p w14:paraId="38CC1616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08781DC4" w14:textId="77777777" w:rsidR="00296FF7" w:rsidRDefault="00296FF7" w:rsidP="00585DDF">
            <w:r>
              <w:rPr>
                <w:sz w:val="16"/>
                <w:szCs w:val="16"/>
              </w:rPr>
              <w:t>0331</w:t>
            </w:r>
          </w:p>
        </w:tc>
        <w:tc>
          <w:tcPr>
            <w:tcW w:w="517" w:type="dxa"/>
          </w:tcPr>
          <w:p w14:paraId="031A9E8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406EF8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5EDF656" w14:textId="77777777" w:rsidR="00296FF7" w:rsidRDefault="00296FF7" w:rsidP="00585DDF">
            <w:r>
              <w:rPr>
                <w:sz w:val="16"/>
                <w:szCs w:val="16"/>
              </w:rPr>
              <w:t>Corrections of clause 5.3.29</w:t>
            </w:r>
          </w:p>
        </w:tc>
        <w:tc>
          <w:tcPr>
            <w:tcW w:w="517" w:type="dxa"/>
          </w:tcPr>
          <w:p w14:paraId="251034B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C2DA11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4334C7F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E8506E" w14:textId="77777777" w:rsidR="00296FF7" w:rsidRDefault="00296FF7" w:rsidP="00585DDF">
            <w:r>
              <w:rPr>
                <w:sz w:val="16"/>
                <w:szCs w:val="16"/>
              </w:rPr>
              <w:t>R5-240556</w:t>
            </w:r>
          </w:p>
        </w:tc>
        <w:tc>
          <w:tcPr>
            <w:tcW w:w="1597" w:type="dxa"/>
          </w:tcPr>
          <w:p w14:paraId="1D6275E9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5523F56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1F54C25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AFBC3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253F1F07" w14:textId="77777777" w:rsidTr="00585DDF">
        <w:tc>
          <w:tcPr>
            <w:tcW w:w="879" w:type="dxa"/>
          </w:tcPr>
          <w:p w14:paraId="606EF0AC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1B13EA7A" w14:textId="77777777" w:rsidR="00296FF7" w:rsidRDefault="00296FF7" w:rsidP="00585DDF">
            <w:r>
              <w:rPr>
                <w:sz w:val="16"/>
                <w:szCs w:val="16"/>
              </w:rPr>
              <w:t>0332</w:t>
            </w:r>
          </w:p>
        </w:tc>
        <w:tc>
          <w:tcPr>
            <w:tcW w:w="517" w:type="dxa"/>
          </w:tcPr>
          <w:p w14:paraId="661704B0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1BC0E3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C37BFC" w14:textId="77777777" w:rsidR="00296FF7" w:rsidRDefault="00296FF7" w:rsidP="00585DDF">
            <w:r>
              <w:rPr>
                <w:sz w:val="16"/>
                <w:szCs w:val="16"/>
              </w:rPr>
              <w:t>Corrections of clause 5.3.32</w:t>
            </w:r>
          </w:p>
        </w:tc>
        <w:tc>
          <w:tcPr>
            <w:tcW w:w="517" w:type="dxa"/>
          </w:tcPr>
          <w:p w14:paraId="3978633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83FC31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46EC64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B89F60" w14:textId="77777777" w:rsidR="00296FF7" w:rsidRDefault="00296FF7" w:rsidP="00585DDF">
            <w:r>
              <w:rPr>
                <w:sz w:val="16"/>
                <w:szCs w:val="16"/>
              </w:rPr>
              <w:t>R5-240557</w:t>
            </w:r>
          </w:p>
        </w:tc>
        <w:tc>
          <w:tcPr>
            <w:tcW w:w="1597" w:type="dxa"/>
          </w:tcPr>
          <w:p w14:paraId="5DC71810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9F3171F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3DCADD0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8E041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1E63A3E9" w14:textId="77777777" w:rsidTr="00585DDF">
        <w:tc>
          <w:tcPr>
            <w:tcW w:w="879" w:type="dxa"/>
          </w:tcPr>
          <w:p w14:paraId="01960605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7371A350" w14:textId="77777777" w:rsidR="00296FF7" w:rsidRDefault="00296FF7" w:rsidP="00585DDF"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</w:tcPr>
          <w:p w14:paraId="6993286D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82C66C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D02FB7F" w14:textId="77777777" w:rsidR="00296FF7" w:rsidRDefault="00296FF7" w:rsidP="00585DDF">
            <w:r>
              <w:rPr>
                <w:sz w:val="16"/>
                <w:szCs w:val="16"/>
              </w:rPr>
              <w:t>Corrections of clause 5.4.2</w:t>
            </w:r>
          </w:p>
        </w:tc>
        <w:tc>
          <w:tcPr>
            <w:tcW w:w="517" w:type="dxa"/>
          </w:tcPr>
          <w:p w14:paraId="6676FDF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F8F956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538262E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1A4D0E" w14:textId="77777777" w:rsidR="00296FF7" w:rsidRDefault="00296FF7" w:rsidP="00585DDF">
            <w:r>
              <w:rPr>
                <w:sz w:val="16"/>
                <w:szCs w:val="16"/>
              </w:rPr>
              <w:t>R5-240558</w:t>
            </w:r>
          </w:p>
        </w:tc>
        <w:tc>
          <w:tcPr>
            <w:tcW w:w="1597" w:type="dxa"/>
          </w:tcPr>
          <w:p w14:paraId="280AF0F2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6CA4C1B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59D679A1" w14:textId="77777777" w:rsidR="00296FF7" w:rsidRDefault="00296FF7" w:rsidP="00585DDF">
            <w:r>
              <w:rPr>
                <w:sz w:val="16"/>
                <w:szCs w:val="16"/>
              </w:rPr>
              <w:t>5.4.2</w:t>
            </w:r>
          </w:p>
        </w:tc>
        <w:tc>
          <w:tcPr>
            <w:tcW w:w="998" w:type="dxa"/>
          </w:tcPr>
          <w:p w14:paraId="1404FCD1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36.579-1 CR 0330; TS/TR ... CR ... </w:t>
            </w:r>
          </w:p>
        </w:tc>
      </w:tr>
      <w:tr w:rsidR="00296FF7" w14:paraId="2D8F7897" w14:textId="77777777" w:rsidTr="00585DDF">
        <w:tc>
          <w:tcPr>
            <w:tcW w:w="879" w:type="dxa"/>
          </w:tcPr>
          <w:p w14:paraId="6F93EE25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1923ECBE" w14:textId="77777777" w:rsidR="00296FF7" w:rsidRDefault="00296FF7" w:rsidP="00585DDF">
            <w:r>
              <w:rPr>
                <w:sz w:val="16"/>
                <w:szCs w:val="16"/>
              </w:rPr>
              <w:t>0334</w:t>
            </w:r>
          </w:p>
        </w:tc>
        <w:tc>
          <w:tcPr>
            <w:tcW w:w="517" w:type="dxa"/>
          </w:tcPr>
          <w:p w14:paraId="123DECB3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AE40ED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3FDC340" w14:textId="77777777" w:rsidR="00296FF7" w:rsidRDefault="00296FF7" w:rsidP="00585DDF">
            <w:r>
              <w:rPr>
                <w:sz w:val="16"/>
                <w:szCs w:val="16"/>
              </w:rPr>
              <w:t>Corrections of clause 5.5.1</w:t>
            </w:r>
          </w:p>
        </w:tc>
        <w:tc>
          <w:tcPr>
            <w:tcW w:w="517" w:type="dxa"/>
          </w:tcPr>
          <w:p w14:paraId="6938518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9C9BCF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0312200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9637F7D" w14:textId="77777777" w:rsidR="00296FF7" w:rsidRDefault="00296FF7" w:rsidP="00585DDF">
            <w:r>
              <w:rPr>
                <w:sz w:val="16"/>
                <w:szCs w:val="16"/>
              </w:rPr>
              <w:t>R5-240559</w:t>
            </w:r>
          </w:p>
        </w:tc>
        <w:tc>
          <w:tcPr>
            <w:tcW w:w="1597" w:type="dxa"/>
          </w:tcPr>
          <w:p w14:paraId="291EBB2D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AFF72E2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54E7112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8A093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44E54CF" w14:textId="77777777" w:rsidTr="00585DDF">
        <w:tc>
          <w:tcPr>
            <w:tcW w:w="879" w:type="dxa"/>
          </w:tcPr>
          <w:p w14:paraId="7411FFE2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719288CB" w14:textId="77777777" w:rsidR="00296FF7" w:rsidRDefault="00296FF7" w:rsidP="00585DDF">
            <w:r>
              <w:rPr>
                <w:sz w:val="16"/>
                <w:szCs w:val="16"/>
              </w:rPr>
              <w:t>0335</w:t>
            </w:r>
          </w:p>
        </w:tc>
        <w:tc>
          <w:tcPr>
            <w:tcW w:w="517" w:type="dxa"/>
          </w:tcPr>
          <w:p w14:paraId="1D96D22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08E621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6715029" w14:textId="77777777" w:rsidR="00296FF7" w:rsidRDefault="00296FF7" w:rsidP="00585DDF">
            <w:r>
              <w:rPr>
                <w:sz w:val="16"/>
                <w:szCs w:val="16"/>
              </w:rPr>
              <w:t>Corrections of clause 5.5.2.11</w:t>
            </w:r>
          </w:p>
        </w:tc>
        <w:tc>
          <w:tcPr>
            <w:tcW w:w="517" w:type="dxa"/>
          </w:tcPr>
          <w:p w14:paraId="741D1C5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D63C82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04DC128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BFB3F1" w14:textId="77777777" w:rsidR="00296FF7" w:rsidRDefault="00296FF7" w:rsidP="00585DDF">
            <w:r>
              <w:rPr>
                <w:sz w:val="16"/>
                <w:szCs w:val="16"/>
              </w:rPr>
              <w:t>R5-240560</w:t>
            </w:r>
          </w:p>
        </w:tc>
        <w:tc>
          <w:tcPr>
            <w:tcW w:w="1597" w:type="dxa"/>
          </w:tcPr>
          <w:p w14:paraId="1A66D16F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57D6198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6615EEFD" w14:textId="77777777" w:rsidR="00296FF7" w:rsidRDefault="00296FF7" w:rsidP="00585DDF">
            <w:r>
              <w:rPr>
                <w:sz w:val="16"/>
                <w:szCs w:val="16"/>
              </w:rPr>
              <w:t>5.5.2.11</w:t>
            </w:r>
          </w:p>
        </w:tc>
        <w:tc>
          <w:tcPr>
            <w:tcW w:w="998" w:type="dxa"/>
          </w:tcPr>
          <w:p w14:paraId="727E59F7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36.579-1 CR 0334; TS/TR ... CR ... </w:t>
            </w:r>
          </w:p>
        </w:tc>
      </w:tr>
      <w:tr w:rsidR="00296FF7" w14:paraId="4B642B84" w14:textId="77777777" w:rsidTr="00585DDF">
        <w:tc>
          <w:tcPr>
            <w:tcW w:w="879" w:type="dxa"/>
          </w:tcPr>
          <w:p w14:paraId="7C18819B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5331139D" w14:textId="77777777" w:rsidR="00296FF7" w:rsidRDefault="00296FF7" w:rsidP="00585DDF">
            <w:r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</w:tcPr>
          <w:p w14:paraId="1CCA5510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2E174A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8402882" w14:textId="77777777" w:rsidR="00296FF7" w:rsidRDefault="00296FF7" w:rsidP="00585DDF">
            <w:r>
              <w:rPr>
                <w:sz w:val="16"/>
                <w:szCs w:val="16"/>
              </w:rPr>
              <w:t>Corrections of clause 5.5.2.13</w:t>
            </w:r>
          </w:p>
        </w:tc>
        <w:tc>
          <w:tcPr>
            <w:tcW w:w="517" w:type="dxa"/>
          </w:tcPr>
          <w:p w14:paraId="705EC6A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F82D83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1F6FEF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BA10840" w14:textId="77777777" w:rsidR="00296FF7" w:rsidRDefault="00296FF7" w:rsidP="00585DDF">
            <w:r>
              <w:rPr>
                <w:sz w:val="16"/>
                <w:szCs w:val="16"/>
              </w:rPr>
              <w:t>R5-240561</w:t>
            </w:r>
          </w:p>
        </w:tc>
        <w:tc>
          <w:tcPr>
            <w:tcW w:w="1597" w:type="dxa"/>
          </w:tcPr>
          <w:p w14:paraId="7BC65F01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437AED1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673A285E" w14:textId="77777777" w:rsidR="00296FF7" w:rsidRDefault="00296FF7" w:rsidP="00585DDF">
            <w:r>
              <w:rPr>
                <w:sz w:val="16"/>
                <w:szCs w:val="16"/>
              </w:rPr>
              <w:t>5.5.2.13</w:t>
            </w:r>
          </w:p>
        </w:tc>
        <w:tc>
          <w:tcPr>
            <w:tcW w:w="998" w:type="dxa"/>
          </w:tcPr>
          <w:p w14:paraId="3D2B90F0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36.579-1 CR 0334; TS/TR ... CR ... </w:t>
            </w:r>
          </w:p>
        </w:tc>
      </w:tr>
      <w:tr w:rsidR="00296FF7" w14:paraId="0C30B446" w14:textId="77777777" w:rsidTr="00585DDF">
        <w:tc>
          <w:tcPr>
            <w:tcW w:w="879" w:type="dxa"/>
          </w:tcPr>
          <w:p w14:paraId="5CE6491C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098F8F11" w14:textId="77777777" w:rsidR="00296FF7" w:rsidRDefault="00296FF7" w:rsidP="00585DDF"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 w14:paraId="6370351F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B2DE12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2FE4364" w14:textId="77777777" w:rsidR="00296FF7" w:rsidRDefault="00296FF7" w:rsidP="00585DDF">
            <w:r>
              <w:rPr>
                <w:sz w:val="16"/>
                <w:szCs w:val="16"/>
              </w:rPr>
              <w:t>Corrections of clause 5.5.2.19.4</w:t>
            </w:r>
          </w:p>
        </w:tc>
        <w:tc>
          <w:tcPr>
            <w:tcW w:w="517" w:type="dxa"/>
          </w:tcPr>
          <w:p w14:paraId="6F6C078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6A9D38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B1E349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D4C7D1" w14:textId="77777777" w:rsidR="00296FF7" w:rsidRDefault="00296FF7" w:rsidP="00585DDF">
            <w:r>
              <w:rPr>
                <w:sz w:val="16"/>
                <w:szCs w:val="16"/>
              </w:rPr>
              <w:t>R5-240562</w:t>
            </w:r>
          </w:p>
        </w:tc>
        <w:tc>
          <w:tcPr>
            <w:tcW w:w="1597" w:type="dxa"/>
          </w:tcPr>
          <w:p w14:paraId="0E028F0C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33664FA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28CC8557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242F2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8FA099E" w14:textId="77777777" w:rsidTr="00585DDF">
        <w:tc>
          <w:tcPr>
            <w:tcW w:w="879" w:type="dxa"/>
          </w:tcPr>
          <w:p w14:paraId="43808625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34A7136E" w14:textId="77777777" w:rsidR="00296FF7" w:rsidRDefault="00296FF7" w:rsidP="00585DDF">
            <w:r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</w:tcPr>
          <w:p w14:paraId="08A14293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83AC30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F717C6A" w14:textId="77777777" w:rsidR="00296FF7" w:rsidRDefault="00296FF7" w:rsidP="00585DDF">
            <w:r>
              <w:rPr>
                <w:sz w:val="16"/>
                <w:szCs w:val="16"/>
              </w:rPr>
              <w:t>Corrections of clause 5.5.2.7.2</w:t>
            </w:r>
          </w:p>
        </w:tc>
        <w:tc>
          <w:tcPr>
            <w:tcW w:w="517" w:type="dxa"/>
          </w:tcPr>
          <w:p w14:paraId="2FBEB33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EE3479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6A5FEA95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B75428" w14:textId="77777777" w:rsidR="00296FF7" w:rsidRDefault="00296FF7" w:rsidP="00585DDF">
            <w:r>
              <w:rPr>
                <w:sz w:val="16"/>
                <w:szCs w:val="16"/>
              </w:rPr>
              <w:t>R5-240563</w:t>
            </w:r>
          </w:p>
        </w:tc>
        <w:tc>
          <w:tcPr>
            <w:tcW w:w="1597" w:type="dxa"/>
          </w:tcPr>
          <w:p w14:paraId="2024704E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0F517DC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45A11D4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EC014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317F7681" w14:textId="77777777" w:rsidTr="00585DDF">
        <w:tc>
          <w:tcPr>
            <w:tcW w:w="879" w:type="dxa"/>
          </w:tcPr>
          <w:p w14:paraId="7B4F996F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37BE2984" w14:textId="77777777" w:rsidR="00296FF7" w:rsidRDefault="00296FF7" w:rsidP="00585DDF"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 w14:paraId="154B7FE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767752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CC3352" w14:textId="77777777" w:rsidR="00296FF7" w:rsidRDefault="00296FF7" w:rsidP="00585DDF">
            <w:r>
              <w:rPr>
                <w:sz w:val="16"/>
                <w:szCs w:val="16"/>
              </w:rPr>
              <w:t>Corrections of clause 5.5.3.3.1A</w:t>
            </w:r>
          </w:p>
        </w:tc>
        <w:tc>
          <w:tcPr>
            <w:tcW w:w="517" w:type="dxa"/>
          </w:tcPr>
          <w:p w14:paraId="2FD9A2E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4BA17B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2F7EC78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BA13DC" w14:textId="77777777" w:rsidR="00296FF7" w:rsidRDefault="00296FF7" w:rsidP="00585DDF">
            <w:r>
              <w:rPr>
                <w:sz w:val="16"/>
                <w:szCs w:val="16"/>
              </w:rPr>
              <w:t>R5-240564</w:t>
            </w:r>
          </w:p>
        </w:tc>
        <w:tc>
          <w:tcPr>
            <w:tcW w:w="1597" w:type="dxa"/>
          </w:tcPr>
          <w:p w14:paraId="5698BC22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C763CB1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1F03321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A4488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6BBFBBC" w14:textId="77777777" w:rsidTr="00585DDF">
        <w:tc>
          <w:tcPr>
            <w:tcW w:w="879" w:type="dxa"/>
          </w:tcPr>
          <w:p w14:paraId="01F1F853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3AD04A3D" w14:textId="77777777" w:rsidR="00296FF7" w:rsidRDefault="00296FF7" w:rsidP="00585DDF">
            <w:r>
              <w:rPr>
                <w:sz w:val="16"/>
                <w:szCs w:val="16"/>
              </w:rPr>
              <w:t>0340</w:t>
            </w:r>
          </w:p>
        </w:tc>
        <w:tc>
          <w:tcPr>
            <w:tcW w:w="517" w:type="dxa"/>
          </w:tcPr>
          <w:p w14:paraId="63BCE7F1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1AFAF7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31ABD94" w14:textId="77777777" w:rsidR="00296FF7" w:rsidRDefault="00296FF7" w:rsidP="00585DDF">
            <w:r>
              <w:rPr>
                <w:sz w:val="16"/>
                <w:szCs w:val="16"/>
              </w:rPr>
              <w:t>Corrections of clause 5.5.9.1</w:t>
            </w:r>
          </w:p>
        </w:tc>
        <w:tc>
          <w:tcPr>
            <w:tcW w:w="517" w:type="dxa"/>
          </w:tcPr>
          <w:p w14:paraId="13E7CD8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C48A10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4F14F5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7EB4E6" w14:textId="77777777" w:rsidR="00296FF7" w:rsidRDefault="00296FF7" w:rsidP="00585DDF">
            <w:r>
              <w:rPr>
                <w:sz w:val="16"/>
                <w:szCs w:val="16"/>
              </w:rPr>
              <w:t>R5-240565</w:t>
            </w:r>
          </w:p>
        </w:tc>
        <w:tc>
          <w:tcPr>
            <w:tcW w:w="1597" w:type="dxa"/>
          </w:tcPr>
          <w:p w14:paraId="7FEE96AB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F172A62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36C1F30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943B8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C9C8357" w14:textId="77777777" w:rsidTr="00585DDF">
        <w:tc>
          <w:tcPr>
            <w:tcW w:w="879" w:type="dxa"/>
          </w:tcPr>
          <w:p w14:paraId="04B551C3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3B0E5FFC" w14:textId="77777777" w:rsidR="00296FF7" w:rsidRDefault="00296FF7" w:rsidP="00585DDF">
            <w:r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</w:tcPr>
          <w:p w14:paraId="31851E9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F34ABD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287243B" w14:textId="77777777" w:rsidR="00296FF7" w:rsidRDefault="00296FF7" w:rsidP="00585DDF">
            <w:r>
              <w:rPr>
                <w:sz w:val="16"/>
                <w:szCs w:val="16"/>
              </w:rPr>
              <w:t>Corrections of references to 24.282</w:t>
            </w:r>
          </w:p>
        </w:tc>
        <w:tc>
          <w:tcPr>
            <w:tcW w:w="517" w:type="dxa"/>
          </w:tcPr>
          <w:p w14:paraId="5585B0A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D763AC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56175EE7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A09E35" w14:textId="77777777" w:rsidR="00296FF7" w:rsidRDefault="00296FF7" w:rsidP="00585DDF">
            <w:r>
              <w:rPr>
                <w:sz w:val="16"/>
                <w:szCs w:val="16"/>
              </w:rPr>
              <w:t>R5-240566</w:t>
            </w:r>
          </w:p>
        </w:tc>
        <w:tc>
          <w:tcPr>
            <w:tcW w:w="1597" w:type="dxa"/>
          </w:tcPr>
          <w:p w14:paraId="01E22C60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CCD1F89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443FC19C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F34B4C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00780DA" w14:textId="77777777" w:rsidTr="00585DDF">
        <w:tc>
          <w:tcPr>
            <w:tcW w:w="879" w:type="dxa"/>
          </w:tcPr>
          <w:p w14:paraId="1B678D8E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6EAE3841" w14:textId="77777777" w:rsidR="00296FF7" w:rsidRDefault="00296FF7" w:rsidP="00585DDF">
            <w:r>
              <w:rPr>
                <w:sz w:val="16"/>
                <w:szCs w:val="16"/>
              </w:rPr>
              <w:t>0352</w:t>
            </w:r>
          </w:p>
        </w:tc>
        <w:tc>
          <w:tcPr>
            <w:tcW w:w="517" w:type="dxa"/>
          </w:tcPr>
          <w:p w14:paraId="2CB1143E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626777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280B01" w14:textId="77777777" w:rsidR="00296FF7" w:rsidRDefault="00296FF7" w:rsidP="00585DDF">
            <w:r>
              <w:rPr>
                <w:sz w:val="16"/>
                <w:szCs w:val="16"/>
              </w:rPr>
              <w:t>Correction of MO call release of calls using a pre-established session</w:t>
            </w:r>
          </w:p>
        </w:tc>
        <w:tc>
          <w:tcPr>
            <w:tcW w:w="517" w:type="dxa"/>
          </w:tcPr>
          <w:p w14:paraId="6D3B303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B52B10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4B41B524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CF05FD" w14:textId="77777777" w:rsidR="00296FF7" w:rsidRDefault="00296FF7" w:rsidP="00585DDF">
            <w:r>
              <w:rPr>
                <w:sz w:val="16"/>
                <w:szCs w:val="16"/>
              </w:rPr>
              <w:t>R5-240567</w:t>
            </w:r>
          </w:p>
        </w:tc>
        <w:tc>
          <w:tcPr>
            <w:tcW w:w="1597" w:type="dxa"/>
          </w:tcPr>
          <w:p w14:paraId="4B258191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8E87C87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09FE339E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0EEF8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DCC28A5" w14:textId="77777777" w:rsidTr="00585DDF">
        <w:tc>
          <w:tcPr>
            <w:tcW w:w="879" w:type="dxa"/>
          </w:tcPr>
          <w:p w14:paraId="6AE72C98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41A6B7BC" w14:textId="77777777" w:rsidR="00296FF7" w:rsidRDefault="00296FF7" w:rsidP="00585DDF">
            <w:r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</w:tcPr>
          <w:p w14:paraId="33E36C2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B91199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4E4F6F7" w14:textId="77777777" w:rsidR="00296FF7" w:rsidRDefault="00296FF7" w:rsidP="00585DDF">
            <w:r>
              <w:rPr>
                <w:sz w:val="16"/>
                <w:szCs w:val="16"/>
              </w:rPr>
              <w:t>Correction of RRC connection release in several test cases</w:t>
            </w:r>
          </w:p>
        </w:tc>
        <w:tc>
          <w:tcPr>
            <w:tcW w:w="517" w:type="dxa"/>
          </w:tcPr>
          <w:p w14:paraId="0EE3608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FA41F4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2C1089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73E96A" w14:textId="77777777" w:rsidR="00296FF7" w:rsidRDefault="00296FF7" w:rsidP="00585DDF">
            <w:r>
              <w:rPr>
                <w:sz w:val="16"/>
                <w:szCs w:val="16"/>
              </w:rPr>
              <w:t>R5-240568</w:t>
            </w:r>
          </w:p>
        </w:tc>
        <w:tc>
          <w:tcPr>
            <w:tcW w:w="1597" w:type="dxa"/>
          </w:tcPr>
          <w:p w14:paraId="63CE6FE2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1A70BFE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0083CF6B" w14:textId="77777777" w:rsidR="00296FF7" w:rsidRDefault="00296FF7" w:rsidP="00585DDF">
            <w:r>
              <w:rPr>
                <w:sz w:val="16"/>
                <w:szCs w:val="16"/>
              </w:rPr>
              <w:t>5.1.3.2, 5.5.3.2, 6.1.1.4.3.2, 6.3.1.3.2</w:t>
            </w:r>
          </w:p>
        </w:tc>
        <w:tc>
          <w:tcPr>
            <w:tcW w:w="998" w:type="dxa"/>
          </w:tcPr>
          <w:p w14:paraId="5BB8DB91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5A22E089" w14:textId="77777777" w:rsidTr="00585DDF">
        <w:tc>
          <w:tcPr>
            <w:tcW w:w="879" w:type="dxa"/>
          </w:tcPr>
          <w:p w14:paraId="7C4020CC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433730AA" w14:textId="77777777" w:rsidR="00296FF7" w:rsidRDefault="00296FF7" w:rsidP="00585DDF">
            <w:r>
              <w:rPr>
                <w:sz w:val="16"/>
                <w:szCs w:val="16"/>
              </w:rPr>
              <w:t>0354</w:t>
            </w:r>
          </w:p>
        </w:tc>
        <w:tc>
          <w:tcPr>
            <w:tcW w:w="517" w:type="dxa"/>
          </w:tcPr>
          <w:p w14:paraId="3752BBA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F5E3F6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3373C98" w14:textId="77777777" w:rsidR="00296FF7" w:rsidRDefault="00296FF7" w:rsidP="00585DDF">
            <w:r>
              <w:rPr>
                <w:sz w:val="16"/>
                <w:szCs w:val="16"/>
              </w:rPr>
              <w:t>Correction of testcase 6.1.1.17</w:t>
            </w:r>
          </w:p>
        </w:tc>
        <w:tc>
          <w:tcPr>
            <w:tcW w:w="517" w:type="dxa"/>
          </w:tcPr>
          <w:p w14:paraId="191C602C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A2405D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B8C1B76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9063217" w14:textId="77777777" w:rsidR="00296FF7" w:rsidRDefault="00296FF7" w:rsidP="00585DDF">
            <w:r>
              <w:rPr>
                <w:sz w:val="16"/>
                <w:szCs w:val="16"/>
              </w:rPr>
              <w:t>R5-240569</w:t>
            </w:r>
          </w:p>
        </w:tc>
        <w:tc>
          <w:tcPr>
            <w:tcW w:w="1597" w:type="dxa"/>
          </w:tcPr>
          <w:p w14:paraId="2DBC8D59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58765E0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265C1459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85693C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FDABA4C" w14:textId="77777777" w:rsidTr="00585DDF">
        <w:tc>
          <w:tcPr>
            <w:tcW w:w="879" w:type="dxa"/>
          </w:tcPr>
          <w:p w14:paraId="070CDB63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134922DC" w14:textId="77777777" w:rsidR="00296FF7" w:rsidRDefault="00296FF7" w:rsidP="00585DDF">
            <w:r>
              <w:rPr>
                <w:sz w:val="16"/>
                <w:szCs w:val="16"/>
              </w:rPr>
              <w:t>0355</w:t>
            </w:r>
          </w:p>
        </w:tc>
        <w:tc>
          <w:tcPr>
            <w:tcW w:w="517" w:type="dxa"/>
          </w:tcPr>
          <w:p w14:paraId="77CB06BE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CEA966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4589FF" w14:textId="77777777" w:rsidR="00296FF7" w:rsidRDefault="00296FF7" w:rsidP="00585DDF">
            <w:r>
              <w:rPr>
                <w:sz w:val="16"/>
                <w:szCs w:val="16"/>
              </w:rPr>
              <w:t>Correction of testcase 6.1.1.5</w:t>
            </w:r>
          </w:p>
        </w:tc>
        <w:tc>
          <w:tcPr>
            <w:tcW w:w="517" w:type="dxa"/>
          </w:tcPr>
          <w:p w14:paraId="3FCBAA3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4EE59E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04CB90C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7CF1FE" w14:textId="77777777" w:rsidR="00296FF7" w:rsidRDefault="00296FF7" w:rsidP="00585DDF">
            <w:r>
              <w:rPr>
                <w:sz w:val="16"/>
                <w:szCs w:val="16"/>
              </w:rPr>
              <w:t>R5-240570</w:t>
            </w:r>
          </w:p>
        </w:tc>
        <w:tc>
          <w:tcPr>
            <w:tcW w:w="1597" w:type="dxa"/>
          </w:tcPr>
          <w:p w14:paraId="245C5862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5B77E43" w14:textId="77777777" w:rsidR="00296FF7" w:rsidRDefault="00296FF7" w:rsidP="00585DDF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</w:tcPr>
          <w:p w14:paraId="6B737337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18073E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A485930" w14:textId="77777777" w:rsidTr="00585DDF">
        <w:tc>
          <w:tcPr>
            <w:tcW w:w="879" w:type="dxa"/>
          </w:tcPr>
          <w:p w14:paraId="052A0194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378B49EE" w14:textId="77777777" w:rsidR="00296FF7" w:rsidRDefault="00296FF7" w:rsidP="00585DDF">
            <w:r>
              <w:rPr>
                <w:sz w:val="16"/>
                <w:szCs w:val="16"/>
              </w:rPr>
              <w:t>0357</w:t>
            </w:r>
          </w:p>
        </w:tc>
        <w:tc>
          <w:tcPr>
            <w:tcW w:w="517" w:type="dxa"/>
          </w:tcPr>
          <w:p w14:paraId="75A00E04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46B880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C20C284" w14:textId="77777777" w:rsidR="00296FF7" w:rsidRDefault="00296FF7" w:rsidP="00585DDF">
            <w:r>
              <w:rPr>
                <w:sz w:val="16"/>
                <w:szCs w:val="16"/>
              </w:rPr>
              <w:t>Correction of testcase 6.1.2.2</w:t>
            </w:r>
          </w:p>
        </w:tc>
        <w:tc>
          <w:tcPr>
            <w:tcW w:w="517" w:type="dxa"/>
          </w:tcPr>
          <w:p w14:paraId="3FD32EC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B54BB3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D25E49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BFA1DE" w14:textId="77777777" w:rsidR="00296FF7" w:rsidRDefault="00296FF7" w:rsidP="00585DDF">
            <w:r>
              <w:rPr>
                <w:sz w:val="16"/>
                <w:szCs w:val="16"/>
              </w:rPr>
              <w:t>R5-240572</w:t>
            </w:r>
          </w:p>
        </w:tc>
        <w:tc>
          <w:tcPr>
            <w:tcW w:w="1597" w:type="dxa"/>
          </w:tcPr>
          <w:p w14:paraId="1FB184DD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842C323" w14:textId="77777777" w:rsidR="00296FF7" w:rsidRDefault="00296FF7" w:rsidP="00585DDF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</w:tcPr>
          <w:p w14:paraId="3445000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1F4FE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F3777C3" w14:textId="77777777" w:rsidTr="00585DDF">
        <w:tc>
          <w:tcPr>
            <w:tcW w:w="879" w:type="dxa"/>
          </w:tcPr>
          <w:p w14:paraId="14922FE0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47436902" w14:textId="77777777" w:rsidR="00296FF7" w:rsidRDefault="00296FF7" w:rsidP="00585DDF">
            <w:r>
              <w:rPr>
                <w:sz w:val="16"/>
                <w:szCs w:val="16"/>
              </w:rPr>
              <w:t>0359</w:t>
            </w:r>
          </w:p>
        </w:tc>
        <w:tc>
          <w:tcPr>
            <w:tcW w:w="517" w:type="dxa"/>
          </w:tcPr>
          <w:p w14:paraId="00205A41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3331FF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B12014A" w14:textId="77777777" w:rsidR="00296FF7" w:rsidRDefault="00296FF7" w:rsidP="00585DDF">
            <w:r>
              <w:rPr>
                <w:sz w:val="16"/>
                <w:szCs w:val="16"/>
              </w:rPr>
              <w:t>Correction of testcase 6.2.10</w:t>
            </w:r>
          </w:p>
        </w:tc>
        <w:tc>
          <w:tcPr>
            <w:tcW w:w="517" w:type="dxa"/>
          </w:tcPr>
          <w:p w14:paraId="2CC873A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090284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1B254A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6738B4" w14:textId="77777777" w:rsidR="00296FF7" w:rsidRDefault="00296FF7" w:rsidP="00585DDF">
            <w:r>
              <w:rPr>
                <w:sz w:val="16"/>
                <w:szCs w:val="16"/>
              </w:rPr>
              <w:t>R5-240574</w:t>
            </w:r>
          </w:p>
        </w:tc>
        <w:tc>
          <w:tcPr>
            <w:tcW w:w="1597" w:type="dxa"/>
          </w:tcPr>
          <w:p w14:paraId="4FF732B9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961BB2C" w14:textId="77777777" w:rsidR="00296FF7" w:rsidRDefault="00296FF7" w:rsidP="00585DDF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</w:tcPr>
          <w:p w14:paraId="15566A4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37800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0DA0578" w14:textId="77777777" w:rsidTr="00585DDF">
        <w:tc>
          <w:tcPr>
            <w:tcW w:w="879" w:type="dxa"/>
          </w:tcPr>
          <w:p w14:paraId="0DFA7146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5BD8409A" w14:textId="77777777" w:rsidR="00296FF7" w:rsidRDefault="00296FF7" w:rsidP="00585DDF">
            <w:r>
              <w:rPr>
                <w:sz w:val="16"/>
                <w:szCs w:val="16"/>
              </w:rPr>
              <w:t>0360</w:t>
            </w:r>
          </w:p>
        </w:tc>
        <w:tc>
          <w:tcPr>
            <w:tcW w:w="517" w:type="dxa"/>
          </w:tcPr>
          <w:p w14:paraId="12333A4D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505418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EB6F86E" w14:textId="77777777" w:rsidR="00296FF7" w:rsidRDefault="00296FF7" w:rsidP="00585DDF">
            <w:r>
              <w:rPr>
                <w:sz w:val="16"/>
                <w:szCs w:val="16"/>
              </w:rPr>
              <w:t>Correction of testcase 6.2.14</w:t>
            </w:r>
          </w:p>
        </w:tc>
        <w:tc>
          <w:tcPr>
            <w:tcW w:w="517" w:type="dxa"/>
          </w:tcPr>
          <w:p w14:paraId="7C657A62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150D7E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2EB3796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645746E" w14:textId="77777777" w:rsidR="00296FF7" w:rsidRDefault="00296FF7" w:rsidP="00585DDF">
            <w:r>
              <w:rPr>
                <w:sz w:val="16"/>
                <w:szCs w:val="16"/>
              </w:rPr>
              <w:t>R5-240575</w:t>
            </w:r>
          </w:p>
        </w:tc>
        <w:tc>
          <w:tcPr>
            <w:tcW w:w="1597" w:type="dxa"/>
          </w:tcPr>
          <w:p w14:paraId="21907E26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F4437A5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3717857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68F05E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280DAA42" w14:textId="77777777" w:rsidTr="00585DDF">
        <w:tc>
          <w:tcPr>
            <w:tcW w:w="879" w:type="dxa"/>
          </w:tcPr>
          <w:p w14:paraId="47106C5D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5C1A0639" w14:textId="77777777" w:rsidR="00296FF7" w:rsidRDefault="00296FF7" w:rsidP="00585DDF">
            <w:r>
              <w:rPr>
                <w:sz w:val="16"/>
                <w:szCs w:val="16"/>
              </w:rPr>
              <w:t>0361</w:t>
            </w:r>
          </w:p>
        </w:tc>
        <w:tc>
          <w:tcPr>
            <w:tcW w:w="517" w:type="dxa"/>
          </w:tcPr>
          <w:p w14:paraId="6D6DA73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B532D7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C6C22C5" w14:textId="77777777" w:rsidR="00296FF7" w:rsidRDefault="00296FF7" w:rsidP="00585DDF">
            <w:r>
              <w:rPr>
                <w:sz w:val="16"/>
                <w:szCs w:val="16"/>
              </w:rPr>
              <w:t>Correction of testcase 6.2.15</w:t>
            </w:r>
          </w:p>
        </w:tc>
        <w:tc>
          <w:tcPr>
            <w:tcW w:w="517" w:type="dxa"/>
          </w:tcPr>
          <w:p w14:paraId="7B7EB00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344C9E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5F6C3345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F7D128" w14:textId="77777777" w:rsidR="00296FF7" w:rsidRDefault="00296FF7" w:rsidP="00585DDF">
            <w:r>
              <w:rPr>
                <w:sz w:val="16"/>
                <w:szCs w:val="16"/>
              </w:rPr>
              <w:t>R5-240576</w:t>
            </w:r>
          </w:p>
        </w:tc>
        <w:tc>
          <w:tcPr>
            <w:tcW w:w="1597" w:type="dxa"/>
          </w:tcPr>
          <w:p w14:paraId="421FC55F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7E39F2F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525EA77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4B4E75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F8DE86C" w14:textId="77777777" w:rsidTr="00585DDF">
        <w:tc>
          <w:tcPr>
            <w:tcW w:w="879" w:type="dxa"/>
          </w:tcPr>
          <w:p w14:paraId="2F4971F5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2FA57E86" w14:textId="77777777" w:rsidR="00296FF7" w:rsidRDefault="00296FF7" w:rsidP="00585DDF">
            <w:r>
              <w:rPr>
                <w:sz w:val="16"/>
                <w:szCs w:val="16"/>
              </w:rPr>
              <w:t>0366</w:t>
            </w:r>
          </w:p>
        </w:tc>
        <w:tc>
          <w:tcPr>
            <w:tcW w:w="517" w:type="dxa"/>
          </w:tcPr>
          <w:p w14:paraId="7AF3AF32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950D2B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271C22" w14:textId="77777777" w:rsidR="00296FF7" w:rsidRDefault="00296FF7" w:rsidP="00585DDF">
            <w:r>
              <w:rPr>
                <w:sz w:val="16"/>
                <w:szCs w:val="16"/>
              </w:rPr>
              <w:t>Correction of testcase 6.2.9</w:t>
            </w:r>
          </w:p>
        </w:tc>
        <w:tc>
          <w:tcPr>
            <w:tcW w:w="517" w:type="dxa"/>
          </w:tcPr>
          <w:p w14:paraId="3D6F4BBF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B9C0EA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E2ACBB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D6FFE1" w14:textId="77777777" w:rsidR="00296FF7" w:rsidRDefault="00296FF7" w:rsidP="00585DDF">
            <w:r>
              <w:rPr>
                <w:sz w:val="16"/>
                <w:szCs w:val="16"/>
              </w:rPr>
              <w:t>R5-240581</w:t>
            </w:r>
          </w:p>
        </w:tc>
        <w:tc>
          <w:tcPr>
            <w:tcW w:w="1597" w:type="dxa"/>
          </w:tcPr>
          <w:p w14:paraId="35233C12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3C45682" w14:textId="77777777" w:rsidR="00296FF7" w:rsidRDefault="00296FF7" w:rsidP="00585DDF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</w:tcPr>
          <w:p w14:paraId="3E377625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BC36C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34644C84" w14:textId="77777777" w:rsidTr="00585DDF">
        <w:tc>
          <w:tcPr>
            <w:tcW w:w="879" w:type="dxa"/>
          </w:tcPr>
          <w:p w14:paraId="021A74BE" w14:textId="77777777" w:rsidR="00296FF7" w:rsidRDefault="00296FF7" w:rsidP="00585DDF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4BFD5A17" w14:textId="77777777" w:rsidR="00296FF7" w:rsidRDefault="00296FF7" w:rsidP="00585DDF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5175FF9F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DC4A62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C1E605A" w14:textId="77777777" w:rsidR="00296FF7" w:rsidRDefault="00296FF7" w:rsidP="00585DDF">
            <w:r>
              <w:rPr>
                <w:sz w:val="16"/>
                <w:szCs w:val="16"/>
              </w:rPr>
              <w:t>Corrections of references to 24.282</w:t>
            </w:r>
          </w:p>
        </w:tc>
        <w:tc>
          <w:tcPr>
            <w:tcW w:w="517" w:type="dxa"/>
          </w:tcPr>
          <w:p w14:paraId="746332DC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A31DC8" w14:textId="77777777" w:rsidR="00296FF7" w:rsidRDefault="00296FF7" w:rsidP="00585DDF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38BA3EE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C0ADA36" w14:textId="77777777" w:rsidR="00296FF7" w:rsidRDefault="00296FF7" w:rsidP="00585DDF">
            <w:r>
              <w:rPr>
                <w:sz w:val="16"/>
                <w:szCs w:val="16"/>
              </w:rPr>
              <w:t>R5-240584</w:t>
            </w:r>
          </w:p>
        </w:tc>
        <w:tc>
          <w:tcPr>
            <w:tcW w:w="1597" w:type="dxa"/>
          </w:tcPr>
          <w:p w14:paraId="2762245B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B198F9F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1EA7BB6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CE1765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1A049A82" w14:textId="77777777" w:rsidTr="00585DDF">
        <w:tc>
          <w:tcPr>
            <w:tcW w:w="879" w:type="dxa"/>
          </w:tcPr>
          <w:p w14:paraId="06D84118" w14:textId="77777777" w:rsidR="00296FF7" w:rsidRDefault="00296FF7" w:rsidP="00585DDF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3145E0BB" w14:textId="77777777" w:rsidR="00296FF7" w:rsidRDefault="00296FF7" w:rsidP="00585DDF"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 w14:paraId="60CB2373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1BD17C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24072AB" w14:textId="77777777" w:rsidR="00296FF7" w:rsidRDefault="00296FF7" w:rsidP="00585DDF">
            <w:r>
              <w:rPr>
                <w:sz w:val="16"/>
                <w:szCs w:val="16"/>
              </w:rPr>
              <w:t>Editorial correction to the Scope description</w:t>
            </w:r>
          </w:p>
        </w:tc>
        <w:tc>
          <w:tcPr>
            <w:tcW w:w="517" w:type="dxa"/>
          </w:tcPr>
          <w:p w14:paraId="7D7BBDE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30E7BE" w14:textId="77777777" w:rsidR="00296FF7" w:rsidRDefault="00296FF7" w:rsidP="00585DDF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2371DA4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791090" w14:textId="77777777" w:rsidR="00296FF7" w:rsidRDefault="00296FF7" w:rsidP="00585DDF">
            <w:r>
              <w:rPr>
                <w:sz w:val="16"/>
                <w:szCs w:val="16"/>
              </w:rPr>
              <w:t>R5-240647</w:t>
            </w:r>
          </w:p>
        </w:tc>
        <w:tc>
          <w:tcPr>
            <w:tcW w:w="1597" w:type="dxa"/>
          </w:tcPr>
          <w:p w14:paraId="7A7D6B68" w14:textId="77777777" w:rsidR="00296FF7" w:rsidRDefault="00296FF7" w:rsidP="00585DDF">
            <w:r>
              <w:rPr>
                <w:sz w:val="16"/>
                <w:szCs w:val="16"/>
              </w:rPr>
              <w:t>FirstNet, NIST</w:t>
            </w:r>
          </w:p>
        </w:tc>
        <w:tc>
          <w:tcPr>
            <w:tcW w:w="1122" w:type="dxa"/>
          </w:tcPr>
          <w:p w14:paraId="388E61CD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494ADA67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998" w:type="dxa"/>
          </w:tcPr>
          <w:p w14:paraId="57A96E9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1325D27" w14:textId="77777777" w:rsidTr="00585DDF">
        <w:tc>
          <w:tcPr>
            <w:tcW w:w="879" w:type="dxa"/>
          </w:tcPr>
          <w:p w14:paraId="3DA8262C" w14:textId="77777777" w:rsidR="00296FF7" w:rsidRDefault="00296FF7" w:rsidP="00585DDF">
            <w:r>
              <w:rPr>
                <w:sz w:val="16"/>
                <w:szCs w:val="16"/>
              </w:rPr>
              <w:t>37.544</w:t>
            </w:r>
          </w:p>
        </w:tc>
        <w:tc>
          <w:tcPr>
            <w:tcW w:w="637" w:type="dxa"/>
          </w:tcPr>
          <w:p w14:paraId="76CD419E" w14:textId="77777777" w:rsidR="00296FF7" w:rsidRDefault="00296FF7" w:rsidP="00585DDF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3B5B5039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215E11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0229754" w14:textId="77777777" w:rsidR="00296FF7" w:rsidRDefault="00296FF7" w:rsidP="00585DDF">
            <w:r>
              <w:rPr>
                <w:sz w:val="16"/>
                <w:szCs w:val="16"/>
              </w:rPr>
              <w:t>CR on Measurement Distance</w:t>
            </w:r>
          </w:p>
        </w:tc>
        <w:tc>
          <w:tcPr>
            <w:tcW w:w="517" w:type="dxa"/>
          </w:tcPr>
          <w:p w14:paraId="5A14539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D7E581" w14:textId="77777777" w:rsidR="00296FF7" w:rsidRDefault="00296FF7" w:rsidP="00585DDF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D8C664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E3D42AF" w14:textId="77777777" w:rsidR="00296FF7" w:rsidRDefault="00296FF7" w:rsidP="00585DDF">
            <w:r>
              <w:rPr>
                <w:sz w:val="16"/>
                <w:szCs w:val="16"/>
              </w:rPr>
              <w:t>R5-241940</w:t>
            </w:r>
          </w:p>
        </w:tc>
        <w:tc>
          <w:tcPr>
            <w:tcW w:w="1597" w:type="dxa"/>
          </w:tcPr>
          <w:p w14:paraId="4F33FBBB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84D0BB4" w14:textId="77777777" w:rsidR="00296FF7" w:rsidRDefault="00296FF7" w:rsidP="00585DDF">
            <w:r>
              <w:rPr>
                <w:sz w:val="16"/>
                <w:szCs w:val="16"/>
              </w:rPr>
              <w:t>TEI14_Test, LTE_MIMO_OTA-UEConTest</w:t>
            </w:r>
          </w:p>
        </w:tc>
        <w:tc>
          <w:tcPr>
            <w:tcW w:w="2323" w:type="dxa"/>
          </w:tcPr>
          <w:p w14:paraId="5EC6B8E7" w14:textId="77777777" w:rsidR="00296FF7" w:rsidRDefault="00296FF7" w:rsidP="00585DDF">
            <w:r>
              <w:rPr>
                <w:sz w:val="16"/>
                <w:szCs w:val="16"/>
              </w:rPr>
              <w:t>3.2, A.3.3</w:t>
            </w:r>
          </w:p>
        </w:tc>
        <w:tc>
          <w:tcPr>
            <w:tcW w:w="998" w:type="dxa"/>
          </w:tcPr>
          <w:p w14:paraId="08B05ED2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42C8A38" w14:textId="77777777" w:rsidR="00296FF7" w:rsidRDefault="00296FF7" w:rsidP="00296FF7"/>
    <w:p w14:paraId="2BBF534C" w14:textId="77777777" w:rsidR="00296FF7" w:rsidRDefault="00296FF7" w:rsidP="00296FF7"/>
    <w:p w14:paraId="15DED6BE" w14:textId="77777777" w:rsidR="00C94B83" w:rsidRPr="00917427" w:rsidRDefault="00C94B83" w:rsidP="00C94B8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RP-240224</w:t>
      </w:r>
      <w:r>
        <w:rPr>
          <w:b/>
          <w:i/>
          <w:noProof/>
          <w:sz w:val="28"/>
        </w:rPr>
        <w:fldChar w:fldCharType="end"/>
      </w:r>
    </w:p>
    <w:p w14:paraId="20E0E34F" w14:textId="77777777" w:rsidR="00C94B83" w:rsidRPr="00784730" w:rsidRDefault="00C94B83" w:rsidP="00C94B8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6E7D0E96" w14:textId="77777777" w:rsidR="00C94B83" w:rsidRPr="00050554" w:rsidRDefault="00C94B83" w:rsidP="00C94B83">
      <w:pPr>
        <w:rPr>
          <w:rFonts w:ascii="Arial" w:hAnsi="Arial" w:cs="Arial"/>
          <w:b/>
          <w:bCs/>
          <w:lang w:val="en-US"/>
        </w:rPr>
      </w:pPr>
    </w:p>
    <w:p w14:paraId="4EA575DF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CA7BCB6" w14:textId="77777777" w:rsidR="00C94B83" w:rsidRPr="00E145B1" w:rsidRDefault="00C94B83" w:rsidP="00C94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1)</w:t>
      </w:r>
      <w:r>
        <w:rPr>
          <w:rFonts w:ascii="Arial" w:hAnsi="Arial" w:cs="Arial"/>
          <w:b/>
          <w:bCs/>
        </w:rPr>
        <w:fldChar w:fldCharType="end"/>
      </w:r>
    </w:p>
    <w:p w14:paraId="09FF5DA6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4B86061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056301F" w14:textId="77777777" w:rsidR="00C94B83" w:rsidRDefault="00C94B83" w:rsidP="00C94B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580E8A9" w14:textId="77777777" w:rsidR="00C94B83" w:rsidRPr="004E535C" w:rsidRDefault="00C94B83" w:rsidP="00C94B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4B83" w:rsidRPr="004E535C" w14:paraId="155A7F2D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D6A553E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54E7B1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4945AC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029F31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0A1EE1F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38F481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08B926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4B3E12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3D1D37D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AB23F8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8FDED4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56416B3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BC7A6E5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94B83" w14:paraId="28F700D4" w14:textId="77777777" w:rsidTr="00585DDF">
        <w:tc>
          <w:tcPr>
            <w:tcW w:w="879" w:type="dxa"/>
          </w:tcPr>
          <w:p w14:paraId="4BCDAEF9" w14:textId="77777777" w:rsidR="00C94B83" w:rsidRDefault="00C94B83" w:rsidP="00585DDF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2CBE6731" w14:textId="77777777" w:rsidR="00C94B83" w:rsidRDefault="00C94B83" w:rsidP="00585DDF">
            <w:r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</w:tcPr>
          <w:p w14:paraId="1F898963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68527C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F314FBE" w14:textId="77777777" w:rsidR="00C94B83" w:rsidRDefault="00C94B83" w:rsidP="00585DDF">
            <w:r>
              <w:rPr>
                <w:sz w:val="16"/>
                <w:szCs w:val="16"/>
              </w:rPr>
              <w:t>Correction of clause 4</w:t>
            </w:r>
          </w:p>
        </w:tc>
        <w:tc>
          <w:tcPr>
            <w:tcW w:w="517" w:type="dxa"/>
          </w:tcPr>
          <w:p w14:paraId="71CCE6B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BAF6C1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0B993E0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ED6C4F" w14:textId="77777777" w:rsidR="00C94B83" w:rsidRDefault="00C94B83" w:rsidP="00585DDF">
            <w:r>
              <w:rPr>
                <w:sz w:val="16"/>
                <w:szCs w:val="16"/>
              </w:rPr>
              <w:t>R5-240552</w:t>
            </w:r>
          </w:p>
        </w:tc>
        <w:tc>
          <w:tcPr>
            <w:tcW w:w="1597" w:type="dxa"/>
          </w:tcPr>
          <w:p w14:paraId="7F60DD66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21A95EE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0F6995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646156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1D99DCA7" w14:textId="77777777" w:rsidTr="00585DDF">
        <w:tc>
          <w:tcPr>
            <w:tcW w:w="879" w:type="dxa"/>
          </w:tcPr>
          <w:p w14:paraId="26E77DAA" w14:textId="77777777" w:rsidR="00C94B83" w:rsidRDefault="00C94B83" w:rsidP="00585DDF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19CCA286" w14:textId="77777777" w:rsidR="00C94B83" w:rsidRDefault="00C94B83" w:rsidP="00585DDF"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 w14:paraId="5A83B84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40A40E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E26C06" w14:textId="77777777" w:rsidR="00C94B83" w:rsidRDefault="00C94B83" w:rsidP="00585DDF">
            <w:r>
              <w:rPr>
                <w:sz w:val="16"/>
                <w:szCs w:val="16"/>
              </w:rPr>
              <w:t>Updating applicability for video</w:t>
            </w:r>
          </w:p>
        </w:tc>
        <w:tc>
          <w:tcPr>
            <w:tcW w:w="517" w:type="dxa"/>
          </w:tcPr>
          <w:p w14:paraId="4557123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61F749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21586D4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866359B" w14:textId="77777777" w:rsidR="00C94B83" w:rsidRDefault="00C94B83" w:rsidP="00585DDF">
            <w:r>
              <w:rPr>
                <w:sz w:val="16"/>
                <w:szCs w:val="16"/>
              </w:rPr>
              <w:t>R5-241579</w:t>
            </w:r>
          </w:p>
        </w:tc>
        <w:tc>
          <w:tcPr>
            <w:tcW w:w="1597" w:type="dxa"/>
          </w:tcPr>
          <w:p w14:paraId="64236734" w14:textId="77777777" w:rsidR="00C94B83" w:rsidRDefault="00C94B83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D3B254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13255D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8D1635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376873E" w14:textId="77777777" w:rsidTr="00585DDF">
        <w:tc>
          <w:tcPr>
            <w:tcW w:w="879" w:type="dxa"/>
          </w:tcPr>
          <w:p w14:paraId="32B2ADA3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BBC1E2F" w14:textId="77777777" w:rsidR="00C94B83" w:rsidRDefault="00C94B83" w:rsidP="00585DDF">
            <w:r>
              <w:rPr>
                <w:sz w:val="16"/>
                <w:szCs w:val="16"/>
              </w:rPr>
              <w:t>0569</w:t>
            </w:r>
          </w:p>
        </w:tc>
        <w:tc>
          <w:tcPr>
            <w:tcW w:w="517" w:type="dxa"/>
          </w:tcPr>
          <w:p w14:paraId="4ADEADF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C5B699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FAF6CE" w14:textId="77777777" w:rsidR="00C94B83" w:rsidRDefault="00C94B83" w:rsidP="00585DDF">
            <w:r>
              <w:rPr>
                <w:sz w:val="16"/>
                <w:szCs w:val="16"/>
              </w:rPr>
              <w:t>Update to generic procedure A.4.2a</w:t>
            </w:r>
          </w:p>
        </w:tc>
        <w:tc>
          <w:tcPr>
            <w:tcW w:w="517" w:type="dxa"/>
          </w:tcPr>
          <w:p w14:paraId="18DB13E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97614E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757CC5C0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EBB3D7A" w14:textId="77777777" w:rsidR="00C94B83" w:rsidRDefault="00C94B83" w:rsidP="00585DDF">
            <w:r>
              <w:rPr>
                <w:sz w:val="16"/>
                <w:szCs w:val="16"/>
              </w:rPr>
              <w:t>R5-241190</w:t>
            </w:r>
          </w:p>
        </w:tc>
        <w:tc>
          <w:tcPr>
            <w:tcW w:w="1597" w:type="dxa"/>
          </w:tcPr>
          <w:p w14:paraId="00324C5D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4A83380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3CC735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70CD08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1000989E" w14:textId="77777777" w:rsidTr="00585DDF">
        <w:tc>
          <w:tcPr>
            <w:tcW w:w="879" w:type="dxa"/>
          </w:tcPr>
          <w:p w14:paraId="352F3F79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70A2D8A6" w14:textId="77777777" w:rsidR="00C94B83" w:rsidRDefault="00C94B83" w:rsidP="00585DDF">
            <w:r>
              <w:rPr>
                <w:sz w:val="16"/>
                <w:szCs w:val="16"/>
              </w:rPr>
              <w:t>0570</w:t>
            </w:r>
          </w:p>
        </w:tc>
        <w:tc>
          <w:tcPr>
            <w:tcW w:w="517" w:type="dxa"/>
          </w:tcPr>
          <w:p w14:paraId="325E5463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D82C02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B1D44F5" w14:textId="77777777" w:rsidR="00C94B83" w:rsidRDefault="00C94B83" w:rsidP="00585DDF">
            <w:r>
              <w:rPr>
                <w:sz w:val="16"/>
                <w:szCs w:val="16"/>
              </w:rPr>
              <w:t>Updates to test case 7.1</w:t>
            </w:r>
          </w:p>
        </w:tc>
        <w:tc>
          <w:tcPr>
            <w:tcW w:w="517" w:type="dxa"/>
          </w:tcPr>
          <w:p w14:paraId="5CEB4AF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A8999C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6419DD5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4E6E56" w14:textId="77777777" w:rsidR="00C94B83" w:rsidRDefault="00C94B83" w:rsidP="00585DDF">
            <w:r>
              <w:rPr>
                <w:sz w:val="16"/>
                <w:szCs w:val="16"/>
              </w:rPr>
              <w:t>R5-241191</w:t>
            </w:r>
          </w:p>
        </w:tc>
        <w:tc>
          <w:tcPr>
            <w:tcW w:w="1597" w:type="dxa"/>
          </w:tcPr>
          <w:p w14:paraId="0EEBB781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3EB96AD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0010EA" w14:textId="77777777" w:rsidR="00C94B83" w:rsidRDefault="00C94B83" w:rsidP="00585DDF">
            <w:r>
              <w:rPr>
                <w:sz w:val="16"/>
                <w:szCs w:val="16"/>
              </w:rPr>
              <w:t>7.1</w:t>
            </w:r>
          </w:p>
        </w:tc>
        <w:tc>
          <w:tcPr>
            <w:tcW w:w="998" w:type="dxa"/>
          </w:tcPr>
          <w:p w14:paraId="1D959EF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F3D2126" w14:textId="77777777" w:rsidTr="00585DDF">
        <w:tc>
          <w:tcPr>
            <w:tcW w:w="879" w:type="dxa"/>
          </w:tcPr>
          <w:p w14:paraId="01EBA4B8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81AC69D" w14:textId="77777777" w:rsidR="00C94B83" w:rsidRDefault="00C94B83" w:rsidP="00585DDF">
            <w:r>
              <w:rPr>
                <w:sz w:val="16"/>
                <w:szCs w:val="16"/>
              </w:rPr>
              <w:t>0571</w:t>
            </w:r>
          </w:p>
        </w:tc>
        <w:tc>
          <w:tcPr>
            <w:tcW w:w="517" w:type="dxa"/>
          </w:tcPr>
          <w:p w14:paraId="46424F7A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EFCF03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2E5A22C" w14:textId="77777777" w:rsidR="00C94B83" w:rsidRDefault="00C94B83" w:rsidP="00585DDF">
            <w:r>
              <w:rPr>
                <w:sz w:val="16"/>
                <w:szCs w:val="16"/>
              </w:rPr>
              <w:t>Updates to test case 7.5</w:t>
            </w:r>
          </w:p>
        </w:tc>
        <w:tc>
          <w:tcPr>
            <w:tcW w:w="517" w:type="dxa"/>
          </w:tcPr>
          <w:p w14:paraId="5E8B440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BDBCC7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4CFFD7E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0AF9A3" w14:textId="77777777" w:rsidR="00C94B83" w:rsidRDefault="00C94B83" w:rsidP="00585DDF">
            <w:r>
              <w:rPr>
                <w:sz w:val="16"/>
                <w:szCs w:val="16"/>
              </w:rPr>
              <w:t>R5-241655</w:t>
            </w:r>
          </w:p>
        </w:tc>
        <w:tc>
          <w:tcPr>
            <w:tcW w:w="1597" w:type="dxa"/>
          </w:tcPr>
          <w:p w14:paraId="56179C95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DEED13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39CFC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E542B6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1C3BEDD8" w14:textId="77777777" w:rsidTr="00585DDF">
        <w:tc>
          <w:tcPr>
            <w:tcW w:w="879" w:type="dxa"/>
          </w:tcPr>
          <w:p w14:paraId="172D9143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A2A84E4" w14:textId="77777777" w:rsidR="00C94B83" w:rsidRDefault="00C94B83" w:rsidP="00585DDF">
            <w:r>
              <w:rPr>
                <w:sz w:val="16"/>
                <w:szCs w:val="16"/>
              </w:rPr>
              <w:t>0572</w:t>
            </w:r>
          </w:p>
        </w:tc>
        <w:tc>
          <w:tcPr>
            <w:tcW w:w="517" w:type="dxa"/>
          </w:tcPr>
          <w:p w14:paraId="5C38F897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A5A9ED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74A03F" w14:textId="77777777" w:rsidR="00C94B83" w:rsidRDefault="00C94B83" w:rsidP="00585DDF">
            <w:r>
              <w:rPr>
                <w:sz w:val="16"/>
                <w:szCs w:val="16"/>
              </w:rPr>
              <w:t>Updates to test case 7.12</w:t>
            </w:r>
          </w:p>
        </w:tc>
        <w:tc>
          <w:tcPr>
            <w:tcW w:w="517" w:type="dxa"/>
          </w:tcPr>
          <w:p w14:paraId="1B345EB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2347EF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3B8B7C6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3080CA" w14:textId="77777777" w:rsidR="00C94B83" w:rsidRDefault="00C94B83" w:rsidP="00585DDF">
            <w:r>
              <w:rPr>
                <w:sz w:val="16"/>
                <w:szCs w:val="16"/>
              </w:rPr>
              <w:t>R5-241656</w:t>
            </w:r>
          </w:p>
        </w:tc>
        <w:tc>
          <w:tcPr>
            <w:tcW w:w="1597" w:type="dxa"/>
          </w:tcPr>
          <w:p w14:paraId="6CC9AB82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FC58A3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8555BA5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A98AB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1E6EFBD3" w14:textId="77777777" w:rsidTr="00585DDF">
        <w:tc>
          <w:tcPr>
            <w:tcW w:w="879" w:type="dxa"/>
          </w:tcPr>
          <w:p w14:paraId="42203D14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9D3F849" w14:textId="77777777" w:rsidR="00C94B83" w:rsidRDefault="00C94B83" w:rsidP="00585DDF">
            <w:r>
              <w:rPr>
                <w:sz w:val="16"/>
                <w:szCs w:val="16"/>
              </w:rPr>
              <w:t>0573</w:t>
            </w:r>
          </w:p>
        </w:tc>
        <w:tc>
          <w:tcPr>
            <w:tcW w:w="517" w:type="dxa"/>
          </w:tcPr>
          <w:p w14:paraId="03E9086D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F4F366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2A5390" w14:textId="77777777" w:rsidR="00C94B83" w:rsidRDefault="00C94B83" w:rsidP="00585DDF">
            <w:r>
              <w:rPr>
                <w:sz w:val="16"/>
                <w:szCs w:val="16"/>
              </w:rPr>
              <w:t>New generic procedure A.15.2a</w:t>
            </w:r>
          </w:p>
        </w:tc>
        <w:tc>
          <w:tcPr>
            <w:tcW w:w="517" w:type="dxa"/>
          </w:tcPr>
          <w:p w14:paraId="47D4AE67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337F42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63A5D8A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7531B1" w14:textId="77777777" w:rsidR="00C94B83" w:rsidRDefault="00C94B83" w:rsidP="00585DDF">
            <w:r>
              <w:rPr>
                <w:sz w:val="16"/>
                <w:szCs w:val="16"/>
              </w:rPr>
              <w:t>R5-241554</w:t>
            </w:r>
          </w:p>
        </w:tc>
        <w:tc>
          <w:tcPr>
            <w:tcW w:w="1597" w:type="dxa"/>
          </w:tcPr>
          <w:p w14:paraId="670047E3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0D2C195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593D1C" w14:textId="77777777" w:rsidR="00C94B83" w:rsidRDefault="00C94B83" w:rsidP="00585DDF">
            <w:r>
              <w:rPr>
                <w:sz w:val="16"/>
                <w:szCs w:val="16"/>
              </w:rPr>
              <w:t>A.15.2a (new)</w:t>
            </w:r>
          </w:p>
        </w:tc>
        <w:tc>
          <w:tcPr>
            <w:tcW w:w="998" w:type="dxa"/>
          </w:tcPr>
          <w:p w14:paraId="7A8A15B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DC67EEB" w14:textId="77777777" w:rsidTr="00585DDF">
        <w:tc>
          <w:tcPr>
            <w:tcW w:w="879" w:type="dxa"/>
          </w:tcPr>
          <w:p w14:paraId="22BF8B52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9508F13" w14:textId="77777777" w:rsidR="00C94B83" w:rsidRDefault="00C94B83" w:rsidP="00585DDF">
            <w:r>
              <w:rPr>
                <w:sz w:val="16"/>
                <w:szCs w:val="16"/>
              </w:rPr>
              <w:t>0574</w:t>
            </w:r>
          </w:p>
        </w:tc>
        <w:tc>
          <w:tcPr>
            <w:tcW w:w="517" w:type="dxa"/>
          </w:tcPr>
          <w:p w14:paraId="128D8DEB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8A24D2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DB36BD2" w14:textId="77777777" w:rsidR="00C94B83" w:rsidRDefault="00C94B83" w:rsidP="00585DDF">
            <w:r>
              <w:rPr>
                <w:sz w:val="16"/>
                <w:szCs w:val="16"/>
              </w:rPr>
              <w:t>New generic procedure A.16.2a</w:t>
            </w:r>
          </w:p>
        </w:tc>
        <w:tc>
          <w:tcPr>
            <w:tcW w:w="517" w:type="dxa"/>
          </w:tcPr>
          <w:p w14:paraId="473C47D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9C8979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0652D1A9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41E6AF" w14:textId="77777777" w:rsidR="00C94B83" w:rsidRDefault="00C94B83" w:rsidP="00585DDF">
            <w:r>
              <w:rPr>
                <w:sz w:val="16"/>
                <w:szCs w:val="16"/>
              </w:rPr>
              <w:t>R5-241555</w:t>
            </w:r>
          </w:p>
        </w:tc>
        <w:tc>
          <w:tcPr>
            <w:tcW w:w="1597" w:type="dxa"/>
          </w:tcPr>
          <w:p w14:paraId="253B9A72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A0DD34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8531346" w14:textId="77777777" w:rsidR="00C94B83" w:rsidRDefault="00C94B83" w:rsidP="00585DDF">
            <w:r>
              <w:rPr>
                <w:sz w:val="16"/>
                <w:szCs w:val="16"/>
              </w:rPr>
              <w:t>A.16.2a (new)</w:t>
            </w:r>
          </w:p>
        </w:tc>
        <w:tc>
          <w:tcPr>
            <w:tcW w:w="998" w:type="dxa"/>
          </w:tcPr>
          <w:p w14:paraId="76170FCF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903DA7C" w14:textId="77777777" w:rsidTr="00585DDF">
        <w:tc>
          <w:tcPr>
            <w:tcW w:w="879" w:type="dxa"/>
          </w:tcPr>
          <w:p w14:paraId="72FFEDFC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F59DD0C" w14:textId="77777777" w:rsidR="00C94B83" w:rsidRDefault="00C94B83" w:rsidP="00585DDF">
            <w:r>
              <w:rPr>
                <w:sz w:val="16"/>
                <w:szCs w:val="16"/>
              </w:rPr>
              <w:t>0575</w:t>
            </w:r>
          </w:p>
        </w:tc>
        <w:tc>
          <w:tcPr>
            <w:tcW w:w="517" w:type="dxa"/>
          </w:tcPr>
          <w:p w14:paraId="158202FB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B9270F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51C360D" w14:textId="77777777" w:rsidR="00C94B83" w:rsidRDefault="00C94B83" w:rsidP="00585DDF">
            <w:r>
              <w:rPr>
                <w:sz w:val="16"/>
                <w:szCs w:val="16"/>
              </w:rPr>
              <w:t>Updates to test case 7.15</w:t>
            </w:r>
          </w:p>
        </w:tc>
        <w:tc>
          <w:tcPr>
            <w:tcW w:w="517" w:type="dxa"/>
          </w:tcPr>
          <w:p w14:paraId="3652752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6435C1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636EDA8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C1FD01" w14:textId="77777777" w:rsidR="00C94B83" w:rsidRDefault="00C94B83" w:rsidP="00585DDF">
            <w:r>
              <w:rPr>
                <w:sz w:val="16"/>
                <w:szCs w:val="16"/>
              </w:rPr>
              <w:t>R5-241254</w:t>
            </w:r>
          </w:p>
        </w:tc>
        <w:tc>
          <w:tcPr>
            <w:tcW w:w="1597" w:type="dxa"/>
          </w:tcPr>
          <w:p w14:paraId="6313DD49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C1D3621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B24616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37996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048A15C" w14:textId="77777777" w:rsidTr="00585DDF">
        <w:tc>
          <w:tcPr>
            <w:tcW w:w="879" w:type="dxa"/>
          </w:tcPr>
          <w:p w14:paraId="73E17C05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C5FB5C4" w14:textId="77777777" w:rsidR="00C94B83" w:rsidRDefault="00C94B83" w:rsidP="00585DDF">
            <w:r>
              <w:rPr>
                <w:sz w:val="16"/>
                <w:szCs w:val="16"/>
              </w:rPr>
              <w:t>0576</w:t>
            </w:r>
          </w:p>
        </w:tc>
        <w:tc>
          <w:tcPr>
            <w:tcW w:w="517" w:type="dxa"/>
          </w:tcPr>
          <w:p w14:paraId="6ECCF40C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BB5404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92E767" w14:textId="77777777" w:rsidR="00C94B83" w:rsidRDefault="00C94B83" w:rsidP="00585DDF">
            <w:r>
              <w:rPr>
                <w:sz w:val="16"/>
                <w:szCs w:val="16"/>
              </w:rPr>
              <w:t>Updates to test case 7.17</w:t>
            </w:r>
          </w:p>
        </w:tc>
        <w:tc>
          <w:tcPr>
            <w:tcW w:w="517" w:type="dxa"/>
          </w:tcPr>
          <w:p w14:paraId="36C4655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706517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1DE2FCD2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09D97C" w14:textId="77777777" w:rsidR="00C94B83" w:rsidRDefault="00C94B83" w:rsidP="00585DDF">
            <w:r>
              <w:rPr>
                <w:sz w:val="16"/>
                <w:szCs w:val="16"/>
              </w:rPr>
              <w:t>R5-241255</w:t>
            </w:r>
          </w:p>
        </w:tc>
        <w:tc>
          <w:tcPr>
            <w:tcW w:w="1597" w:type="dxa"/>
          </w:tcPr>
          <w:p w14:paraId="1CE931AE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923AC90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89FEDAD" w14:textId="77777777" w:rsidR="00C94B83" w:rsidRDefault="00C94B83" w:rsidP="00585DDF">
            <w:r>
              <w:rPr>
                <w:sz w:val="16"/>
                <w:szCs w:val="16"/>
              </w:rPr>
              <w:t>7.17</w:t>
            </w:r>
          </w:p>
        </w:tc>
        <w:tc>
          <w:tcPr>
            <w:tcW w:w="998" w:type="dxa"/>
          </w:tcPr>
          <w:p w14:paraId="1A6DC5C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529FBDFE" w14:textId="77777777" w:rsidTr="00585DDF">
        <w:tc>
          <w:tcPr>
            <w:tcW w:w="879" w:type="dxa"/>
          </w:tcPr>
          <w:p w14:paraId="7D62FFE3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9FFB3E1" w14:textId="77777777" w:rsidR="00C94B83" w:rsidRDefault="00C94B83" w:rsidP="00585DDF">
            <w:r>
              <w:rPr>
                <w:sz w:val="16"/>
                <w:szCs w:val="16"/>
              </w:rPr>
              <w:t>0577</w:t>
            </w:r>
          </w:p>
        </w:tc>
        <w:tc>
          <w:tcPr>
            <w:tcW w:w="517" w:type="dxa"/>
          </w:tcPr>
          <w:p w14:paraId="41A4B619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EAC47B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78095FF" w14:textId="77777777" w:rsidR="00C94B83" w:rsidRDefault="00C94B83" w:rsidP="00585DDF">
            <w:r>
              <w:rPr>
                <w:sz w:val="16"/>
                <w:szCs w:val="16"/>
              </w:rPr>
              <w:t>Updates to test case 7.21</w:t>
            </w:r>
          </w:p>
        </w:tc>
        <w:tc>
          <w:tcPr>
            <w:tcW w:w="517" w:type="dxa"/>
          </w:tcPr>
          <w:p w14:paraId="7B07466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23E2E9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38C4DF3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B4CB6C" w14:textId="77777777" w:rsidR="00C94B83" w:rsidRDefault="00C94B83" w:rsidP="00585DDF">
            <w:r>
              <w:rPr>
                <w:sz w:val="16"/>
                <w:szCs w:val="16"/>
              </w:rPr>
              <w:t>R5-241256</w:t>
            </w:r>
          </w:p>
        </w:tc>
        <w:tc>
          <w:tcPr>
            <w:tcW w:w="1597" w:type="dxa"/>
          </w:tcPr>
          <w:p w14:paraId="79ECEB23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1059621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E5D1F9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90E4A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5AA1B448" w14:textId="77777777" w:rsidTr="00585DDF">
        <w:tc>
          <w:tcPr>
            <w:tcW w:w="879" w:type="dxa"/>
          </w:tcPr>
          <w:p w14:paraId="55489A74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D5A4488" w14:textId="77777777" w:rsidR="00C94B83" w:rsidRDefault="00C94B83" w:rsidP="00585DDF">
            <w:r>
              <w:rPr>
                <w:sz w:val="16"/>
                <w:szCs w:val="16"/>
              </w:rPr>
              <w:t>0578</w:t>
            </w:r>
          </w:p>
        </w:tc>
        <w:tc>
          <w:tcPr>
            <w:tcW w:w="517" w:type="dxa"/>
          </w:tcPr>
          <w:p w14:paraId="6B0400ED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A4770A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77786B0" w14:textId="77777777" w:rsidR="00C94B83" w:rsidRDefault="00C94B83" w:rsidP="00585DDF">
            <w:r>
              <w:rPr>
                <w:sz w:val="16"/>
                <w:szCs w:val="16"/>
              </w:rPr>
              <w:t>Updates to test case 7.23</w:t>
            </w:r>
          </w:p>
        </w:tc>
        <w:tc>
          <w:tcPr>
            <w:tcW w:w="517" w:type="dxa"/>
          </w:tcPr>
          <w:p w14:paraId="2F76CF6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0058FE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346304A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5B66896" w14:textId="77777777" w:rsidR="00C94B83" w:rsidRDefault="00C94B83" w:rsidP="00585DDF">
            <w:r>
              <w:rPr>
                <w:sz w:val="16"/>
                <w:szCs w:val="16"/>
              </w:rPr>
              <w:t>R5-241257</w:t>
            </w:r>
          </w:p>
        </w:tc>
        <w:tc>
          <w:tcPr>
            <w:tcW w:w="1597" w:type="dxa"/>
          </w:tcPr>
          <w:p w14:paraId="51D72E3D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715BBA4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7CC687B" w14:textId="77777777" w:rsidR="00C94B83" w:rsidRDefault="00C94B83" w:rsidP="00585DDF">
            <w:r>
              <w:rPr>
                <w:sz w:val="16"/>
                <w:szCs w:val="16"/>
              </w:rPr>
              <w:t>7.23</w:t>
            </w:r>
          </w:p>
        </w:tc>
        <w:tc>
          <w:tcPr>
            <w:tcW w:w="998" w:type="dxa"/>
          </w:tcPr>
          <w:p w14:paraId="67D111B8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28D1429" w14:textId="77777777" w:rsidTr="00585DDF">
        <w:tc>
          <w:tcPr>
            <w:tcW w:w="879" w:type="dxa"/>
          </w:tcPr>
          <w:p w14:paraId="088E1257" w14:textId="77777777" w:rsidR="00C94B83" w:rsidRDefault="00C94B83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4D624176" w14:textId="77777777" w:rsidR="00C94B83" w:rsidRDefault="00C94B83" w:rsidP="00585DDF">
            <w:r>
              <w:rPr>
                <w:sz w:val="16"/>
                <w:szCs w:val="16"/>
              </w:rPr>
              <w:t>5494</w:t>
            </w:r>
          </w:p>
        </w:tc>
        <w:tc>
          <w:tcPr>
            <w:tcW w:w="517" w:type="dxa"/>
          </w:tcPr>
          <w:p w14:paraId="4D762C0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82D79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9487CE" w14:textId="77777777" w:rsidR="00C94B83" w:rsidRDefault="00C94B83" w:rsidP="00585DDF">
            <w:r>
              <w:rPr>
                <w:sz w:val="16"/>
                <w:szCs w:val="16"/>
              </w:rPr>
              <w:t>Correct Table 7.3A.11.4.1-1 of CA Configurations</w:t>
            </w:r>
          </w:p>
        </w:tc>
        <w:tc>
          <w:tcPr>
            <w:tcW w:w="517" w:type="dxa"/>
          </w:tcPr>
          <w:p w14:paraId="4C2AB12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DB9577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F01BDB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D7D3E5" w14:textId="77777777" w:rsidR="00C94B83" w:rsidRDefault="00C94B83" w:rsidP="00585DDF">
            <w:r>
              <w:rPr>
                <w:sz w:val="16"/>
                <w:szCs w:val="16"/>
              </w:rPr>
              <w:t>R5-241854</w:t>
            </w:r>
          </w:p>
        </w:tc>
        <w:tc>
          <w:tcPr>
            <w:tcW w:w="1597" w:type="dxa"/>
          </w:tcPr>
          <w:p w14:paraId="22E8DDCC" w14:textId="77777777" w:rsidR="00C94B83" w:rsidRDefault="00C94B83" w:rsidP="00585DDF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5A919A46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ED84DFE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34C597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DE62E68" w14:textId="77777777" w:rsidTr="00585DDF">
        <w:tc>
          <w:tcPr>
            <w:tcW w:w="879" w:type="dxa"/>
          </w:tcPr>
          <w:p w14:paraId="594B4EB9" w14:textId="77777777" w:rsidR="00C94B83" w:rsidRDefault="00C94B83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3917E347" w14:textId="77777777" w:rsidR="00C94B83" w:rsidRDefault="00C94B83" w:rsidP="00585DDF">
            <w:r>
              <w:rPr>
                <w:sz w:val="16"/>
                <w:szCs w:val="16"/>
              </w:rPr>
              <w:t>5495</w:t>
            </w:r>
          </w:p>
        </w:tc>
        <w:tc>
          <w:tcPr>
            <w:tcW w:w="517" w:type="dxa"/>
          </w:tcPr>
          <w:p w14:paraId="6476ECFD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6E89B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A60939" w14:textId="77777777" w:rsidR="00C94B83" w:rsidRDefault="00C94B83" w:rsidP="00585DDF">
            <w:r>
              <w:rPr>
                <w:sz w:val="16"/>
                <w:szCs w:val="16"/>
              </w:rPr>
              <w:t>Correct Table 7.4A.8.4.1-2 &amp; Table 7.4A.8_H.4.1-2 &amp; Table 7.4A.9.4.1-1 of CA Configurations</w:t>
            </w:r>
          </w:p>
        </w:tc>
        <w:tc>
          <w:tcPr>
            <w:tcW w:w="517" w:type="dxa"/>
          </w:tcPr>
          <w:p w14:paraId="24BC9E1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096551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A80BE8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19FC50" w14:textId="77777777" w:rsidR="00C94B83" w:rsidRDefault="00C94B83" w:rsidP="00585DDF">
            <w:r>
              <w:rPr>
                <w:sz w:val="16"/>
                <w:szCs w:val="16"/>
              </w:rPr>
              <w:t>R5-241855</w:t>
            </w:r>
          </w:p>
        </w:tc>
        <w:tc>
          <w:tcPr>
            <w:tcW w:w="1597" w:type="dxa"/>
          </w:tcPr>
          <w:p w14:paraId="27F1568A" w14:textId="77777777" w:rsidR="00C94B83" w:rsidRDefault="00C94B83" w:rsidP="00585DDF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7091BEED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2567F4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5DF0A7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7928CF98" w14:textId="77777777" w:rsidTr="00585DDF">
        <w:tc>
          <w:tcPr>
            <w:tcW w:w="879" w:type="dxa"/>
          </w:tcPr>
          <w:p w14:paraId="528F0972" w14:textId="77777777" w:rsidR="00C94B83" w:rsidRDefault="00C94B83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546A470F" w14:textId="77777777" w:rsidR="00C94B83" w:rsidRDefault="00C94B83" w:rsidP="00585DDF">
            <w:r>
              <w:rPr>
                <w:sz w:val="16"/>
                <w:szCs w:val="16"/>
              </w:rPr>
              <w:t>5496</w:t>
            </w:r>
          </w:p>
        </w:tc>
        <w:tc>
          <w:tcPr>
            <w:tcW w:w="517" w:type="dxa"/>
          </w:tcPr>
          <w:p w14:paraId="0C34F2D4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54637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78ABC3" w14:textId="77777777" w:rsidR="00C94B83" w:rsidRDefault="00C94B83" w:rsidP="00585DDF">
            <w:r>
              <w:rPr>
                <w:sz w:val="16"/>
                <w:szCs w:val="16"/>
              </w:rPr>
              <w:t>Correct Table 7.5A.8.4.1-1 &amp; Table 7.5A.9.4.1-1 &amp; Table 7.6.1A.8.4.1-1 of CA Configurations</w:t>
            </w:r>
          </w:p>
        </w:tc>
        <w:tc>
          <w:tcPr>
            <w:tcW w:w="517" w:type="dxa"/>
          </w:tcPr>
          <w:p w14:paraId="0662486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7FAAB3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3C4595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A51170" w14:textId="77777777" w:rsidR="00C94B83" w:rsidRDefault="00C94B83" w:rsidP="00585DDF">
            <w:r>
              <w:rPr>
                <w:sz w:val="16"/>
                <w:szCs w:val="16"/>
              </w:rPr>
              <w:t>R5-241856</w:t>
            </w:r>
          </w:p>
        </w:tc>
        <w:tc>
          <w:tcPr>
            <w:tcW w:w="1597" w:type="dxa"/>
          </w:tcPr>
          <w:p w14:paraId="0D9AC890" w14:textId="77777777" w:rsidR="00C94B83" w:rsidRDefault="00C94B83" w:rsidP="00585DDF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060CEBB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BCB10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E09E6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A17636B" w14:textId="77777777" w:rsidTr="00585DDF">
        <w:tc>
          <w:tcPr>
            <w:tcW w:w="879" w:type="dxa"/>
          </w:tcPr>
          <w:p w14:paraId="2DB0EAB0" w14:textId="77777777" w:rsidR="00C94B83" w:rsidRDefault="00C94B83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77282E23" w14:textId="77777777" w:rsidR="00C94B83" w:rsidRDefault="00C94B83" w:rsidP="00585DDF">
            <w:r>
              <w:rPr>
                <w:sz w:val="16"/>
                <w:szCs w:val="16"/>
              </w:rPr>
              <w:t>0356</w:t>
            </w:r>
          </w:p>
        </w:tc>
        <w:tc>
          <w:tcPr>
            <w:tcW w:w="517" w:type="dxa"/>
          </w:tcPr>
          <w:p w14:paraId="5B7EEA80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F71F05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6DD995" w14:textId="77777777" w:rsidR="00C94B83" w:rsidRDefault="00C94B83" w:rsidP="00585DDF">
            <w:r>
              <w:rPr>
                <w:sz w:val="16"/>
                <w:szCs w:val="16"/>
              </w:rPr>
              <w:t>Correction of testcase 6.1.2.14</w:t>
            </w:r>
          </w:p>
        </w:tc>
        <w:tc>
          <w:tcPr>
            <w:tcW w:w="517" w:type="dxa"/>
          </w:tcPr>
          <w:p w14:paraId="6641100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0FDF43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20F4F292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0A8DB9" w14:textId="77777777" w:rsidR="00C94B83" w:rsidRDefault="00C94B83" w:rsidP="00585DDF">
            <w:r>
              <w:rPr>
                <w:sz w:val="16"/>
                <w:szCs w:val="16"/>
              </w:rPr>
              <w:t>R5-240571</w:t>
            </w:r>
          </w:p>
        </w:tc>
        <w:tc>
          <w:tcPr>
            <w:tcW w:w="1597" w:type="dxa"/>
          </w:tcPr>
          <w:p w14:paraId="5FEBE55F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7CB4E64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4D8B4D36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1DE64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A2BA78E" w14:textId="77777777" w:rsidTr="00585DDF">
        <w:tc>
          <w:tcPr>
            <w:tcW w:w="879" w:type="dxa"/>
          </w:tcPr>
          <w:p w14:paraId="2E4DDA03" w14:textId="77777777" w:rsidR="00C94B83" w:rsidRDefault="00C94B83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7BB16C45" w14:textId="77777777" w:rsidR="00C94B83" w:rsidRDefault="00C94B83" w:rsidP="00585DDF">
            <w:r>
              <w:rPr>
                <w:sz w:val="16"/>
                <w:szCs w:val="16"/>
              </w:rPr>
              <w:t>0358</w:t>
            </w:r>
          </w:p>
        </w:tc>
        <w:tc>
          <w:tcPr>
            <w:tcW w:w="517" w:type="dxa"/>
          </w:tcPr>
          <w:p w14:paraId="60938255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FBED0B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C183A1" w14:textId="77777777" w:rsidR="00C94B83" w:rsidRDefault="00C94B83" w:rsidP="00585DDF">
            <w:r>
              <w:rPr>
                <w:sz w:val="16"/>
                <w:szCs w:val="16"/>
              </w:rPr>
              <w:t>Correction of testcase 6.1.3.1</w:t>
            </w:r>
          </w:p>
        </w:tc>
        <w:tc>
          <w:tcPr>
            <w:tcW w:w="517" w:type="dxa"/>
          </w:tcPr>
          <w:p w14:paraId="26E3A00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7E7BEB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60649E4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1883E1" w14:textId="77777777" w:rsidR="00C94B83" w:rsidRDefault="00C94B83" w:rsidP="00585DDF">
            <w:r>
              <w:rPr>
                <w:sz w:val="16"/>
                <w:szCs w:val="16"/>
              </w:rPr>
              <w:t>R5-240573</w:t>
            </w:r>
          </w:p>
        </w:tc>
        <w:tc>
          <w:tcPr>
            <w:tcW w:w="1597" w:type="dxa"/>
          </w:tcPr>
          <w:p w14:paraId="3A87F4CD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CC740CE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530DDAA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892A6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50751BFD" w14:textId="77777777" w:rsidTr="00585DDF">
        <w:tc>
          <w:tcPr>
            <w:tcW w:w="879" w:type="dxa"/>
          </w:tcPr>
          <w:p w14:paraId="47C79DAB" w14:textId="77777777" w:rsidR="00C94B83" w:rsidRDefault="00C94B83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4FF893F8" w14:textId="77777777" w:rsidR="00C94B83" w:rsidRDefault="00C94B83" w:rsidP="00585DDF">
            <w:r>
              <w:rPr>
                <w:sz w:val="16"/>
                <w:szCs w:val="16"/>
              </w:rPr>
              <w:t>0362</w:t>
            </w:r>
          </w:p>
        </w:tc>
        <w:tc>
          <w:tcPr>
            <w:tcW w:w="517" w:type="dxa"/>
          </w:tcPr>
          <w:p w14:paraId="0E516BAF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9CE333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1C5186E" w14:textId="77777777" w:rsidR="00C94B83" w:rsidRDefault="00C94B83" w:rsidP="00585DDF">
            <w:r>
              <w:rPr>
                <w:sz w:val="16"/>
                <w:szCs w:val="16"/>
              </w:rPr>
              <w:t>Correction of testcase 6.2.18</w:t>
            </w:r>
          </w:p>
        </w:tc>
        <w:tc>
          <w:tcPr>
            <w:tcW w:w="517" w:type="dxa"/>
          </w:tcPr>
          <w:p w14:paraId="31472C4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7B2EA9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AB9D51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2FFEE9" w14:textId="77777777" w:rsidR="00C94B83" w:rsidRDefault="00C94B83" w:rsidP="00585DDF">
            <w:r>
              <w:rPr>
                <w:sz w:val="16"/>
                <w:szCs w:val="16"/>
              </w:rPr>
              <w:t>R5-240577</w:t>
            </w:r>
          </w:p>
        </w:tc>
        <w:tc>
          <w:tcPr>
            <w:tcW w:w="1597" w:type="dxa"/>
          </w:tcPr>
          <w:p w14:paraId="5A5315A6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0725573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7D44F5F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9BFE3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83589ED" w14:textId="77777777" w:rsidTr="00585DDF">
        <w:tc>
          <w:tcPr>
            <w:tcW w:w="879" w:type="dxa"/>
          </w:tcPr>
          <w:p w14:paraId="37BF8ABC" w14:textId="77777777" w:rsidR="00C94B83" w:rsidRDefault="00C94B83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4A3A0F42" w14:textId="77777777" w:rsidR="00C94B83" w:rsidRDefault="00C94B83" w:rsidP="00585DDF">
            <w:r>
              <w:rPr>
                <w:sz w:val="16"/>
                <w:szCs w:val="16"/>
              </w:rPr>
              <w:t>0363</w:t>
            </w:r>
          </w:p>
        </w:tc>
        <w:tc>
          <w:tcPr>
            <w:tcW w:w="517" w:type="dxa"/>
          </w:tcPr>
          <w:p w14:paraId="30684353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EB93A8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A8C58F8" w14:textId="77777777" w:rsidR="00C94B83" w:rsidRDefault="00C94B83" w:rsidP="00585DDF">
            <w:r>
              <w:rPr>
                <w:sz w:val="16"/>
                <w:szCs w:val="16"/>
              </w:rPr>
              <w:t>Correction of testcase 6.2.19</w:t>
            </w:r>
          </w:p>
        </w:tc>
        <w:tc>
          <w:tcPr>
            <w:tcW w:w="517" w:type="dxa"/>
          </w:tcPr>
          <w:p w14:paraId="653DD9C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D80C79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4B633062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4402CF" w14:textId="77777777" w:rsidR="00C94B83" w:rsidRDefault="00C94B83" w:rsidP="00585DDF">
            <w:r>
              <w:rPr>
                <w:sz w:val="16"/>
                <w:szCs w:val="16"/>
              </w:rPr>
              <w:t>R5-240578</w:t>
            </w:r>
          </w:p>
        </w:tc>
        <w:tc>
          <w:tcPr>
            <w:tcW w:w="1597" w:type="dxa"/>
          </w:tcPr>
          <w:p w14:paraId="472C858F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20C87EF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05C78C28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589413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18A30522" w14:textId="77777777" w:rsidTr="00585DDF">
        <w:tc>
          <w:tcPr>
            <w:tcW w:w="879" w:type="dxa"/>
          </w:tcPr>
          <w:p w14:paraId="08F90797" w14:textId="77777777" w:rsidR="00C94B83" w:rsidRDefault="00C94B83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54A4F210" w14:textId="77777777" w:rsidR="00C94B83" w:rsidRDefault="00C94B83" w:rsidP="00585DDF">
            <w:r>
              <w:rPr>
                <w:sz w:val="16"/>
                <w:szCs w:val="16"/>
              </w:rPr>
              <w:t>0364</w:t>
            </w:r>
          </w:p>
        </w:tc>
        <w:tc>
          <w:tcPr>
            <w:tcW w:w="517" w:type="dxa"/>
          </w:tcPr>
          <w:p w14:paraId="56E73138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581046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37552F4" w14:textId="77777777" w:rsidR="00C94B83" w:rsidRDefault="00C94B83" w:rsidP="00585DDF">
            <w:r>
              <w:rPr>
                <w:sz w:val="16"/>
                <w:szCs w:val="16"/>
              </w:rPr>
              <w:t>Correction of testcase 6.2.22</w:t>
            </w:r>
          </w:p>
        </w:tc>
        <w:tc>
          <w:tcPr>
            <w:tcW w:w="517" w:type="dxa"/>
          </w:tcPr>
          <w:p w14:paraId="16FC287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AA390C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375B61F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C9398F" w14:textId="77777777" w:rsidR="00C94B83" w:rsidRDefault="00C94B83" w:rsidP="00585DDF">
            <w:r>
              <w:rPr>
                <w:sz w:val="16"/>
                <w:szCs w:val="16"/>
              </w:rPr>
              <w:t>R5-240579</w:t>
            </w:r>
          </w:p>
        </w:tc>
        <w:tc>
          <w:tcPr>
            <w:tcW w:w="1597" w:type="dxa"/>
          </w:tcPr>
          <w:p w14:paraId="0DB20914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2130DD9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3006FF8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865CCE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0C00797" w14:textId="77777777" w:rsidTr="00585DDF">
        <w:tc>
          <w:tcPr>
            <w:tcW w:w="879" w:type="dxa"/>
          </w:tcPr>
          <w:p w14:paraId="4108A8F7" w14:textId="77777777" w:rsidR="00C94B83" w:rsidRDefault="00C94B83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0446EDBE" w14:textId="77777777" w:rsidR="00C94B83" w:rsidRDefault="00C94B83" w:rsidP="00585DDF">
            <w:r>
              <w:rPr>
                <w:sz w:val="16"/>
                <w:szCs w:val="16"/>
              </w:rPr>
              <w:t>0365</w:t>
            </w:r>
          </w:p>
        </w:tc>
        <w:tc>
          <w:tcPr>
            <w:tcW w:w="517" w:type="dxa"/>
          </w:tcPr>
          <w:p w14:paraId="301B359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E4AC97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5BDED8E" w14:textId="77777777" w:rsidR="00C94B83" w:rsidRDefault="00C94B83" w:rsidP="00585DDF">
            <w:r>
              <w:rPr>
                <w:sz w:val="16"/>
                <w:szCs w:val="16"/>
              </w:rPr>
              <w:t>Correction of testcase 6.2.26</w:t>
            </w:r>
          </w:p>
        </w:tc>
        <w:tc>
          <w:tcPr>
            <w:tcW w:w="517" w:type="dxa"/>
          </w:tcPr>
          <w:p w14:paraId="224F2C1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5C31F8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35F5E45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45B100" w14:textId="77777777" w:rsidR="00C94B83" w:rsidRDefault="00C94B83" w:rsidP="00585DDF">
            <w:r>
              <w:rPr>
                <w:sz w:val="16"/>
                <w:szCs w:val="16"/>
              </w:rPr>
              <w:t>R5-240580</w:t>
            </w:r>
          </w:p>
        </w:tc>
        <w:tc>
          <w:tcPr>
            <w:tcW w:w="1597" w:type="dxa"/>
          </w:tcPr>
          <w:p w14:paraId="4DA42D35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E672CC9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472DEF6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459709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F781D16" w14:textId="77777777" w:rsidTr="00585DDF">
        <w:tc>
          <w:tcPr>
            <w:tcW w:w="879" w:type="dxa"/>
          </w:tcPr>
          <w:p w14:paraId="51F00518" w14:textId="77777777" w:rsidR="00C94B83" w:rsidRDefault="00C94B83" w:rsidP="00585DD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00005060" w14:textId="77777777" w:rsidR="00C94B83" w:rsidRDefault="00C94B83" w:rsidP="00585DDF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14:paraId="2718208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A3E674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1CCE5DB" w14:textId="77777777" w:rsidR="00C94B83" w:rsidRDefault="00C94B83" w:rsidP="00585DDF">
            <w:r>
              <w:rPr>
                <w:sz w:val="16"/>
                <w:szCs w:val="16"/>
              </w:rPr>
              <w:t>Correction of testcase 6.1.3.1</w:t>
            </w:r>
          </w:p>
        </w:tc>
        <w:tc>
          <w:tcPr>
            <w:tcW w:w="517" w:type="dxa"/>
          </w:tcPr>
          <w:p w14:paraId="4C9AC3B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45146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05BED0E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6226E3" w14:textId="77777777" w:rsidR="00C94B83" w:rsidRDefault="00C94B83" w:rsidP="00585DDF">
            <w:r>
              <w:rPr>
                <w:sz w:val="16"/>
                <w:szCs w:val="16"/>
              </w:rPr>
              <w:t>R5-240582</w:t>
            </w:r>
          </w:p>
        </w:tc>
        <w:tc>
          <w:tcPr>
            <w:tcW w:w="1597" w:type="dxa"/>
          </w:tcPr>
          <w:p w14:paraId="447A7F92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A7CEB38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15587B65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82801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2F5827B8" w14:textId="77777777" w:rsidTr="00585DDF">
        <w:tc>
          <w:tcPr>
            <w:tcW w:w="879" w:type="dxa"/>
          </w:tcPr>
          <w:p w14:paraId="6E00BA38" w14:textId="77777777" w:rsidR="00C94B83" w:rsidRDefault="00C94B83" w:rsidP="00585DD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2CF4DF78" w14:textId="77777777" w:rsidR="00C94B83" w:rsidRDefault="00C94B83" w:rsidP="00585DDF"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 w14:paraId="492DD270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EEF657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36D57C6" w14:textId="77777777" w:rsidR="00C94B83" w:rsidRDefault="00C94B83" w:rsidP="00585DDF">
            <w:r>
              <w:rPr>
                <w:sz w:val="16"/>
                <w:szCs w:val="16"/>
              </w:rPr>
              <w:t>Correction of testcase 6.7.1</w:t>
            </w:r>
          </w:p>
        </w:tc>
        <w:tc>
          <w:tcPr>
            <w:tcW w:w="517" w:type="dxa"/>
          </w:tcPr>
          <w:p w14:paraId="24CD1DA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F63CAB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6082592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A29F03" w14:textId="77777777" w:rsidR="00C94B83" w:rsidRDefault="00C94B83" w:rsidP="00585DDF">
            <w:r>
              <w:rPr>
                <w:sz w:val="16"/>
                <w:szCs w:val="16"/>
              </w:rPr>
              <w:t>R5-240583</w:t>
            </w:r>
          </w:p>
        </w:tc>
        <w:tc>
          <w:tcPr>
            <w:tcW w:w="1597" w:type="dxa"/>
          </w:tcPr>
          <w:p w14:paraId="10BADCE8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BB96734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42B91533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6F212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0619508" w14:textId="77777777" w:rsidTr="00585DDF">
        <w:tc>
          <w:tcPr>
            <w:tcW w:w="879" w:type="dxa"/>
          </w:tcPr>
          <w:p w14:paraId="63F8810D" w14:textId="77777777" w:rsidR="00C94B83" w:rsidRDefault="00C94B83" w:rsidP="00585DDF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 w14:paraId="4F7BCD4D" w14:textId="77777777" w:rsidR="00C94B83" w:rsidRDefault="00C94B83" w:rsidP="00585DDF"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</w:tcPr>
          <w:p w14:paraId="5B7FED4B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BF4CC8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F17C22" w14:textId="77777777" w:rsidR="00C94B83" w:rsidRDefault="00C94B83" w:rsidP="00585DDF">
            <w:r>
              <w:rPr>
                <w:sz w:val="16"/>
                <w:szCs w:val="16"/>
              </w:rPr>
              <w:t>Correction to NR Physical Cell IDs for NR-PRS assistance data</w:t>
            </w:r>
          </w:p>
        </w:tc>
        <w:tc>
          <w:tcPr>
            <w:tcW w:w="517" w:type="dxa"/>
          </w:tcPr>
          <w:p w14:paraId="1933F84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C859B0" w14:textId="77777777" w:rsidR="00C94B83" w:rsidRDefault="00C94B83" w:rsidP="00585DD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625A0F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C9DBAB0" w14:textId="77777777" w:rsidR="00C94B83" w:rsidRDefault="00C94B83" w:rsidP="00585DDF">
            <w:r>
              <w:rPr>
                <w:sz w:val="16"/>
                <w:szCs w:val="16"/>
              </w:rPr>
              <w:t>R5-240513</w:t>
            </w:r>
          </w:p>
        </w:tc>
        <w:tc>
          <w:tcPr>
            <w:tcW w:w="1597" w:type="dxa"/>
          </w:tcPr>
          <w:p w14:paraId="0A0FD54C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C76728B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14FF3D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90783D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</w:tbl>
    <w:p w14:paraId="3A9EF15B" w14:textId="77777777" w:rsidR="00C94B83" w:rsidRDefault="00C94B83" w:rsidP="00C94B83"/>
    <w:p w14:paraId="7E9DF24B" w14:textId="77777777" w:rsidR="00C94B83" w:rsidRDefault="00C94B83" w:rsidP="00C94B83"/>
    <w:p w14:paraId="0A7FA8D4" w14:textId="77777777" w:rsidR="00296FF7" w:rsidRPr="00917427" w:rsidRDefault="00296FF7" w:rsidP="00296F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RP-240225</w:t>
      </w:r>
      <w:r>
        <w:rPr>
          <w:b/>
          <w:i/>
          <w:noProof/>
          <w:sz w:val="28"/>
        </w:rPr>
        <w:fldChar w:fldCharType="end"/>
      </w:r>
    </w:p>
    <w:p w14:paraId="5E7C7B18" w14:textId="77777777" w:rsidR="00296FF7" w:rsidRPr="00784730" w:rsidRDefault="00296FF7" w:rsidP="00296F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688B3CC1" w14:textId="77777777" w:rsidR="00296FF7" w:rsidRPr="00050554" w:rsidRDefault="00296FF7" w:rsidP="00296FF7">
      <w:pPr>
        <w:rPr>
          <w:rFonts w:ascii="Arial" w:hAnsi="Arial" w:cs="Arial"/>
          <w:b/>
          <w:bCs/>
          <w:lang w:val="en-US"/>
        </w:rPr>
      </w:pPr>
    </w:p>
    <w:p w14:paraId="40A6ADAD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5619F76" w14:textId="77777777" w:rsidR="00296FF7" w:rsidRPr="00E145B1" w:rsidRDefault="00296FF7" w:rsidP="00296F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2)</w:t>
      </w:r>
      <w:r>
        <w:rPr>
          <w:rFonts w:ascii="Arial" w:hAnsi="Arial" w:cs="Arial"/>
          <w:b/>
          <w:bCs/>
        </w:rPr>
        <w:fldChar w:fldCharType="end"/>
      </w:r>
    </w:p>
    <w:p w14:paraId="1D2F5500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3BDCA064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A01E96F" w14:textId="77777777" w:rsidR="00296FF7" w:rsidRDefault="00296FF7" w:rsidP="00296F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664F747" w14:textId="77777777" w:rsidR="00296FF7" w:rsidRPr="004E535C" w:rsidRDefault="00296FF7" w:rsidP="00296F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6FF7" w:rsidRPr="004E535C" w14:paraId="005BEE21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A6F423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4C5FF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0A903A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4BC07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7233BF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C06F6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7EF294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32CCCAB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B478BD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E88C27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F9997A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5C2A6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4D37C7F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96FF7" w14:paraId="0602AC29" w14:textId="77777777" w:rsidTr="00585DDF">
        <w:tc>
          <w:tcPr>
            <w:tcW w:w="879" w:type="dxa"/>
          </w:tcPr>
          <w:p w14:paraId="61CB213B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8C6CBF2" w14:textId="77777777" w:rsidR="00296FF7" w:rsidRDefault="00296FF7" w:rsidP="00585DDF">
            <w:r>
              <w:rPr>
                <w:sz w:val="16"/>
                <w:szCs w:val="16"/>
              </w:rPr>
              <w:t>3005</w:t>
            </w:r>
          </w:p>
        </w:tc>
        <w:tc>
          <w:tcPr>
            <w:tcW w:w="517" w:type="dxa"/>
          </w:tcPr>
          <w:p w14:paraId="0D8AE04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CAC3B5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C2CE45" w14:textId="77777777" w:rsidR="00296FF7" w:rsidRDefault="00296FF7" w:rsidP="00585DDF">
            <w:r>
              <w:rPr>
                <w:sz w:val="16"/>
                <w:szCs w:val="16"/>
              </w:rPr>
              <w:t>Correction to Test procedure 4.9.27</w:t>
            </w:r>
          </w:p>
        </w:tc>
        <w:tc>
          <w:tcPr>
            <w:tcW w:w="517" w:type="dxa"/>
          </w:tcPr>
          <w:p w14:paraId="30700CE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ABB99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FC584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D3AE5A" w14:textId="77777777" w:rsidR="00296FF7" w:rsidRDefault="00296FF7" w:rsidP="00585DDF">
            <w:r>
              <w:rPr>
                <w:sz w:val="16"/>
                <w:szCs w:val="16"/>
              </w:rPr>
              <w:t>R5-240163</w:t>
            </w:r>
          </w:p>
        </w:tc>
        <w:tc>
          <w:tcPr>
            <w:tcW w:w="1597" w:type="dxa"/>
          </w:tcPr>
          <w:p w14:paraId="61D4979F" w14:textId="77777777" w:rsidR="00296FF7" w:rsidRDefault="00296FF7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3C9A24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9644142" w14:textId="77777777" w:rsidR="00296FF7" w:rsidRDefault="00296FF7" w:rsidP="00585DDF">
            <w:r>
              <w:rPr>
                <w:sz w:val="16"/>
                <w:szCs w:val="16"/>
              </w:rPr>
              <w:t>4.9.27</w:t>
            </w:r>
          </w:p>
        </w:tc>
        <w:tc>
          <w:tcPr>
            <w:tcW w:w="998" w:type="dxa"/>
          </w:tcPr>
          <w:p w14:paraId="7628604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7A85B1C" w14:textId="77777777" w:rsidTr="00585DDF">
        <w:tc>
          <w:tcPr>
            <w:tcW w:w="879" w:type="dxa"/>
          </w:tcPr>
          <w:p w14:paraId="2F935A11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2F3085B" w14:textId="77777777" w:rsidR="00296FF7" w:rsidRDefault="00296FF7" w:rsidP="00585DDF">
            <w:r>
              <w:rPr>
                <w:sz w:val="16"/>
                <w:szCs w:val="16"/>
              </w:rPr>
              <w:t>3009</w:t>
            </w:r>
          </w:p>
        </w:tc>
        <w:tc>
          <w:tcPr>
            <w:tcW w:w="517" w:type="dxa"/>
          </w:tcPr>
          <w:p w14:paraId="00945E2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ECE8D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AE594D" w14:textId="77777777" w:rsidR="00296FF7" w:rsidRDefault="00296FF7" w:rsidP="00585DDF">
            <w:r>
              <w:rPr>
                <w:sz w:val="16"/>
                <w:szCs w:val="16"/>
              </w:rPr>
              <w:t>Editorial update of CounterCheck message</w:t>
            </w:r>
          </w:p>
        </w:tc>
        <w:tc>
          <w:tcPr>
            <w:tcW w:w="517" w:type="dxa"/>
          </w:tcPr>
          <w:p w14:paraId="10A4BD5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FF4D7A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F4C09A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31A23D4" w14:textId="77777777" w:rsidR="00296FF7" w:rsidRDefault="00296FF7" w:rsidP="00585DDF">
            <w:r>
              <w:rPr>
                <w:sz w:val="16"/>
                <w:szCs w:val="16"/>
              </w:rPr>
              <w:t>R5-240167</w:t>
            </w:r>
          </w:p>
        </w:tc>
        <w:tc>
          <w:tcPr>
            <w:tcW w:w="1597" w:type="dxa"/>
          </w:tcPr>
          <w:p w14:paraId="0CDD5AA7" w14:textId="77777777" w:rsidR="00296FF7" w:rsidRDefault="00296FF7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2EB7BF5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EFF1DD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280DD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6828DF2A" w14:textId="77777777" w:rsidTr="00585DDF">
        <w:tc>
          <w:tcPr>
            <w:tcW w:w="879" w:type="dxa"/>
          </w:tcPr>
          <w:p w14:paraId="60BBFEC3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7296485" w14:textId="77777777" w:rsidR="00296FF7" w:rsidRDefault="00296FF7" w:rsidP="00585DDF">
            <w:r>
              <w:rPr>
                <w:sz w:val="16"/>
                <w:szCs w:val="16"/>
              </w:rPr>
              <w:t>3010</w:t>
            </w:r>
          </w:p>
        </w:tc>
        <w:tc>
          <w:tcPr>
            <w:tcW w:w="517" w:type="dxa"/>
          </w:tcPr>
          <w:p w14:paraId="7A020872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0AFE37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C7671D" w14:textId="77777777" w:rsidR="00296FF7" w:rsidRDefault="00296FF7" w:rsidP="00585DDF">
            <w:r>
              <w:rPr>
                <w:sz w:val="16"/>
                <w:szCs w:val="16"/>
              </w:rPr>
              <w:t>Correction to IE RadioLinkMonitoringConfig</w:t>
            </w:r>
          </w:p>
        </w:tc>
        <w:tc>
          <w:tcPr>
            <w:tcW w:w="517" w:type="dxa"/>
          </w:tcPr>
          <w:p w14:paraId="0FCB82E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6A8B3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6AF9D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FFB6E6" w14:textId="77777777" w:rsidR="00296FF7" w:rsidRDefault="00296FF7" w:rsidP="00585DDF">
            <w:r>
              <w:rPr>
                <w:sz w:val="16"/>
                <w:szCs w:val="16"/>
              </w:rPr>
              <w:t>R5-240168</w:t>
            </w:r>
          </w:p>
        </w:tc>
        <w:tc>
          <w:tcPr>
            <w:tcW w:w="1597" w:type="dxa"/>
          </w:tcPr>
          <w:p w14:paraId="2A1870D2" w14:textId="77777777" w:rsidR="00296FF7" w:rsidRDefault="00296FF7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6ACE4E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D67019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97446E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45AD3736" w14:textId="77777777" w:rsidTr="00585DDF">
        <w:tc>
          <w:tcPr>
            <w:tcW w:w="879" w:type="dxa"/>
          </w:tcPr>
          <w:p w14:paraId="030638BC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0BB3C0C" w14:textId="77777777" w:rsidR="00296FF7" w:rsidRDefault="00296FF7" w:rsidP="00585DDF">
            <w:r>
              <w:rPr>
                <w:sz w:val="16"/>
                <w:szCs w:val="16"/>
              </w:rPr>
              <w:t>3011</w:t>
            </w:r>
          </w:p>
        </w:tc>
        <w:tc>
          <w:tcPr>
            <w:tcW w:w="517" w:type="dxa"/>
          </w:tcPr>
          <w:p w14:paraId="49FB513B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68301B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0A5653" w14:textId="77777777" w:rsidR="00296FF7" w:rsidRDefault="00296FF7" w:rsidP="00585DDF">
            <w:r>
              <w:rPr>
                <w:sz w:val="16"/>
                <w:szCs w:val="16"/>
              </w:rPr>
              <w:t>Correction to IE NRDC-Parameters</w:t>
            </w:r>
          </w:p>
        </w:tc>
        <w:tc>
          <w:tcPr>
            <w:tcW w:w="517" w:type="dxa"/>
          </w:tcPr>
          <w:p w14:paraId="509E71D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811339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7CB69A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A1978A" w14:textId="77777777" w:rsidR="00296FF7" w:rsidRDefault="00296FF7" w:rsidP="00585DDF">
            <w:r>
              <w:rPr>
                <w:sz w:val="16"/>
                <w:szCs w:val="16"/>
              </w:rPr>
              <w:t>R5-241480</w:t>
            </w:r>
          </w:p>
        </w:tc>
        <w:tc>
          <w:tcPr>
            <w:tcW w:w="1597" w:type="dxa"/>
          </w:tcPr>
          <w:p w14:paraId="5F3F81D7" w14:textId="77777777" w:rsidR="00296FF7" w:rsidRDefault="00296FF7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26506E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8C7623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0F2FE5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CDD32B6" w14:textId="77777777" w:rsidTr="00585DDF">
        <w:tc>
          <w:tcPr>
            <w:tcW w:w="879" w:type="dxa"/>
          </w:tcPr>
          <w:p w14:paraId="212BF659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E96851B" w14:textId="77777777" w:rsidR="00296FF7" w:rsidRDefault="00296FF7" w:rsidP="00585DDF">
            <w:r>
              <w:rPr>
                <w:sz w:val="16"/>
                <w:szCs w:val="16"/>
              </w:rPr>
              <w:t>3012</w:t>
            </w:r>
          </w:p>
        </w:tc>
        <w:tc>
          <w:tcPr>
            <w:tcW w:w="517" w:type="dxa"/>
          </w:tcPr>
          <w:p w14:paraId="5F7D2F4E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8C9CA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6279EE" w14:textId="77777777" w:rsidR="00296FF7" w:rsidRDefault="00296FF7" w:rsidP="00585DDF">
            <w:r>
              <w:rPr>
                <w:sz w:val="16"/>
                <w:szCs w:val="16"/>
              </w:rPr>
              <w:t>Correction to IE UE-MRDC-Capability</w:t>
            </w:r>
          </w:p>
        </w:tc>
        <w:tc>
          <w:tcPr>
            <w:tcW w:w="517" w:type="dxa"/>
          </w:tcPr>
          <w:p w14:paraId="15EC48F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B8441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17D7D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9C0AF52" w14:textId="77777777" w:rsidR="00296FF7" w:rsidRDefault="00296FF7" w:rsidP="00585DDF">
            <w:r>
              <w:rPr>
                <w:sz w:val="16"/>
                <w:szCs w:val="16"/>
              </w:rPr>
              <w:t>R5-241481</w:t>
            </w:r>
          </w:p>
        </w:tc>
        <w:tc>
          <w:tcPr>
            <w:tcW w:w="1597" w:type="dxa"/>
          </w:tcPr>
          <w:p w14:paraId="0012B090" w14:textId="77777777" w:rsidR="00296FF7" w:rsidRDefault="00296FF7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80C3AA2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324D2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C641F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92667C1" w14:textId="77777777" w:rsidTr="00585DDF">
        <w:tc>
          <w:tcPr>
            <w:tcW w:w="879" w:type="dxa"/>
          </w:tcPr>
          <w:p w14:paraId="2CEF60BC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65EE65C" w14:textId="77777777" w:rsidR="00296FF7" w:rsidRDefault="00296FF7" w:rsidP="00585DDF">
            <w:r>
              <w:rPr>
                <w:sz w:val="16"/>
                <w:szCs w:val="16"/>
              </w:rPr>
              <w:t>3013</w:t>
            </w:r>
          </w:p>
        </w:tc>
        <w:tc>
          <w:tcPr>
            <w:tcW w:w="517" w:type="dxa"/>
          </w:tcPr>
          <w:p w14:paraId="31B83E00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2F531B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93E2C4" w14:textId="77777777" w:rsidR="00296FF7" w:rsidRDefault="00296FF7" w:rsidP="00585DDF">
            <w:r>
              <w:rPr>
                <w:sz w:val="16"/>
                <w:szCs w:val="16"/>
              </w:rPr>
              <w:t>Correction to IE UE-NR-Capability</w:t>
            </w:r>
          </w:p>
        </w:tc>
        <w:tc>
          <w:tcPr>
            <w:tcW w:w="517" w:type="dxa"/>
          </w:tcPr>
          <w:p w14:paraId="126F3646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81D05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222097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D324F4" w14:textId="77777777" w:rsidR="00296FF7" w:rsidRDefault="00296FF7" w:rsidP="00585DDF">
            <w:r>
              <w:rPr>
                <w:sz w:val="16"/>
                <w:szCs w:val="16"/>
              </w:rPr>
              <w:t>R5-241482</w:t>
            </w:r>
          </w:p>
        </w:tc>
        <w:tc>
          <w:tcPr>
            <w:tcW w:w="1597" w:type="dxa"/>
          </w:tcPr>
          <w:p w14:paraId="753D79FB" w14:textId="77777777" w:rsidR="00296FF7" w:rsidRDefault="00296FF7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27D8E1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5C1D929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B4BF9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403AD84" w14:textId="77777777" w:rsidTr="00585DDF">
        <w:tc>
          <w:tcPr>
            <w:tcW w:w="879" w:type="dxa"/>
          </w:tcPr>
          <w:p w14:paraId="516752E5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3E3F7BB" w14:textId="77777777" w:rsidR="00296FF7" w:rsidRDefault="00296FF7" w:rsidP="00585DDF">
            <w:r>
              <w:rPr>
                <w:sz w:val="16"/>
                <w:szCs w:val="16"/>
              </w:rPr>
              <w:t>3014</w:t>
            </w:r>
          </w:p>
        </w:tc>
        <w:tc>
          <w:tcPr>
            <w:tcW w:w="517" w:type="dxa"/>
          </w:tcPr>
          <w:p w14:paraId="5BA380E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95BC3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628C0E" w14:textId="77777777" w:rsidR="00296FF7" w:rsidRDefault="00296FF7" w:rsidP="00585DDF">
            <w:r>
              <w:rPr>
                <w:sz w:val="16"/>
                <w:szCs w:val="16"/>
              </w:rPr>
              <w:t>Correction to RRCReconfiguration configuration</w:t>
            </w:r>
          </w:p>
        </w:tc>
        <w:tc>
          <w:tcPr>
            <w:tcW w:w="517" w:type="dxa"/>
          </w:tcPr>
          <w:p w14:paraId="58A3DB8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29160C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03F7B96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E75104B" w14:textId="77777777" w:rsidR="00296FF7" w:rsidRDefault="00296FF7" w:rsidP="00585DDF">
            <w:r>
              <w:rPr>
                <w:sz w:val="16"/>
                <w:szCs w:val="16"/>
              </w:rPr>
              <w:t>R5-240172</w:t>
            </w:r>
          </w:p>
        </w:tc>
        <w:tc>
          <w:tcPr>
            <w:tcW w:w="1597" w:type="dxa"/>
          </w:tcPr>
          <w:p w14:paraId="4BFEEF2D" w14:textId="77777777" w:rsidR="00296FF7" w:rsidRDefault="00296FF7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E2A7AB3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EB1E75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04C4E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EDF3DEA" w14:textId="77777777" w:rsidTr="00585DDF">
        <w:tc>
          <w:tcPr>
            <w:tcW w:w="879" w:type="dxa"/>
          </w:tcPr>
          <w:p w14:paraId="1C244645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6A88A14" w14:textId="77777777" w:rsidR="00296FF7" w:rsidRDefault="00296FF7" w:rsidP="00585DDF">
            <w:r>
              <w:rPr>
                <w:sz w:val="16"/>
                <w:szCs w:val="16"/>
              </w:rPr>
              <w:t>3017</w:t>
            </w:r>
          </w:p>
        </w:tc>
        <w:tc>
          <w:tcPr>
            <w:tcW w:w="517" w:type="dxa"/>
          </w:tcPr>
          <w:p w14:paraId="7AC5DFE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2B9B6E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F67DD6" w14:textId="77777777" w:rsidR="00296FF7" w:rsidRDefault="00296FF7" w:rsidP="00585DDF">
            <w:r>
              <w:rPr>
                <w:sz w:val="16"/>
                <w:szCs w:val="16"/>
              </w:rPr>
              <w:t>Correction to NR RRC_Idle generic procedure</w:t>
            </w:r>
          </w:p>
        </w:tc>
        <w:tc>
          <w:tcPr>
            <w:tcW w:w="517" w:type="dxa"/>
          </w:tcPr>
          <w:p w14:paraId="7646616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1333B1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B2B23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E6CBD0D" w14:textId="77777777" w:rsidR="00296FF7" w:rsidRDefault="00296FF7" w:rsidP="00585DDF">
            <w:r>
              <w:rPr>
                <w:sz w:val="16"/>
                <w:szCs w:val="16"/>
              </w:rPr>
              <w:t>R5-240236</w:t>
            </w:r>
          </w:p>
        </w:tc>
        <w:tc>
          <w:tcPr>
            <w:tcW w:w="1597" w:type="dxa"/>
          </w:tcPr>
          <w:p w14:paraId="2C9D9555" w14:textId="77777777" w:rsidR="00296FF7" w:rsidRDefault="00296FF7" w:rsidP="00585DD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3476B03A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8536C7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744747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37F33706" w14:textId="77777777" w:rsidTr="00585DDF">
        <w:tc>
          <w:tcPr>
            <w:tcW w:w="879" w:type="dxa"/>
          </w:tcPr>
          <w:p w14:paraId="35573305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D4D07B4" w14:textId="77777777" w:rsidR="00296FF7" w:rsidRDefault="00296FF7" w:rsidP="00585DDF">
            <w:r>
              <w:rPr>
                <w:sz w:val="16"/>
                <w:szCs w:val="16"/>
              </w:rPr>
              <w:t>3018</w:t>
            </w:r>
          </w:p>
        </w:tc>
        <w:tc>
          <w:tcPr>
            <w:tcW w:w="517" w:type="dxa"/>
          </w:tcPr>
          <w:p w14:paraId="3F2D69C5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3F7B4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68AB3B" w14:textId="77777777" w:rsidR="00296FF7" w:rsidRDefault="00296FF7" w:rsidP="00585DDF">
            <w:r>
              <w:rPr>
                <w:sz w:val="16"/>
                <w:szCs w:val="16"/>
              </w:rPr>
              <w:t>Correction to NR RRC_Inactive generic procedure</w:t>
            </w:r>
          </w:p>
        </w:tc>
        <w:tc>
          <w:tcPr>
            <w:tcW w:w="517" w:type="dxa"/>
          </w:tcPr>
          <w:p w14:paraId="5C7DD3D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35D8E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6CE9C96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F5A06B2" w14:textId="77777777" w:rsidR="00296FF7" w:rsidRDefault="00296FF7" w:rsidP="00585DDF">
            <w:r>
              <w:rPr>
                <w:sz w:val="16"/>
                <w:szCs w:val="16"/>
              </w:rPr>
              <w:t>R5-241628</w:t>
            </w:r>
          </w:p>
        </w:tc>
        <w:tc>
          <w:tcPr>
            <w:tcW w:w="1597" w:type="dxa"/>
          </w:tcPr>
          <w:p w14:paraId="3BBFE38F" w14:textId="77777777" w:rsidR="00296FF7" w:rsidRDefault="00296FF7" w:rsidP="00585DD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4B89B965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D9A265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BEB35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1B89E008" w14:textId="77777777" w:rsidTr="00585DDF">
        <w:tc>
          <w:tcPr>
            <w:tcW w:w="879" w:type="dxa"/>
          </w:tcPr>
          <w:p w14:paraId="0892A4EB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CCD86A3" w14:textId="77777777" w:rsidR="00296FF7" w:rsidRDefault="00296FF7" w:rsidP="00585DDF">
            <w:r>
              <w:rPr>
                <w:sz w:val="16"/>
                <w:szCs w:val="16"/>
              </w:rPr>
              <w:t>3019</w:t>
            </w:r>
          </w:p>
        </w:tc>
        <w:tc>
          <w:tcPr>
            <w:tcW w:w="517" w:type="dxa"/>
          </w:tcPr>
          <w:p w14:paraId="73B30F0D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555F0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2B92BE" w14:textId="77777777" w:rsidR="00296FF7" w:rsidRDefault="00296FF7" w:rsidP="00585DDF">
            <w:r>
              <w:rPr>
                <w:sz w:val="16"/>
                <w:szCs w:val="16"/>
              </w:rPr>
              <w:t>Correction of Notes in tables of test channel bandwidths</w:t>
            </w:r>
          </w:p>
        </w:tc>
        <w:tc>
          <w:tcPr>
            <w:tcW w:w="517" w:type="dxa"/>
          </w:tcPr>
          <w:p w14:paraId="5FA95EE2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A9F876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6ADCA7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43C2964" w14:textId="77777777" w:rsidR="00296FF7" w:rsidRDefault="00296FF7" w:rsidP="00585DDF">
            <w:r>
              <w:rPr>
                <w:sz w:val="16"/>
                <w:szCs w:val="16"/>
              </w:rPr>
              <w:t>R5-241921</w:t>
            </w:r>
          </w:p>
        </w:tc>
        <w:tc>
          <w:tcPr>
            <w:tcW w:w="1597" w:type="dxa"/>
          </w:tcPr>
          <w:p w14:paraId="530CC116" w14:textId="77777777" w:rsidR="00296FF7" w:rsidRDefault="00296FF7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2B58481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D1EDFF" w14:textId="77777777" w:rsidR="00296FF7" w:rsidRDefault="00296FF7" w:rsidP="00585DDF">
            <w:r>
              <w:rPr>
                <w:sz w:val="16"/>
                <w:szCs w:val="16"/>
              </w:rPr>
              <w:t>4.3.1.0A, 4.3.1.0B, 4.3.1.0C</w:t>
            </w:r>
          </w:p>
        </w:tc>
        <w:tc>
          <w:tcPr>
            <w:tcW w:w="998" w:type="dxa"/>
          </w:tcPr>
          <w:p w14:paraId="34A43B76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16090A4" w14:textId="77777777" w:rsidTr="00585DDF">
        <w:tc>
          <w:tcPr>
            <w:tcW w:w="879" w:type="dxa"/>
          </w:tcPr>
          <w:p w14:paraId="1364554C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B28F58B" w14:textId="77777777" w:rsidR="00296FF7" w:rsidRDefault="00296FF7" w:rsidP="00585DDF">
            <w:r>
              <w:rPr>
                <w:sz w:val="16"/>
                <w:szCs w:val="16"/>
              </w:rPr>
              <w:t>3020</w:t>
            </w:r>
          </w:p>
        </w:tc>
        <w:tc>
          <w:tcPr>
            <w:tcW w:w="517" w:type="dxa"/>
          </w:tcPr>
          <w:p w14:paraId="3D607A10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3783DE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CA9D23" w14:textId="77777777" w:rsidR="00296FF7" w:rsidRDefault="00296FF7" w:rsidP="00585DDF">
            <w:r>
              <w:rPr>
                <w:sz w:val="16"/>
                <w:szCs w:val="16"/>
              </w:rPr>
              <w:t>Correction of errors in Annex C</w:t>
            </w:r>
          </w:p>
        </w:tc>
        <w:tc>
          <w:tcPr>
            <w:tcW w:w="517" w:type="dxa"/>
          </w:tcPr>
          <w:p w14:paraId="74FB181C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D8E68D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F119D25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1C659D4" w14:textId="77777777" w:rsidR="00296FF7" w:rsidRDefault="00296FF7" w:rsidP="00585DDF">
            <w:r>
              <w:rPr>
                <w:sz w:val="16"/>
                <w:szCs w:val="16"/>
              </w:rPr>
              <w:t>R5-240271</w:t>
            </w:r>
          </w:p>
        </w:tc>
        <w:tc>
          <w:tcPr>
            <w:tcW w:w="1597" w:type="dxa"/>
          </w:tcPr>
          <w:p w14:paraId="3170D523" w14:textId="77777777" w:rsidR="00296FF7" w:rsidRDefault="00296FF7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50AD5F41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62C32A8" w14:textId="77777777" w:rsidR="00296FF7" w:rsidRDefault="00296FF7" w:rsidP="00585DDF">
            <w:r>
              <w:rPr>
                <w:sz w:val="16"/>
                <w:szCs w:val="16"/>
              </w:rPr>
              <w:t>Annex C</w:t>
            </w:r>
          </w:p>
        </w:tc>
        <w:tc>
          <w:tcPr>
            <w:tcW w:w="998" w:type="dxa"/>
          </w:tcPr>
          <w:p w14:paraId="08A01C0B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6063933E" w14:textId="77777777" w:rsidTr="00585DDF">
        <w:tc>
          <w:tcPr>
            <w:tcW w:w="879" w:type="dxa"/>
          </w:tcPr>
          <w:p w14:paraId="7099915B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E6A4F96" w14:textId="77777777" w:rsidR="00296FF7" w:rsidRDefault="00296FF7" w:rsidP="00585DDF">
            <w:r>
              <w:rPr>
                <w:sz w:val="16"/>
                <w:szCs w:val="16"/>
              </w:rPr>
              <w:t>3024</w:t>
            </w:r>
          </w:p>
        </w:tc>
        <w:tc>
          <w:tcPr>
            <w:tcW w:w="517" w:type="dxa"/>
          </w:tcPr>
          <w:p w14:paraId="5F7C18B7" w14:textId="77777777" w:rsidR="00296FF7" w:rsidRDefault="00296FF7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6CCFB8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DB063E" w14:textId="77777777" w:rsidR="00296FF7" w:rsidRDefault="00296FF7" w:rsidP="00585DDF">
            <w:r>
              <w:rPr>
                <w:sz w:val="16"/>
                <w:szCs w:val="16"/>
              </w:rPr>
              <w:t>Updating test frequency for SUL band n83 20MHz CBW</w:t>
            </w:r>
          </w:p>
        </w:tc>
        <w:tc>
          <w:tcPr>
            <w:tcW w:w="517" w:type="dxa"/>
          </w:tcPr>
          <w:p w14:paraId="1D8B774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6CABB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603CCF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DBF361" w14:textId="77777777" w:rsidR="00296FF7" w:rsidRDefault="00296FF7" w:rsidP="00585DDF">
            <w:r>
              <w:rPr>
                <w:sz w:val="16"/>
                <w:szCs w:val="16"/>
              </w:rPr>
              <w:t>R5-241869</w:t>
            </w:r>
          </w:p>
        </w:tc>
        <w:tc>
          <w:tcPr>
            <w:tcW w:w="1597" w:type="dxa"/>
          </w:tcPr>
          <w:p w14:paraId="4314B88A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CF859FB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EA0AF7A" w14:textId="77777777" w:rsidR="00296FF7" w:rsidRDefault="00296FF7" w:rsidP="00585DDF">
            <w:r>
              <w:rPr>
                <w:sz w:val="16"/>
                <w:szCs w:val="16"/>
              </w:rPr>
              <w:t>4.3.1.1.1</w:t>
            </w:r>
          </w:p>
        </w:tc>
        <w:tc>
          <w:tcPr>
            <w:tcW w:w="998" w:type="dxa"/>
          </w:tcPr>
          <w:p w14:paraId="6578A51F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2143C29" w14:textId="77777777" w:rsidTr="00585DDF">
        <w:tc>
          <w:tcPr>
            <w:tcW w:w="879" w:type="dxa"/>
          </w:tcPr>
          <w:p w14:paraId="67148A76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A10C203" w14:textId="77777777" w:rsidR="00296FF7" w:rsidRDefault="00296FF7" w:rsidP="00585DDF">
            <w:r>
              <w:rPr>
                <w:sz w:val="16"/>
                <w:szCs w:val="16"/>
              </w:rPr>
              <w:t>3034</w:t>
            </w:r>
          </w:p>
        </w:tc>
        <w:tc>
          <w:tcPr>
            <w:tcW w:w="517" w:type="dxa"/>
          </w:tcPr>
          <w:p w14:paraId="0FEFAB35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87D9FB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C26833" w14:textId="77777777" w:rsidR="00296FF7" w:rsidRDefault="00296FF7" w:rsidP="00585DDF">
            <w:r>
              <w:rPr>
                <w:sz w:val="16"/>
                <w:szCs w:val="16"/>
              </w:rPr>
              <w:t>Editorial update SystemInformation</w:t>
            </w:r>
          </w:p>
        </w:tc>
        <w:tc>
          <w:tcPr>
            <w:tcW w:w="517" w:type="dxa"/>
          </w:tcPr>
          <w:p w14:paraId="5324234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6B1259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AB9DD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D36C8B" w14:textId="77777777" w:rsidR="00296FF7" w:rsidRDefault="00296FF7" w:rsidP="00585DDF">
            <w:r>
              <w:rPr>
                <w:sz w:val="16"/>
                <w:szCs w:val="16"/>
              </w:rPr>
              <w:t>R5-241483</w:t>
            </w:r>
          </w:p>
        </w:tc>
        <w:tc>
          <w:tcPr>
            <w:tcW w:w="1597" w:type="dxa"/>
          </w:tcPr>
          <w:p w14:paraId="45F7DAC0" w14:textId="77777777" w:rsidR="00296FF7" w:rsidRDefault="00296FF7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08FD1D0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70FF2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F8D51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A7F20A0" w14:textId="77777777" w:rsidTr="00585DDF">
        <w:tc>
          <w:tcPr>
            <w:tcW w:w="879" w:type="dxa"/>
          </w:tcPr>
          <w:p w14:paraId="7D54B214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540AA85" w14:textId="77777777" w:rsidR="00296FF7" w:rsidRDefault="00296FF7" w:rsidP="00585DDF">
            <w:r>
              <w:rPr>
                <w:sz w:val="16"/>
                <w:szCs w:val="16"/>
              </w:rPr>
              <w:t>3057</w:t>
            </w:r>
          </w:p>
        </w:tc>
        <w:tc>
          <w:tcPr>
            <w:tcW w:w="517" w:type="dxa"/>
          </w:tcPr>
          <w:p w14:paraId="0CDA708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1BDE6F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3117AC" w14:textId="77777777" w:rsidR="00296FF7" w:rsidRDefault="00296FF7" w:rsidP="00585DDF">
            <w:r>
              <w:rPr>
                <w:sz w:val="16"/>
                <w:szCs w:val="16"/>
              </w:rPr>
              <w:t>Editorial updates to test procedure 4.9.1</w:t>
            </w:r>
          </w:p>
        </w:tc>
        <w:tc>
          <w:tcPr>
            <w:tcW w:w="517" w:type="dxa"/>
          </w:tcPr>
          <w:p w14:paraId="2966090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757928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7B5DA0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67A5154" w14:textId="77777777" w:rsidR="00296FF7" w:rsidRDefault="00296FF7" w:rsidP="00585DDF">
            <w:r>
              <w:rPr>
                <w:sz w:val="16"/>
                <w:szCs w:val="16"/>
              </w:rPr>
              <w:t>R5-240536</w:t>
            </w:r>
          </w:p>
        </w:tc>
        <w:tc>
          <w:tcPr>
            <w:tcW w:w="1597" w:type="dxa"/>
          </w:tcPr>
          <w:p w14:paraId="0D8ED6FD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BDA68B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4F05F9E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91052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16B78A53" w14:textId="77777777" w:rsidTr="00585DDF">
        <w:tc>
          <w:tcPr>
            <w:tcW w:w="879" w:type="dxa"/>
          </w:tcPr>
          <w:p w14:paraId="5A137F34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903C901" w14:textId="77777777" w:rsidR="00296FF7" w:rsidRDefault="00296FF7" w:rsidP="00585DDF">
            <w:r>
              <w:rPr>
                <w:sz w:val="16"/>
                <w:szCs w:val="16"/>
              </w:rPr>
              <w:t>3058</w:t>
            </w:r>
          </w:p>
        </w:tc>
        <w:tc>
          <w:tcPr>
            <w:tcW w:w="517" w:type="dxa"/>
          </w:tcPr>
          <w:p w14:paraId="6143006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7375D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7C8DB4" w14:textId="77777777" w:rsidR="00296FF7" w:rsidRDefault="00296FF7" w:rsidP="00585DDF">
            <w:r>
              <w:rPr>
                <w:sz w:val="16"/>
                <w:szCs w:val="16"/>
              </w:rPr>
              <w:t>Harmonization of SCell_add condition</w:t>
            </w:r>
          </w:p>
        </w:tc>
        <w:tc>
          <w:tcPr>
            <w:tcW w:w="517" w:type="dxa"/>
          </w:tcPr>
          <w:p w14:paraId="7F54E8A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6DA289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401532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1DF38D0" w14:textId="77777777" w:rsidR="00296FF7" w:rsidRDefault="00296FF7" w:rsidP="00585DDF">
            <w:r>
              <w:rPr>
                <w:sz w:val="16"/>
                <w:szCs w:val="16"/>
              </w:rPr>
              <w:t>R5-240537</w:t>
            </w:r>
          </w:p>
        </w:tc>
        <w:tc>
          <w:tcPr>
            <w:tcW w:w="1597" w:type="dxa"/>
          </w:tcPr>
          <w:p w14:paraId="6B9347E5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C3A0F36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A664E21" w14:textId="77777777" w:rsidR="00296FF7" w:rsidRDefault="00296FF7" w:rsidP="00585DDF">
            <w:r>
              <w:rPr>
                <w:sz w:val="16"/>
                <w:szCs w:val="16"/>
              </w:rPr>
              <w:t>4.6.0, 4.6.1, 4.6.3</w:t>
            </w:r>
          </w:p>
        </w:tc>
        <w:tc>
          <w:tcPr>
            <w:tcW w:w="998" w:type="dxa"/>
          </w:tcPr>
          <w:p w14:paraId="31D014B7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13F4DA62" w14:textId="77777777" w:rsidTr="00585DDF">
        <w:tc>
          <w:tcPr>
            <w:tcW w:w="879" w:type="dxa"/>
          </w:tcPr>
          <w:p w14:paraId="1A423D77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A3CB141" w14:textId="77777777" w:rsidR="00296FF7" w:rsidRDefault="00296FF7" w:rsidP="00585DDF">
            <w:r>
              <w:rPr>
                <w:sz w:val="16"/>
                <w:szCs w:val="16"/>
              </w:rPr>
              <w:t>3074</w:t>
            </w:r>
          </w:p>
        </w:tc>
        <w:tc>
          <w:tcPr>
            <w:tcW w:w="517" w:type="dxa"/>
          </w:tcPr>
          <w:p w14:paraId="0568FF35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1339A5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973AEC" w14:textId="77777777" w:rsidR="00296FF7" w:rsidRDefault="00296FF7" w:rsidP="00585DDF">
            <w:r>
              <w:rPr>
                <w:sz w:val="16"/>
                <w:szCs w:val="16"/>
              </w:rPr>
              <w:t>Corrections on C.1 for the parameters for calculation of test frequencies</w:t>
            </w:r>
          </w:p>
        </w:tc>
        <w:tc>
          <w:tcPr>
            <w:tcW w:w="517" w:type="dxa"/>
          </w:tcPr>
          <w:p w14:paraId="38BC2A4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ADD422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8AFF1F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E38EB7" w14:textId="77777777" w:rsidR="00296FF7" w:rsidRDefault="00296FF7" w:rsidP="00585DDF">
            <w:r>
              <w:rPr>
                <w:sz w:val="16"/>
                <w:szCs w:val="16"/>
              </w:rPr>
              <w:t>R5-240856</w:t>
            </w:r>
          </w:p>
        </w:tc>
        <w:tc>
          <w:tcPr>
            <w:tcW w:w="1597" w:type="dxa"/>
          </w:tcPr>
          <w:p w14:paraId="24E6DC79" w14:textId="77777777" w:rsidR="00296FF7" w:rsidRDefault="00296FF7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7A4C73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7AE70A" w14:textId="77777777" w:rsidR="00296FF7" w:rsidRDefault="00296FF7" w:rsidP="00585DDF">
            <w:r>
              <w:rPr>
                <w:sz w:val="16"/>
                <w:szCs w:val="16"/>
              </w:rPr>
              <w:t>C.1</w:t>
            </w:r>
          </w:p>
        </w:tc>
        <w:tc>
          <w:tcPr>
            <w:tcW w:w="998" w:type="dxa"/>
          </w:tcPr>
          <w:p w14:paraId="60FE399B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96FF7" w14:paraId="799FC64B" w14:textId="77777777" w:rsidTr="00585DDF">
        <w:tc>
          <w:tcPr>
            <w:tcW w:w="879" w:type="dxa"/>
          </w:tcPr>
          <w:p w14:paraId="336AAABC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E24AC91" w14:textId="77777777" w:rsidR="00296FF7" w:rsidRDefault="00296FF7" w:rsidP="00585DDF">
            <w:r>
              <w:rPr>
                <w:sz w:val="16"/>
                <w:szCs w:val="16"/>
              </w:rPr>
              <w:t>3082</w:t>
            </w:r>
          </w:p>
        </w:tc>
        <w:tc>
          <w:tcPr>
            <w:tcW w:w="517" w:type="dxa"/>
          </w:tcPr>
          <w:p w14:paraId="7FFCE7F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5C4F9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6631BF" w14:textId="77777777" w:rsidR="00296FF7" w:rsidRDefault="00296FF7" w:rsidP="00585DDF">
            <w:r>
              <w:rPr>
                <w:sz w:val="16"/>
                <w:szCs w:val="16"/>
              </w:rPr>
              <w:t>Correction to SUL configuration messages</w:t>
            </w:r>
          </w:p>
        </w:tc>
        <w:tc>
          <w:tcPr>
            <w:tcW w:w="517" w:type="dxa"/>
          </w:tcPr>
          <w:p w14:paraId="5F8F105A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732DB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3AE1B06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94FA8F1" w14:textId="77777777" w:rsidR="00296FF7" w:rsidRDefault="00296FF7" w:rsidP="00585DDF">
            <w:r>
              <w:rPr>
                <w:sz w:val="16"/>
                <w:szCs w:val="16"/>
              </w:rPr>
              <w:t>R5-241719</w:t>
            </w:r>
          </w:p>
        </w:tc>
        <w:tc>
          <w:tcPr>
            <w:tcW w:w="1597" w:type="dxa"/>
          </w:tcPr>
          <w:p w14:paraId="001117D2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CB86EB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D039E9E" w14:textId="77777777" w:rsidR="00296FF7" w:rsidRDefault="00296FF7" w:rsidP="00585DDF">
            <w:r>
              <w:rPr>
                <w:sz w:val="16"/>
                <w:szCs w:val="16"/>
              </w:rPr>
              <w:t>4.6</w:t>
            </w:r>
          </w:p>
        </w:tc>
        <w:tc>
          <w:tcPr>
            <w:tcW w:w="998" w:type="dxa"/>
          </w:tcPr>
          <w:p w14:paraId="6EE8F22E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4F1AA094" w14:textId="77777777" w:rsidTr="00585DDF">
        <w:tc>
          <w:tcPr>
            <w:tcW w:w="879" w:type="dxa"/>
          </w:tcPr>
          <w:p w14:paraId="0187278E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9053340" w14:textId="77777777" w:rsidR="00296FF7" w:rsidRDefault="00296FF7" w:rsidP="00585DDF">
            <w:r>
              <w:rPr>
                <w:sz w:val="16"/>
                <w:szCs w:val="16"/>
              </w:rPr>
              <w:t>3084</w:t>
            </w:r>
          </w:p>
        </w:tc>
        <w:tc>
          <w:tcPr>
            <w:tcW w:w="517" w:type="dxa"/>
          </w:tcPr>
          <w:p w14:paraId="178BEEBA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5217A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6269D0" w14:textId="77777777" w:rsidR="00296FF7" w:rsidRDefault="00296FF7" w:rsidP="00585DDF">
            <w:r>
              <w:rPr>
                <w:sz w:val="16"/>
                <w:szCs w:val="16"/>
              </w:rPr>
              <w:t>Correction to CBW selection to avoid unintentional asymmetric CBW</w:t>
            </w:r>
          </w:p>
        </w:tc>
        <w:tc>
          <w:tcPr>
            <w:tcW w:w="517" w:type="dxa"/>
          </w:tcPr>
          <w:p w14:paraId="00822C0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E0C03F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3BFC56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4C7794" w14:textId="77777777" w:rsidR="00296FF7" w:rsidRDefault="00296FF7" w:rsidP="00585DDF">
            <w:r>
              <w:rPr>
                <w:sz w:val="16"/>
                <w:szCs w:val="16"/>
              </w:rPr>
              <w:t>R5-241092</w:t>
            </w:r>
          </w:p>
        </w:tc>
        <w:tc>
          <w:tcPr>
            <w:tcW w:w="1597" w:type="dxa"/>
          </w:tcPr>
          <w:p w14:paraId="25941C18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E06887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BADABC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A39867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2FEEBFA" w14:textId="77777777" w:rsidTr="00585DDF">
        <w:tc>
          <w:tcPr>
            <w:tcW w:w="879" w:type="dxa"/>
          </w:tcPr>
          <w:p w14:paraId="4B8F1CAA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C4B89DD" w14:textId="77777777" w:rsidR="00296FF7" w:rsidRDefault="00296FF7" w:rsidP="00585DDF">
            <w:r>
              <w:rPr>
                <w:sz w:val="16"/>
                <w:szCs w:val="16"/>
              </w:rPr>
              <w:t>3085</w:t>
            </w:r>
          </w:p>
        </w:tc>
        <w:tc>
          <w:tcPr>
            <w:tcW w:w="517" w:type="dxa"/>
          </w:tcPr>
          <w:p w14:paraId="08F4B08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255C0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482D5D" w14:textId="77777777" w:rsidR="00296FF7" w:rsidRDefault="00296FF7" w:rsidP="00585DDF">
            <w:r>
              <w:rPr>
                <w:sz w:val="16"/>
                <w:szCs w:val="16"/>
              </w:rPr>
              <w:t>Correction to point A value for n83</w:t>
            </w:r>
          </w:p>
        </w:tc>
        <w:tc>
          <w:tcPr>
            <w:tcW w:w="517" w:type="dxa"/>
          </w:tcPr>
          <w:p w14:paraId="6E014B2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AD3FD5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B76A36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68464A" w14:textId="77777777" w:rsidR="00296FF7" w:rsidRDefault="00296FF7" w:rsidP="00585DDF">
            <w:r>
              <w:rPr>
                <w:sz w:val="16"/>
                <w:szCs w:val="16"/>
              </w:rPr>
              <w:t>R5-241717</w:t>
            </w:r>
          </w:p>
        </w:tc>
        <w:tc>
          <w:tcPr>
            <w:tcW w:w="1597" w:type="dxa"/>
          </w:tcPr>
          <w:p w14:paraId="785D7FD6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5FE37B8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AC54CC" w14:textId="77777777" w:rsidR="00296FF7" w:rsidRDefault="00296FF7" w:rsidP="00585DDF">
            <w:r>
              <w:rPr>
                <w:sz w:val="16"/>
                <w:szCs w:val="16"/>
              </w:rPr>
              <w:t>4.3.1.1.1.83</w:t>
            </w:r>
          </w:p>
        </w:tc>
        <w:tc>
          <w:tcPr>
            <w:tcW w:w="998" w:type="dxa"/>
          </w:tcPr>
          <w:p w14:paraId="123E16D7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B748FD8" w14:textId="77777777" w:rsidTr="00585DDF">
        <w:tc>
          <w:tcPr>
            <w:tcW w:w="879" w:type="dxa"/>
          </w:tcPr>
          <w:p w14:paraId="38AFC6AA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A653083" w14:textId="77777777" w:rsidR="00296FF7" w:rsidRDefault="00296FF7" w:rsidP="00585DDF">
            <w:r>
              <w:rPr>
                <w:sz w:val="16"/>
                <w:szCs w:val="16"/>
              </w:rPr>
              <w:t>3087</w:t>
            </w:r>
          </w:p>
        </w:tc>
        <w:tc>
          <w:tcPr>
            <w:tcW w:w="517" w:type="dxa"/>
          </w:tcPr>
          <w:p w14:paraId="2702F9BE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33B3EF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8A9D5C" w14:textId="77777777" w:rsidR="00296FF7" w:rsidRDefault="00296FF7" w:rsidP="00585DDF">
            <w:r>
              <w:rPr>
                <w:sz w:val="16"/>
                <w:szCs w:val="16"/>
              </w:rPr>
              <w:t>Correction to message exceptions for Performance test cases</w:t>
            </w:r>
          </w:p>
        </w:tc>
        <w:tc>
          <w:tcPr>
            <w:tcW w:w="517" w:type="dxa"/>
          </w:tcPr>
          <w:p w14:paraId="0AC39B7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3074FC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7049CF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06C37E" w14:textId="77777777" w:rsidR="00296FF7" w:rsidRDefault="00296FF7" w:rsidP="00585DDF">
            <w:r>
              <w:rPr>
                <w:sz w:val="16"/>
                <w:szCs w:val="16"/>
              </w:rPr>
              <w:t>R5-242022</w:t>
            </w:r>
          </w:p>
        </w:tc>
        <w:tc>
          <w:tcPr>
            <w:tcW w:w="1597" w:type="dxa"/>
          </w:tcPr>
          <w:p w14:paraId="498673BE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61317F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58C283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EEAD2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C6DA923" w14:textId="77777777" w:rsidTr="00585DDF">
        <w:tc>
          <w:tcPr>
            <w:tcW w:w="879" w:type="dxa"/>
          </w:tcPr>
          <w:p w14:paraId="41BF4EE6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342AA17" w14:textId="77777777" w:rsidR="00296FF7" w:rsidRDefault="00296FF7" w:rsidP="00585DDF">
            <w:r>
              <w:rPr>
                <w:sz w:val="16"/>
                <w:szCs w:val="16"/>
              </w:rPr>
              <w:t>3091</w:t>
            </w:r>
          </w:p>
        </w:tc>
        <w:tc>
          <w:tcPr>
            <w:tcW w:w="517" w:type="dxa"/>
          </w:tcPr>
          <w:p w14:paraId="0F841AB6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01703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3BAFE0" w14:textId="77777777" w:rsidR="00296FF7" w:rsidRDefault="00296FF7" w:rsidP="00585DDF">
            <w:r>
              <w:rPr>
                <w:sz w:val="16"/>
                <w:szCs w:val="16"/>
              </w:rPr>
              <w:t>Addition of missing section for RRM CA Configuration</w:t>
            </w:r>
          </w:p>
        </w:tc>
        <w:tc>
          <w:tcPr>
            <w:tcW w:w="517" w:type="dxa"/>
          </w:tcPr>
          <w:p w14:paraId="00D6E47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06822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7BB76A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DC47062" w14:textId="77777777" w:rsidR="00296FF7" w:rsidRDefault="00296FF7" w:rsidP="00585DDF">
            <w:r>
              <w:rPr>
                <w:sz w:val="16"/>
                <w:szCs w:val="16"/>
              </w:rPr>
              <w:t>R5-241875</w:t>
            </w:r>
          </w:p>
        </w:tc>
        <w:tc>
          <w:tcPr>
            <w:tcW w:w="1597" w:type="dxa"/>
          </w:tcPr>
          <w:p w14:paraId="74185FE0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6231360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AAB4594" w14:textId="77777777" w:rsidR="00296FF7" w:rsidRDefault="00296FF7" w:rsidP="00585DDF">
            <w:r>
              <w:rPr>
                <w:sz w:val="16"/>
                <w:szCs w:val="16"/>
              </w:rPr>
              <w:t>7.2.3</w:t>
            </w:r>
          </w:p>
        </w:tc>
        <w:tc>
          <w:tcPr>
            <w:tcW w:w="998" w:type="dxa"/>
          </w:tcPr>
          <w:p w14:paraId="47993AB2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372FFF0D" w14:textId="77777777" w:rsidTr="00585DDF">
        <w:tc>
          <w:tcPr>
            <w:tcW w:w="879" w:type="dxa"/>
          </w:tcPr>
          <w:p w14:paraId="75FE81D2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FC75AE3" w14:textId="77777777" w:rsidR="00296FF7" w:rsidRDefault="00296FF7" w:rsidP="00585DDF">
            <w:r>
              <w:rPr>
                <w:sz w:val="16"/>
                <w:szCs w:val="16"/>
              </w:rPr>
              <w:t>3092</w:t>
            </w:r>
          </w:p>
        </w:tc>
        <w:tc>
          <w:tcPr>
            <w:tcW w:w="517" w:type="dxa"/>
          </w:tcPr>
          <w:p w14:paraId="5DF68B35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475AC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734F8E" w14:textId="77777777" w:rsidR="00296FF7" w:rsidRDefault="00296FF7" w:rsidP="00585DDF">
            <w:r>
              <w:rPr>
                <w:sz w:val="16"/>
                <w:szCs w:val="16"/>
              </w:rPr>
              <w:t>Update of PDSCH Config for RF test cases</w:t>
            </w:r>
          </w:p>
        </w:tc>
        <w:tc>
          <w:tcPr>
            <w:tcW w:w="517" w:type="dxa"/>
          </w:tcPr>
          <w:p w14:paraId="04BFAF5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B64B49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4730F95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29755D" w14:textId="77777777" w:rsidR="00296FF7" w:rsidRDefault="00296FF7" w:rsidP="00585DDF">
            <w:r>
              <w:rPr>
                <w:sz w:val="16"/>
                <w:szCs w:val="16"/>
              </w:rPr>
              <w:t>R5-241968</w:t>
            </w:r>
          </w:p>
        </w:tc>
        <w:tc>
          <w:tcPr>
            <w:tcW w:w="1597" w:type="dxa"/>
          </w:tcPr>
          <w:p w14:paraId="5A882708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44E4B3A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A8CA6F" w14:textId="77777777" w:rsidR="00296FF7" w:rsidRDefault="00296FF7" w:rsidP="00585DDF">
            <w:r>
              <w:rPr>
                <w:sz w:val="16"/>
                <w:szCs w:val="16"/>
              </w:rPr>
              <w:t>5.4.1</w:t>
            </w:r>
          </w:p>
        </w:tc>
        <w:tc>
          <w:tcPr>
            <w:tcW w:w="998" w:type="dxa"/>
          </w:tcPr>
          <w:p w14:paraId="786AE06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8FE8D39" w14:textId="77777777" w:rsidTr="00585DDF">
        <w:tc>
          <w:tcPr>
            <w:tcW w:w="879" w:type="dxa"/>
          </w:tcPr>
          <w:p w14:paraId="47586692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563C881" w14:textId="77777777" w:rsidR="00296FF7" w:rsidRDefault="00296FF7" w:rsidP="00585DDF">
            <w:r>
              <w:rPr>
                <w:sz w:val="16"/>
                <w:szCs w:val="16"/>
              </w:rPr>
              <w:t>3095</w:t>
            </w:r>
          </w:p>
        </w:tc>
        <w:tc>
          <w:tcPr>
            <w:tcW w:w="517" w:type="dxa"/>
          </w:tcPr>
          <w:p w14:paraId="000FD210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FA511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055EFC" w14:textId="77777777" w:rsidR="00296FF7" w:rsidRDefault="00296FF7" w:rsidP="00585DDF">
            <w:r>
              <w:rPr>
                <w:sz w:val="16"/>
                <w:szCs w:val="16"/>
              </w:rPr>
              <w:t>Test environment definition for GERAN in Conducted and OTA Environment</w:t>
            </w:r>
          </w:p>
        </w:tc>
        <w:tc>
          <w:tcPr>
            <w:tcW w:w="517" w:type="dxa"/>
          </w:tcPr>
          <w:p w14:paraId="5019AE4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3EE31C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B9B676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3DC0B5B" w14:textId="77777777" w:rsidR="00296FF7" w:rsidRDefault="00296FF7" w:rsidP="00585DDF">
            <w:r>
              <w:rPr>
                <w:sz w:val="16"/>
                <w:szCs w:val="16"/>
              </w:rPr>
              <w:t>R5-241630</w:t>
            </w:r>
          </w:p>
        </w:tc>
        <w:tc>
          <w:tcPr>
            <w:tcW w:w="1597" w:type="dxa"/>
          </w:tcPr>
          <w:p w14:paraId="7BAC699D" w14:textId="77777777" w:rsidR="00296FF7" w:rsidRDefault="00296FF7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205C97C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B37B54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32A55C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3D38F61D" w14:textId="77777777" w:rsidTr="00585DDF">
        <w:tc>
          <w:tcPr>
            <w:tcW w:w="879" w:type="dxa"/>
          </w:tcPr>
          <w:p w14:paraId="287C6C2C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84E8AC2" w14:textId="77777777" w:rsidR="00296FF7" w:rsidRDefault="00296FF7" w:rsidP="00585DDF">
            <w:r>
              <w:rPr>
                <w:sz w:val="16"/>
                <w:szCs w:val="16"/>
              </w:rPr>
              <w:t>3104</w:t>
            </w:r>
          </w:p>
        </w:tc>
        <w:tc>
          <w:tcPr>
            <w:tcW w:w="517" w:type="dxa"/>
          </w:tcPr>
          <w:p w14:paraId="082E05D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A339B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E9D9D3" w14:textId="77777777" w:rsidR="00296FF7" w:rsidRDefault="00296FF7" w:rsidP="00585DDF">
            <w:r>
              <w:rPr>
                <w:sz w:val="16"/>
                <w:szCs w:val="16"/>
              </w:rPr>
              <w:t>Updates to OTA Signalling test environment</w:t>
            </w:r>
          </w:p>
        </w:tc>
        <w:tc>
          <w:tcPr>
            <w:tcW w:w="517" w:type="dxa"/>
          </w:tcPr>
          <w:p w14:paraId="1E566446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518521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96D299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E06CC8" w14:textId="77777777" w:rsidR="00296FF7" w:rsidRDefault="00296FF7" w:rsidP="00585DDF">
            <w:r>
              <w:rPr>
                <w:sz w:val="16"/>
                <w:szCs w:val="16"/>
              </w:rPr>
              <w:t>R5-241629</w:t>
            </w:r>
          </w:p>
        </w:tc>
        <w:tc>
          <w:tcPr>
            <w:tcW w:w="1597" w:type="dxa"/>
          </w:tcPr>
          <w:p w14:paraId="3BB9E49C" w14:textId="77777777" w:rsidR="00296FF7" w:rsidRDefault="00296FF7" w:rsidP="00585DD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6584181A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9D78B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2C9AB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</w:tbl>
    <w:p w14:paraId="4D468BE1" w14:textId="77777777" w:rsidR="00296FF7" w:rsidRDefault="00296FF7" w:rsidP="00296FF7"/>
    <w:p w14:paraId="26710C4F" w14:textId="77777777" w:rsidR="00296FF7" w:rsidRDefault="00296FF7" w:rsidP="00296FF7"/>
    <w:p w14:paraId="6C22428D" w14:textId="77777777" w:rsidR="00296FF7" w:rsidRPr="00917427" w:rsidRDefault="00296FF7" w:rsidP="00296F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RP-240226</w:t>
      </w:r>
      <w:r>
        <w:rPr>
          <w:b/>
          <w:i/>
          <w:noProof/>
          <w:sz w:val="28"/>
        </w:rPr>
        <w:fldChar w:fldCharType="end"/>
      </w:r>
    </w:p>
    <w:p w14:paraId="79601D72" w14:textId="77777777" w:rsidR="00296FF7" w:rsidRPr="00784730" w:rsidRDefault="00296FF7" w:rsidP="00296F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75692ED" w14:textId="77777777" w:rsidR="00296FF7" w:rsidRPr="00050554" w:rsidRDefault="00296FF7" w:rsidP="00296FF7">
      <w:pPr>
        <w:rPr>
          <w:rFonts w:ascii="Arial" w:hAnsi="Arial" w:cs="Arial"/>
          <w:b/>
          <w:bCs/>
          <w:lang w:val="en-US"/>
        </w:rPr>
      </w:pPr>
    </w:p>
    <w:p w14:paraId="4F4F7952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6EE15EE" w14:textId="77777777" w:rsidR="00296FF7" w:rsidRPr="00E145B1" w:rsidRDefault="00296FF7" w:rsidP="00296F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3)</w:t>
      </w:r>
      <w:r>
        <w:rPr>
          <w:rFonts w:ascii="Arial" w:hAnsi="Arial" w:cs="Arial"/>
          <w:b/>
          <w:bCs/>
        </w:rPr>
        <w:fldChar w:fldCharType="end"/>
      </w:r>
    </w:p>
    <w:p w14:paraId="66CC2ED0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422CDC38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E093772" w14:textId="77777777" w:rsidR="00296FF7" w:rsidRDefault="00296FF7" w:rsidP="00296F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2A0E7DB" w14:textId="77777777" w:rsidR="00296FF7" w:rsidRPr="004E535C" w:rsidRDefault="00296FF7" w:rsidP="00296F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6FF7" w:rsidRPr="004E535C" w14:paraId="558735D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1EB956D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D03A6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5D906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78DFF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834AA7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7CB016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7C0FE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37B4844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9044C1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8AA50BE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8E85E70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57BF19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EEFEDEA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96FF7" w14:paraId="2DD19130" w14:textId="77777777" w:rsidTr="00585DDF">
        <w:tc>
          <w:tcPr>
            <w:tcW w:w="879" w:type="dxa"/>
          </w:tcPr>
          <w:p w14:paraId="3F28B765" w14:textId="77777777" w:rsidR="00296FF7" w:rsidRDefault="00296FF7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8106C12" w14:textId="77777777" w:rsidR="00296FF7" w:rsidRDefault="00296FF7" w:rsidP="00585DDF">
            <w:r>
              <w:rPr>
                <w:sz w:val="16"/>
                <w:szCs w:val="16"/>
              </w:rPr>
              <w:t>0573</w:t>
            </w:r>
          </w:p>
        </w:tc>
        <w:tc>
          <w:tcPr>
            <w:tcW w:w="517" w:type="dxa"/>
          </w:tcPr>
          <w:p w14:paraId="490EA1DD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648562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5DE23C" w14:textId="77777777" w:rsidR="00296FF7" w:rsidRDefault="00296FF7" w:rsidP="00585DDF">
            <w:r>
              <w:rPr>
                <w:sz w:val="16"/>
                <w:szCs w:val="16"/>
              </w:rPr>
              <w:t>Introducing indicator for Power Class of CA configuration with single uplink carrier</w:t>
            </w:r>
          </w:p>
        </w:tc>
        <w:tc>
          <w:tcPr>
            <w:tcW w:w="517" w:type="dxa"/>
          </w:tcPr>
          <w:p w14:paraId="64BCE54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B4813A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0CE5CE5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CE9A54" w14:textId="77777777" w:rsidR="00296FF7" w:rsidRDefault="00296FF7" w:rsidP="00585DDF">
            <w:r>
              <w:rPr>
                <w:sz w:val="16"/>
                <w:szCs w:val="16"/>
              </w:rPr>
              <w:t>R5-240313</w:t>
            </w:r>
          </w:p>
        </w:tc>
        <w:tc>
          <w:tcPr>
            <w:tcW w:w="1597" w:type="dxa"/>
          </w:tcPr>
          <w:p w14:paraId="6C0359E3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9C3D58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FEA37C1" w14:textId="77777777" w:rsidR="00296FF7" w:rsidRDefault="00296FF7" w:rsidP="00585DDF">
            <w:r>
              <w:rPr>
                <w:sz w:val="16"/>
                <w:szCs w:val="16"/>
              </w:rPr>
              <w:t>A.4.3.2A.4.1</w:t>
            </w:r>
          </w:p>
        </w:tc>
        <w:tc>
          <w:tcPr>
            <w:tcW w:w="998" w:type="dxa"/>
          </w:tcPr>
          <w:p w14:paraId="7769B855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38.521-1 CR 2626 ; TS/TR ... CR ... </w:t>
            </w:r>
          </w:p>
        </w:tc>
      </w:tr>
      <w:tr w:rsidR="00296FF7" w14:paraId="2BCEC18F" w14:textId="77777777" w:rsidTr="00585DDF">
        <w:tc>
          <w:tcPr>
            <w:tcW w:w="879" w:type="dxa"/>
          </w:tcPr>
          <w:p w14:paraId="5BBB9F19" w14:textId="77777777" w:rsidR="00296FF7" w:rsidRDefault="00296FF7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7D378EB" w14:textId="77777777" w:rsidR="00296FF7" w:rsidRDefault="00296FF7" w:rsidP="00585DDF">
            <w:r>
              <w:rPr>
                <w:sz w:val="16"/>
                <w:szCs w:val="16"/>
              </w:rPr>
              <w:t>0574</w:t>
            </w:r>
          </w:p>
        </w:tc>
        <w:tc>
          <w:tcPr>
            <w:tcW w:w="517" w:type="dxa"/>
          </w:tcPr>
          <w:p w14:paraId="16D2AC5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2B08D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FFA5AE" w14:textId="77777777" w:rsidR="00296FF7" w:rsidRDefault="00296FF7" w:rsidP="00585DDF">
            <w:r>
              <w:rPr>
                <w:sz w:val="16"/>
                <w:szCs w:val="16"/>
              </w:rPr>
              <w:t>Introducing SUL configuration SUL_n78A-n81A</w:t>
            </w:r>
          </w:p>
        </w:tc>
        <w:tc>
          <w:tcPr>
            <w:tcW w:w="517" w:type="dxa"/>
          </w:tcPr>
          <w:p w14:paraId="6683E22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888347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213E1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56F502" w14:textId="77777777" w:rsidR="00296FF7" w:rsidRDefault="00296FF7" w:rsidP="00585DDF">
            <w:r>
              <w:rPr>
                <w:sz w:val="16"/>
                <w:szCs w:val="16"/>
              </w:rPr>
              <w:t>R5-240316</w:t>
            </w:r>
          </w:p>
        </w:tc>
        <w:tc>
          <w:tcPr>
            <w:tcW w:w="1597" w:type="dxa"/>
          </w:tcPr>
          <w:p w14:paraId="4D02179B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5072E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D549002" w14:textId="77777777" w:rsidR="00296FF7" w:rsidRDefault="00296FF7" w:rsidP="00585DDF">
            <w:r>
              <w:rPr>
                <w:sz w:val="16"/>
                <w:szCs w:val="16"/>
              </w:rPr>
              <w:t>A.4.3.2C.2</w:t>
            </w:r>
          </w:p>
        </w:tc>
        <w:tc>
          <w:tcPr>
            <w:tcW w:w="998" w:type="dxa"/>
          </w:tcPr>
          <w:p w14:paraId="30258E3F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BC3075D" w14:textId="77777777" w:rsidTr="00585DDF">
        <w:tc>
          <w:tcPr>
            <w:tcW w:w="879" w:type="dxa"/>
          </w:tcPr>
          <w:p w14:paraId="35E4470B" w14:textId="77777777" w:rsidR="00296FF7" w:rsidRDefault="00296FF7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1863E66" w14:textId="77777777" w:rsidR="00296FF7" w:rsidRDefault="00296FF7" w:rsidP="00585DDF">
            <w:r>
              <w:rPr>
                <w:sz w:val="16"/>
                <w:szCs w:val="16"/>
              </w:rPr>
              <w:t>0576</w:t>
            </w:r>
          </w:p>
        </w:tc>
        <w:tc>
          <w:tcPr>
            <w:tcW w:w="517" w:type="dxa"/>
          </w:tcPr>
          <w:p w14:paraId="66149AE1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86A30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29E01F" w14:textId="77777777" w:rsidR="00296FF7" w:rsidRDefault="00296FF7" w:rsidP="00585DDF">
            <w:r>
              <w:rPr>
                <w:sz w:val="16"/>
                <w:szCs w:val="16"/>
              </w:rPr>
              <w:t>Editorial correction to note numbering for inter-band EN-DC capabilities table</w:t>
            </w:r>
          </w:p>
        </w:tc>
        <w:tc>
          <w:tcPr>
            <w:tcW w:w="517" w:type="dxa"/>
          </w:tcPr>
          <w:p w14:paraId="0087DA2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C902A6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8779D8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FE24557" w14:textId="77777777" w:rsidR="00296FF7" w:rsidRDefault="00296FF7" w:rsidP="00585DDF">
            <w:r>
              <w:rPr>
                <w:sz w:val="16"/>
                <w:szCs w:val="16"/>
              </w:rPr>
              <w:t>R5-240335</w:t>
            </w:r>
          </w:p>
        </w:tc>
        <w:tc>
          <w:tcPr>
            <w:tcW w:w="1597" w:type="dxa"/>
          </w:tcPr>
          <w:p w14:paraId="668AEE86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ED754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2B9F706" w14:textId="77777777" w:rsidR="00296FF7" w:rsidRDefault="00296FF7" w:rsidP="00585DDF">
            <w:r>
              <w:rPr>
                <w:sz w:val="16"/>
                <w:szCs w:val="16"/>
              </w:rPr>
              <w:t>A.4.3.2B.2.3</w:t>
            </w:r>
          </w:p>
        </w:tc>
        <w:tc>
          <w:tcPr>
            <w:tcW w:w="998" w:type="dxa"/>
          </w:tcPr>
          <w:p w14:paraId="334651F6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181968E" w14:textId="77777777" w:rsidTr="00585DDF">
        <w:tc>
          <w:tcPr>
            <w:tcW w:w="879" w:type="dxa"/>
          </w:tcPr>
          <w:p w14:paraId="73FE3FB7" w14:textId="77777777" w:rsidR="00296FF7" w:rsidRDefault="00296FF7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BDF53E0" w14:textId="77777777" w:rsidR="00296FF7" w:rsidRDefault="00296FF7" w:rsidP="00585DDF">
            <w:r>
              <w:rPr>
                <w:sz w:val="16"/>
                <w:szCs w:val="16"/>
              </w:rPr>
              <w:t>0587</w:t>
            </w:r>
          </w:p>
        </w:tc>
        <w:tc>
          <w:tcPr>
            <w:tcW w:w="517" w:type="dxa"/>
          </w:tcPr>
          <w:p w14:paraId="41A1B714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F95A19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025722" w14:textId="77777777" w:rsidR="00296FF7" w:rsidRDefault="00296FF7" w:rsidP="00585DDF">
            <w:r>
              <w:rPr>
                <w:sz w:val="16"/>
                <w:szCs w:val="16"/>
              </w:rPr>
              <w:t>Updates to align PICS mnemonics</w:t>
            </w:r>
          </w:p>
        </w:tc>
        <w:tc>
          <w:tcPr>
            <w:tcW w:w="517" w:type="dxa"/>
          </w:tcPr>
          <w:p w14:paraId="34D59C7A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E0C818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68F70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DA2EEE" w14:textId="77777777" w:rsidR="00296FF7" w:rsidRDefault="00296FF7" w:rsidP="00585DDF">
            <w:r>
              <w:rPr>
                <w:sz w:val="16"/>
                <w:szCs w:val="16"/>
              </w:rPr>
              <w:t>R5-241491</w:t>
            </w:r>
          </w:p>
        </w:tc>
        <w:tc>
          <w:tcPr>
            <w:tcW w:w="1597" w:type="dxa"/>
          </w:tcPr>
          <w:p w14:paraId="4D4700FB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7FD7095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0D4C971" w14:textId="77777777" w:rsidR="00296FF7" w:rsidRDefault="00296FF7" w:rsidP="00585DDF">
            <w:r>
              <w:rPr>
                <w:sz w:val="16"/>
                <w:szCs w:val="16"/>
              </w:rPr>
              <w:t>A.4</w:t>
            </w:r>
          </w:p>
        </w:tc>
        <w:tc>
          <w:tcPr>
            <w:tcW w:w="998" w:type="dxa"/>
          </w:tcPr>
          <w:p w14:paraId="4E40A833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96FF7" w14:paraId="6EDB2FAC" w14:textId="77777777" w:rsidTr="00585DDF">
        <w:tc>
          <w:tcPr>
            <w:tcW w:w="879" w:type="dxa"/>
          </w:tcPr>
          <w:p w14:paraId="037979E4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645CB0F" w14:textId="77777777" w:rsidR="00296FF7" w:rsidRDefault="00296FF7" w:rsidP="00585DDF">
            <w:r>
              <w:rPr>
                <w:sz w:val="16"/>
                <w:szCs w:val="16"/>
              </w:rPr>
              <w:t>2624</w:t>
            </w:r>
          </w:p>
        </w:tc>
        <w:tc>
          <w:tcPr>
            <w:tcW w:w="517" w:type="dxa"/>
          </w:tcPr>
          <w:p w14:paraId="1E8BF73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988B2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1ED5D2" w14:textId="77777777" w:rsidR="00296FF7" w:rsidRDefault="00296FF7" w:rsidP="00585DDF">
            <w:r>
              <w:rPr>
                <w:sz w:val="16"/>
                <w:szCs w:val="16"/>
              </w:rPr>
              <w:t>Updating test case AMPR for inter-band CA</w:t>
            </w:r>
          </w:p>
        </w:tc>
        <w:tc>
          <w:tcPr>
            <w:tcW w:w="517" w:type="dxa"/>
          </w:tcPr>
          <w:p w14:paraId="3EFDA8F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46DC4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D7C4DA7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4BBE7AB" w14:textId="77777777" w:rsidR="00296FF7" w:rsidRDefault="00296FF7" w:rsidP="00585DDF">
            <w:r>
              <w:rPr>
                <w:sz w:val="16"/>
                <w:szCs w:val="16"/>
              </w:rPr>
              <w:t>R5-240307</w:t>
            </w:r>
          </w:p>
        </w:tc>
        <w:tc>
          <w:tcPr>
            <w:tcW w:w="1597" w:type="dxa"/>
          </w:tcPr>
          <w:p w14:paraId="27B36975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8E17B48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434176" w14:textId="77777777" w:rsidR="00296FF7" w:rsidRDefault="00296FF7" w:rsidP="00585DDF">
            <w:r>
              <w:rPr>
                <w:sz w:val="16"/>
                <w:szCs w:val="16"/>
              </w:rPr>
              <w:t>6.2A.3.1</w:t>
            </w:r>
          </w:p>
        </w:tc>
        <w:tc>
          <w:tcPr>
            <w:tcW w:w="998" w:type="dxa"/>
          </w:tcPr>
          <w:p w14:paraId="48333092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TR 38.905 CR 0852; TS/TR ... CR ... </w:t>
            </w:r>
          </w:p>
        </w:tc>
      </w:tr>
      <w:tr w:rsidR="00296FF7" w14:paraId="174827D1" w14:textId="77777777" w:rsidTr="00585DDF">
        <w:tc>
          <w:tcPr>
            <w:tcW w:w="879" w:type="dxa"/>
          </w:tcPr>
          <w:p w14:paraId="69C0C322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30ACDB0" w14:textId="77777777" w:rsidR="00296FF7" w:rsidRDefault="00296FF7" w:rsidP="00585DDF">
            <w:r>
              <w:rPr>
                <w:sz w:val="16"/>
                <w:szCs w:val="16"/>
              </w:rPr>
              <w:t>2625</w:t>
            </w:r>
          </w:p>
        </w:tc>
        <w:tc>
          <w:tcPr>
            <w:tcW w:w="517" w:type="dxa"/>
          </w:tcPr>
          <w:p w14:paraId="7081A6B6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E582C9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D73DCC" w14:textId="77777777" w:rsidR="00296FF7" w:rsidRDefault="00296FF7" w:rsidP="00585DDF">
            <w:r>
              <w:rPr>
                <w:sz w:val="16"/>
                <w:szCs w:val="16"/>
              </w:rPr>
              <w:t>Updating test frequency range for SUL band n83</w:t>
            </w:r>
          </w:p>
        </w:tc>
        <w:tc>
          <w:tcPr>
            <w:tcW w:w="517" w:type="dxa"/>
          </w:tcPr>
          <w:p w14:paraId="776AA0B6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A44BA5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9F6D79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B90C0E" w14:textId="77777777" w:rsidR="00296FF7" w:rsidRDefault="00296FF7" w:rsidP="00585DDF">
            <w:r>
              <w:rPr>
                <w:sz w:val="16"/>
                <w:szCs w:val="16"/>
              </w:rPr>
              <w:t>R5-240310</w:t>
            </w:r>
          </w:p>
        </w:tc>
        <w:tc>
          <w:tcPr>
            <w:tcW w:w="1597" w:type="dxa"/>
          </w:tcPr>
          <w:p w14:paraId="5F102CE8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A97A67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6DAB397" w14:textId="77777777" w:rsidR="00296FF7" w:rsidRDefault="00296FF7" w:rsidP="00585DDF">
            <w:r>
              <w:rPr>
                <w:sz w:val="16"/>
                <w:szCs w:val="16"/>
              </w:rPr>
              <w:t>6.2C.1, 6.2C.3, 6.3C.1, 6.3C.3.1, 6.3C.3.2, 6.3C.4.1, 6.3C.4.3, 6.4C.1, 6.4C.2.1, 6.4C.2.2, 6.4C.2.3, 6.4C.2.4, 6.4C.2.5, 6.5C.1, 6.5C.3.1, 6.5C.3.2, 6.5C.4</w:t>
            </w:r>
          </w:p>
        </w:tc>
        <w:tc>
          <w:tcPr>
            <w:tcW w:w="998" w:type="dxa"/>
          </w:tcPr>
          <w:p w14:paraId="3F28B22C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134C95A7" w14:textId="77777777" w:rsidTr="00585DDF">
        <w:tc>
          <w:tcPr>
            <w:tcW w:w="879" w:type="dxa"/>
          </w:tcPr>
          <w:p w14:paraId="462C2AA2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76C5B0D" w14:textId="77777777" w:rsidR="00296FF7" w:rsidRDefault="00296FF7" w:rsidP="00585DDF">
            <w:r>
              <w:rPr>
                <w:sz w:val="16"/>
                <w:szCs w:val="16"/>
              </w:rPr>
              <w:t>2627</w:t>
            </w:r>
          </w:p>
        </w:tc>
        <w:tc>
          <w:tcPr>
            <w:tcW w:w="517" w:type="dxa"/>
          </w:tcPr>
          <w:p w14:paraId="02EDBF2B" w14:textId="77777777" w:rsidR="00296FF7" w:rsidRDefault="00296FF7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5CB85FF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E07C61" w14:textId="77777777" w:rsidR="00296FF7" w:rsidRDefault="00296FF7" w:rsidP="00585DDF">
            <w:r>
              <w:rPr>
                <w:sz w:val="16"/>
                <w:szCs w:val="16"/>
              </w:rPr>
              <w:t>Correcting errors in REFSENS for CA test case for PC3 CA configurations</w:t>
            </w:r>
          </w:p>
        </w:tc>
        <w:tc>
          <w:tcPr>
            <w:tcW w:w="517" w:type="dxa"/>
          </w:tcPr>
          <w:p w14:paraId="0E105FA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31FE95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A00521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95A7D38" w14:textId="77777777" w:rsidR="00296FF7" w:rsidRDefault="00296FF7" w:rsidP="00585DDF">
            <w:r>
              <w:rPr>
                <w:sz w:val="16"/>
                <w:szCs w:val="16"/>
              </w:rPr>
              <w:t>R5-241871</w:t>
            </w:r>
          </w:p>
        </w:tc>
        <w:tc>
          <w:tcPr>
            <w:tcW w:w="1597" w:type="dxa"/>
          </w:tcPr>
          <w:p w14:paraId="2F82BC04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573A3CB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5F8162" w14:textId="77777777" w:rsidR="00296FF7" w:rsidRDefault="00296FF7" w:rsidP="00585DDF">
            <w:r>
              <w:rPr>
                <w:sz w:val="16"/>
                <w:szCs w:val="16"/>
              </w:rPr>
              <w:t>7.3A.1_1</w:t>
            </w:r>
          </w:p>
        </w:tc>
        <w:tc>
          <w:tcPr>
            <w:tcW w:w="998" w:type="dxa"/>
          </w:tcPr>
          <w:p w14:paraId="6AF34FE3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6435E976" w14:textId="77777777" w:rsidTr="00585DDF">
        <w:tc>
          <w:tcPr>
            <w:tcW w:w="879" w:type="dxa"/>
          </w:tcPr>
          <w:p w14:paraId="7C15F5F7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189FDD0" w14:textId="77777777" w:rsidR="00296FF7" w:rsidRDefault="00296FF7" w:rsidP="00585DDF">
            <w:r>
              <w:rPr>
                <w:sz w:val="16"/>
                <w:szCs w:val="16"/>
              </w:rPr>
              <w:t>2629</w:t>
            </w:r>
          </w:p>
        </w:tc>
        <w:tc>
          <w:tcPr>
            <w:tcW w:w="517" w:type="dxa"/>
          </w:tcPr>
          <w:p w14:paraId="55DB02C8" w14:textId="77777777" w:rsidR="00296FF7" w:rsidRDefault="00296FF7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E0693F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6828E0" w14:textId="77777777" w:rsidR="00296FF7" w:rsidRDefault="00296FF7" w:rsidP="00585DDF">
            <w:r>
              <w:rPr>
                <w:sz w:val="16"/>
                <w:szCs w:val="16"/>
              </w:rPr>
              <w:t>Updating REFSENS testing for SUL configuration</w:t>
            </w:r>
          </w:p>
        </w:tc>
        <w:tc>
          <w:tcPr>
            <w:tcW w:w="517" w:type="dxa"/>
          </w:tcPr>
          <w:p w14:paraId="4FF4FCA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8D867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46B1C27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C23D71D" w14:textId="77777777" w:rsidR="00296FF7" w:rsidRDefault="00296FF7" w:rsidP="00585DDF">
            <w:r>
              <w:rPr>
                <w:sz w:val="16"/>
                <w:szCs w:val="16"/>
              </w:rPr>
              <w:t>R5-241872</w:t>
            </w:r>
          </w:p>
        </w:tc>
        <w:tc>
          <w:tcPr>
            <w:tcW w:w="1597" w:type="dxa"/>
          </w:tcPr>
          <w:p w14:paraId="6600504B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154881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8B4EFD" w14:textId="77777777" w:rsidR="00296FF7" w:rsidRDefault="00296FF7" w:rsidP="00585DDF">
            <w:r>
              <w:rPr>
                <w:sz w:val="16"/>
                <w:szCs w:val="16"/>
              </w:rPr>
              <w:t>7.3C.0, 7.3C.2</w:t>
            </w:r>
          </w:p>
        </w:tc>
        <w:tc>
          <w:tcPr>
            <w:tcW w:w="998" w:type="dxa"/>
          </w:tcPr>
          <w:p w14:paraId="5761F662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TR 38.905 CR 0853; TS/TR ... CR ... </w:t>
            </w:r>
          </w:p>
        </w:tc>
      </w:tr>
      <w:tr w:rsidR="00296FF7" w14:paraId="6CC305CB" w14:textId="77777777" w:rsidTr="00585DDF">
        <w:tc>
          <w:tcPr>
            <w:tcW w:w="879" w:type="dxa"/>
          </w:tcPr>
          <w:p w14:paraId="034A483C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3C1DCA5" w14:textId="77777777" w:rsidR="00296FF7" w:rsidRDefault="00296FF7" w:rsidP="00585DDF">
            <w:r>
              <w:rPr>
                <w:sz w:val="16"/>
                <w:szCs w:val="16"/>
              </w:rPr>
              <w:t>2630</w:t>
            </w:r>
          </w:p>
        </w:tc>
        <w:tc>
          <w:tcPr>
            <w:tcW w:w="517" w:type="dxa"/>
          </w:tcPr>
          <w:p w14:paraId="4F3A7E4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0B86E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43BB63" w14:textId="77777777" w:rsidR="00296FF7" w:rsidRDefault="00296FF7" w:rsidP="00585DDF">
            <w:r>
              <w:rPr>
                <w:sz w:val="16"/>
                <w:szCs w:val="16"/>
              </w:rPr>
              <w:t>Updating AMPR testing for SUL band n81</w:t>
            </w:r>
          </w:p>
        </w:tc>
        <w:tc>
          <w:tcPr>
            <w:tcW w:w="517" w:type="dxa"/>
          </w:tcPr>
          <w:p w14:paraId="4478B2E2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7373D9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9302D5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473BF6" w14:textId="77777777" w:rsidR="00296FF7" w:rsidRDefault="00296FF7" w:rsidP="00585DDF">
            <w:r>
              <w:rPr>
                <w:sz w:val="16"/>
                <w:szCs w:val="16"/>
              </w:rPr>
              <w:t>R5-240319</w:t>
            </w:r>
          </w:p>
        </w:tc>
        <w:tc>
          <w:tcPr>
            <w:tcW w:w="1597" w:type="dxa"/>
          </w:tcPr>
          <w:p w14:paraId="0FD44DC6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EB84CA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F6113C1" w14:textId="77777777" w:rsidR="00296FF7" w:rsidRDefault="00296FF7" w:rsidP="00585DDF">
            <w:r>
              <w:rPr>
                <w:sz w:val="16"/>
                <w:szCs w:val="16"/>
              </w:rPr>
              <w:t>6.2C.5</w:t>
            </w:r>
          </w:p>
        </w:tc>
        <w:tc>
          <w:tcPr>
            <w:tcW w:w="998" w:type="dxa"/>
          </w:tcPr>
          <w:p w14:paraId="2A3FCDB3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42F8420" w14:textId="77777777" w:rsidTr="00585DDF">
        <w:tc>
          <w:tcPr>
            <w:tcW w:w="879" w:type="dxa"/>
          </w:tcPr>
          <w:p w14:paraId="10C23EAD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6EB2521" w14:textId="77777777" w:rsidR="00296FF7" w:rsidRDefault="00296FF7" w:rsidP="00585DDF">
            <w:r>
              <w:rPr>
                <w:sz w:val="16"/>
                <w:szCs w:val="16"/>
              </w:rPr>
              <w:t>2631</w:t>
            </w:r>
          </w:p>
        </w:tc>
        <w:tc>
          <w:tcPr>
            <w:tcW w:w="517" w:type="dxa"/>
          </w:tcPr>
          <w:p w14:paraId="05FC11E6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474CCB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59CFF9" w14:textId="77777777" w:rsidR="00296FF7" w:rsidRDefault="00296FF7" w:rsidP="00585DDF">
            <w:r>
              <w:rPr>
                <w:sz w:val="16"/>
                <w:szCs w:val="16"/>
              </w:rPr>
              <w:t>Updating UTRA ACLR testing for SUL band n81</w:t>
            </w:r>
          </w:p>
        </w:tc>
        <w:tc>
          <w:tcPr>
            <w:tcW w:w="517" w:type="dxa"/>
          </w:tcPr>
          <w:p w14:paraId="348C878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39356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3C313C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D98A56" w14:textId="77777777" w:rsidR="00296FF7" w:rsidRDefault="00296FF7" w:rsidP="00585DDF">
            <w:r>
              <w:rPr>
                <w:sz w:val="16"/>
                <w:szCs w:val="16"/>
              </w:rPr>
              <w:t>R5-240320</w:t>
            </w:r>
          </w:p>
        </w:tc>
        <w:tc>
          <w:tcPr>
            <w:tcW w:w="1597" w:type="dxa"/>
          </w:tcPr>
          <w:p w14:paraId="0D9CDA10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56662F7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3EF7EB0" w14:textId="77777777" w:rsidR="00296FF7" w:rsidRDefault="00296FF7" w:rsidP="00585DDF">
            <w:r>
              <w:rPr>
                <w:sz w:val="16"/>
                <w:szCs w:val="16"/>
              </w:rPr>
              <w:t>6.5C.2.4.2</w:t>
            </w:r>
          </w:p>
        </w:tc>
        <w:tc>
          <w:tcPr>
            <w:tcW w:w="998" w:type="dxa"/>
          </w:tcPr>
          <w:p w14:paraId="25DC016D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733EDFF" w14:textId="77777777" w:rsidTr="00585DDF">
        <w:tc>
          <w:tcPr>
            <w:tcW w:w="879" w:type="dxa"/>
          </w:tcPr>
          <w:p w14:paraId="2DEC64B7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0E096F2" w14:textId="77777777" w:rsidR="00296FF7" w:rsidRDefault="00296FF7" w:rsidP="00585DDF">
            <w:r>
              <w:rPr>
                <w:sz w:val="16"/>
                <w:szCs w:val="16"/>
              </w:rPr>
              <w:t>2643</w:t>
            </w:r>
          </w:p>
        </w:tc>
        <w:tc>
          <w:tcPr>
            <w:tcW w:w="517" w:type="dxa"/>
          </w:tcPr>
          <w:p w14:paraId="230BB348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E9A42E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4C3614" w14:textId="77777777" w:rsidR="00296FF7" w:rsidRDefault="00296FF7" w:rsidP="00585DDF">
            <w:r>
              <w:rPr>
                <w:sz w:val="16"/>
                <w:szCs w:val="16"/>
              </w:rPr>
              <w:t>Correction to Reference sensitivity power level test configuration for CA_n28A-n78A</w:t>
            </w:r>
          </w:p>
        </w:tc>
        <w:tc>
          <w:tcPr>
            <w:tcW w:w="517" w:type="dxa"/>
          </w:tcPr>
          <w:p w14:paraId="0EC36E0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61482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118F34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3ABE98" w14:textId="77777777" w:rsidR="00296FF7" w:rsidRDefault="00296FF7" w:rsidP="00585DDF">
            <w:r>
              <w:rPr>
                <w:sz w:val="16"/>
                <w:szCs w:val="16"/>
              </w:rPr>
              <w:t>R5-241772</w:t>
            </w:r>
          </w:p>
        </w:tc>
        <w:tc>
          <w:tcPr>
            <w:tcW w:w="1597" w:type="dxa"/>
          </w:tcPr>
          <w:p w14:paraId="29AE9D18" w14:textId="77777777" w:rsidR="00296FF7" w:rsidRDefault="00296FF7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ACD78D3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7A1035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0A0A2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4703B39" w14:textId="77777777" w:rsidTr="00585DDF">
        <w:tc>
          <w:tcPr>
            <w:tcW w:w="879" w:type="dxa"/>
          </w:tcPr>
          <w:p w14:paraId="6E3E0270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BF0625F" w14:textId="77777777" w:rsidR="00296FF7" w:rsidRDefault="00296FF7" w:rsidP="00585DDF">
            <w:r>
              <w:rPr>
                <w:sz w:val="16"/>
                <w:szCs w:val="16"/>
              </w:rPr>
              <w:t>2652</w:t>
            </w:r>
          </w:p>
        </w:tc>
        <w:tc>
          <w:tcPr>
            <w:tcW w:w="517" w:type="dxa"/>
          </w:tcPr>
          <w:p w14:paraId="2FFAAEB4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0D013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F45BF1" w14:textId="77777777" w:rsidR="00296FF7" w:rsidRDefault="00296FF7" w:rsidP="00585DDF">
            <w:r>
              <w:rPr>
                <w:sz w:val="16"/>
                <w:szCs w:val="16"/>
              </w:rPr>
              <w:t>TT Formula vs MU to be added for FR1 EVM test as in FR2</w:t>
            </w:r>
          </w:p>
        </w:tc>
        <w:tc>
          <w:tcPr>
            <w:tcW w:w="517" w:type="dxa"/>
          </w:tcPr>
          <w:p w14:paraId="697818E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5FFC35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05B501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1DB16B" w14:textId="77777777" w:rsidR="00296FF7" w:rsidRDefault="00296FF7" w:rsidP="00585DDF">
            <w:r>
              <w:rPr>
                <w:sz w:val="16"/>
                <w:szCs w:val="16"/>
              </w:rPr>
              <w:t>R5-240621</w:t>
            </w:r>
          </w:p>
        </w:tc>
        <w:tc>
          <w:tcPr>
            <w:tcW w:w="1597" w:type="dxa"/>
          </w:tcPr>
          <w:p w14:paraId="502C2EE3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4A0F8C36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82D3F9" w14:textId="77777777" w:rsidR="00296FF7" w:rsidRDefault="00296FF7" w:rsidP="00585DDF">
            <w:r>
              <w:rPr>
                <w:sz w:val="16"/>
                <w:szCs w:val="16"/>
              </w:rPr>
              <w:t>F.3.2</w:t>
            </w:r>
          </w:p>
        </w:tc>
        <w:tc>
          <w:tcPr>
            <w:tcW w:w="998" w:type="dxa"/>
          </w:tcPr>
          <w:p w14:paraId="230AE7ED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D83D8AC" w14:textId="77777777" w:rsidTr="00585DDF">
        <w:tc>
          <w:tcPr>
            <w:tcW w:w="879" w:type="dxa"/>
          </w:tcPr>
          <w:p w14:paraId="109CE887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E914F64" w14:textId="77777777" w:rsidR="00296FF7" w:rsidRDefault="00296FF7" w:rsidP="00585DDF">
            <w:r>
              <w:rPr>
                <w:sz w:val="16"/>
                <w:szCs w:val="16"/>
              </w:rPr>
              <w:t>2654</w:t>
            </w:r>
          </w:p>
        </w:tc>
        <w:tc>
          <w:tcPr>
            <w:tcW w:w="517" w:type="dxa"/>
          </w:tcPr>
          <w:p w14:paraId="579FB30D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A4E027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37F741" w14:textId="77777777" w:rsidR="00296FF7" w:rsidRDefault="00296FF7" w:rsidP="00585DDF">
            <w:r>
              <w:rPr>
                <w:sz w:val="16"/>
                <w:szCs w:val="16"/>
              </w:rPr>
              <w:t>MBW table reference corrected for inter-band case in test case 6.5A.4.1</w:t>
            </w:r>
          </w:p>
        </w:tc>
        <w:tc>
          <w:tcPr>
            <w:tcW w:w="517" w:type="dxa"/>
          </w:tcPr>
          <w:p w14:paraId="5215769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727F7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F914D4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44D799A" w14:textId="77777777" w:rsidR="00296FF7" w:rsidRDefault="00296FF7" w:rsidP="00585DDF">
            <w:r>
              <w:rPr>
                <w:sz w:val="16"/>
                <w:szCs w:val="16"/>
              </w:rPr>
              <w:t>R5-240623</w:t>
            </w:r>
          </w:p>
        </w:tc>
        <w:tc>
          <w:tcPr>
            <w:tcW w:w="1597" w:type="dxa"/>
          </w:tcPr>
          <w:p w14:paraId="1B3ECB69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30E330A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2C8F3CD" w14:textId="77777777" w:rsidR="00296FF7" w:rsidRDefault="00296FF7" w:rsidP="00585DDF">
            <w:r>
              <w:rPr>
                <w:sz w:val="16"/>
                <w:szCs w:val="16"/>
              </w:rPr>
              <w:t>6.5A.4.1</w:t>
            </w:r>
          </w:p>
        </w:tc>
        <w:tc>
          <w:tcPr>
            <w:tcW w:w="998" w:type="dxa"/>
          </w:tcPr>
          <w:p w14:paraId="523DF243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BF89494" w14:textId="77777777" w:rsidTr="00585DDF">
        <w:tc>
          <w:tcPr>
            <w:tcW w:w="879" w:type="dxa"/>
          </w:tcPr>
          <w:p w14:paraId="361BFA47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A5D4DAE" w14:textId="77777777" w:rsidR="00296FF7" w:rsidRDefault="00296FF7" w:rsidP="00585DDF">
            <w:r>
              <w:rPr>
                <w:sz w:val="16"/>
                <w:szCs w:val="16"/>
              </w:rPr>
              <w:t>2675</w:t>
            </w:r>
          </w:p>
        </w:tc>
        <w:tc>
          <w:tcPr>
            <w:tcW w:w="517" w:type="dxa"/>
          </w:tcPr>
          <w:p w14:paraId="187A0EE3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99EBEA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FC347E" w14:textId="77777777" w:rsidR="00296FF7" w:rsidRDefault="00296FF7" w:rsidP="00585DDF">
            <w:r>
              <w:rPr>
                <w:sz w:val="16"/>
                <w:szCs w:val="16"/>
              </w:rPr>
              <w:t>Clarification of trace mode in emission testing_FR1</w:t>
            </w:r>
          </w:p>
        </w:tc>
        <w:tc>
          <w:tcPr>
            <w:tcW w:w="517" w:type="dxa"/>
          </w:tcPr>
          <w:p w14:paraId="4A76A05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F2DA6A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6B1EB0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29323B3" w14:textId="77777777" w:rsidR="00296FF7" w:rsidRDefault="00296FF7" w:rsidP="00585DDF">
            <w:r>
              <w:rPr>
                <w:sz w:val="16"/>
                <w:szCs w:val="16"/>
              </w:rPr>
              <w:t>R5-241767</w:t>
            </w:r>
          </w:p>
        </w:tc>
        <w:tc>
          <w:tcPr>
            <w:tcW w:w="1597" w:type="dxa"/>
          </w:tcPr>
          <w:p w14:paraId="61CD3290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19A26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A78C72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7BF1CF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39739059" w14:textId="77777777" w:rsidTr="00585DDF">
        <w:tc>
          <w:tcPr>
            <w:tcW w:w="879" w:type="dxa"/>
          </w:tcPr>
          <w:p w14:paraId="5A68A757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BE88992" w14:textId="77777777" w:rsidR="00296FF7" w:rsidRDefault="00296FF7" w:rsidP="00585DDF">
            <w:r>
              <w:rPr>
                <w:sz w:val="16"/>
                <w:szCs w:val="16"/>
              </w:rPr>
              <w:t>2707</w:t>
            </w:r>
          </w:p>
        </w:tc>
        <w:tc>
          <w:tcPr>
            <w:tcW w:w="517" w:type="dxa"/>
          </w:tcPr>
          <w:p w14:paraId="22F2A57F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C3AB90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999684" w14:textId="77777777" w:rsidR="00296FF7" w:rsidRDefault="00296FF7" w:rsidP="00585DDF">
            <w:r>
              <w:rPr>
                <w:sz w:val="16"/>
                <w:szCs w:val="16"/>
              </w:rPr>
              <w:t>Correction to Rel-15 A-MPR</w:t>
            </w:r>
          </w:p>
        </w:tc>
        <w:tc>
          <w:tcPr>
            <w:tcW w:w="517" w:type="dxa"/>
          </w:tcPr>
          <w:p w14:paraId="513032AC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14DFD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DB9EB5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6465A9" w14:textId="77777777" w:rsidR="00296FF7" w:rsidRDefault="00296FF7" w:rsidP="00585DDF">
            <w:r>
              <w:rPr>
                <w:sz w:val="16"/>
                <w:szCs w:val="16"/>
              </w:rPr>
              <w:t>R5-241922</w:t>
            </w:r>
          </w:p>
        </w:tc>
        <w:tc>
          <w:tcPr>
            <w:tcW w:w="1597" w:type="dxa"/>
          </w:tcPr>
          <w:p w14:paraId="329CF16B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9E65470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44219DE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E7109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33F0749" w14:textId="77777777" w:rsidTr="00585DDF">
        <w:tc>
          <w:tcPr>
            <w:tcW w:w="879" w:type="dxa"/>
          </w:tcPr>
          <w:p w14:paraId="217581F9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407E68E" w14:textId="77777777" w:rsidR="00296FF7" w:rsidRDefault="00296FF7" w:rsidP="00585DDF">
            <w:r>
              <w:rPr>
                <w:sz w:val="16"/>
                <w:szCs w:val="16"/>
              </w:rPr>
              <w:t>2710</w:t>
            </w:r>
          </w:p>
        </w:tc>
        <w:tc>
          <w:tcPr>
            <w:tcW w:w="517" w:type="dxa"/>
          </w:tcPr>
          <w:p w14:paraId="2E2498C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06A153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67D77B" w14:textId="77777777" w:rsidR="00296FF7" w:rsidRDefault="00296FF7" w:rsidP="00585DDF">
            <w:r>
              <w:rPr>
                <w:sz w:val="16"/>
                <w:szCs w:val="16"/>
              </w:rPr>
              <w:t>Correction to applicability of powerBoosting for PC3 UE</w:t>
            </w:r>
          </w:p>
        </w:tc>
        <w:tc>
          <w:tcPr>
            <w:tcW w:w="517" w:type="dxa"/>
          </w:tcPr>
          <w:p w14:paraId="34C2337F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3E5041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6997B2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9170B3E" w14:textId="77777777" w:rsidR="00296FF7" w:rsidRDefault="00296FF7" w:rsidP="00585DDF">
            <w:r>
              <w:rPr>
                <w:sz w:val="16"/>
                <w:szCs w:val="16"/>
              </w:rPr>
              <w:t>R5-241103</w:t>
            </w:r>
          </w:p>
        </w:tc>
        <w:tc>
          <w:tcPr>
            <w:tcW w:w="1597" w:type="dxa"/>
          </w:tcPr>
          <w:p w14:paraId="14173593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96EF908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1547D54" w14:textId="77777777" w:rsidR="00296FF7" w:rsidRDefault="00296FF7" w:rsidP="00585DDF">
            <w:r>
              <w:rPr>
                <w:sz w:val="16"/>
                <w:szCs w:val="16"/>
              </w:rPr>
              <w:t>6.2.4</w:t>
            </w:r>
          </w:p>
        </w:tc>
        <w:tc>
          <w:tcPr>
            <w:tcW w:w="998" w:type="dxa"/>
          </w:tcPr>
          <w:p w14:paraId="7158B5B0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443E6AFE" w14:textId="77777777" w:rsidTr="00585DDF">
        <w:tc>
          <w:tcPr>
            <w:tcW w:w="879" w:type="dxa"/>
          </w:tcPr>
          <w:p w14:paraId="54078084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EDA31AD" w14:textId="77777777" w:rsidR="00296FF7" w:rsidRDefault="00296FF7" w:rsidP="00585DDF">
            <w:r>
              <w:rPr>
                <w:sz w:val="16"/>
                <w:szCs w:val="16"/>
              </w:rPr>
              <w:t>2717</w:t>
            </w:r>
          </w:p>
        </w:tc>
        <w:tc>
          <w:tcPr>
            <w:tcW w:w="517" w:type="dxa"/>
          </w:tcPr>
          <w:p w14:paraId="53B09F00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D0A515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59E78E" w14:textId="77777777" w:rsidR="00296FF7" w:rsidRDefault="00296FF7" w:rsidP="00585DDF">
            <w:r>
              <w:rPr>
                <w:sz w:val="16"/>
                <w:szCs w:val="16"/>
              </w:rPr>
              <w:t>Editorial correction in FR1 test case 6.5A.2.4.1.1</w:t>
            </w:r>
          </w:p>
        </w:tc>
        <w:tc>
          <w:tcPr>
            <w:tcW w:w="517" w:type="dxa"/>
          </w:tcPr>
          <w:p w14:paraId="5814ECA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C7BA1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A3B65D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3BDCBC1" w14:textId="77777777" w:rsidR="00296FF7" w:rsidRDefault="00296FF7" w:rsidP="00585DDF">
            <w:r>
              <w:rPr>
                <w:sz w:val="16"/>
                <w:szCs w:val="16"/>
              </w:rPr>
              <w:t>R5-241769</w:t>
            </w:r>
          </w:p>
        </w:tc>
        <w:tc>
          <w:tcPr>
            <w:tcW w:w="1597" w:type="dxa"/>
          </w:tcPr>
          <w:p w14:paraId="033E9A3C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3AFB196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63C8D67" w14:textId="77777777" w:rsidR="00296FF7" w:rsidRDefault="00296FF7" w:rsidP="00585DDF">
            <w:r>
              <w:rPr>
                <w:sz w:val="16"/>
                <w:szCs w:val="16"/>
              </w:rPr>
              <w:t>6.5A.2.4.1.1</w:t>
            </w:r>
          </w:p>
        </w:tc>
        <w:tc>
          <w:tcPr>
            <w:tcW w:w="998" w:type="dxa"/>
          </w:tcPr>
          <w:p w14:paraId="6C0984F4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082E33C" w14:textId="77777777" w:rsidTr="00585DDF">
        <w:tc>
          <w:tcPr>
            <w:tcW w:w="879" w:type="dxa"/>
          </w:tcPr>
          <w:p w14:paraId="299B70E9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B475DEE" w14:textId="77777777" w:rsidR="00296FF7" w:rsidRDefault="00296FF7" w:rsidP="00585DDF">
            <w:r>
              <w:rPr>
                <w:sz w:val="16"/>
                <w:szCs w:val="16"/>
              </w:rPr>
              <w:t>2718</w:t>
            </w:r>
          </w:p>
        </w:tc>
        <w:tc>
          <w:tcPr>
            <w:tcW w:w="517" w:type="dxa"/>
          </w:tcPr>
          <w:p w14:paraId="0BEB51A6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A80D2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0D14FE" w14:textId="77777777" w:rsidR="00296FF7" w:rsidRDefault="00296FF7" w:rsidP="00585DDF">
            <w:r>
              <w:rPr>
                <w:sz w:val="16"/>
                <w:szCs w:val="16"/>
              </w:rPr>
              <w:t>Editorial correction in FR1 test case 6.2A.2.1</w:t>
            </w:r>
          </w:p>
        </w:tc>
        <w:tc>
          <w:tcPr>
            <w:tcW w:w="517" w:type="dxa"/>
          </w:tcPr>
          <w:p w14:paraId="77EB11D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1930F7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17839F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538D98" w14:textId="77777777" w:rsidR="00296FF7" w:rsidRDefault="00296FF7" w:rsidP="00585DDF">
            <w:r>
              <w:rPr>
                <w:sz w:val="16"/>
                <w:szCs w:val="16"/>
              </w:rPr>
              <w:t>R5-241156</w:t>
            </w:r>
          </w:p>
        </w:tc>
        <w:tc>
          <w:tcPr>
            <w:tcW w:w="1597" w:type="dxa"/>
          </w:tcPr>
          <w:p w14:paraId="5C6BDF27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15CBA67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D67D616" w14:textId="77777777" w:rsidR="00296FF7" w:rsidRDefault="00296FF7" w:rsidP="00585DDF">
            <w:r>
              <w:rPr>
                <w:sz w:val="16"/>
                <w:szCs w:val="16"/>
              </w:rPr>
              <w:t>6.2A.2.1</w:t>
            </w:r>
          </w:p>
        </w:tc>
        <w:tc>
          <w:tcPr>
            <w:tcW w:w="998" w:type="dxa"/>
          </w:tcPr>
          <w:p w14:paraId="238CED93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316E5E31" w14:textId="77777777" w:rsidTr="00585DDF">
        <w:tc>
          <w:tcPr>
            <w:tcW w:w="879" w:type="dxa"/>
          </w:tcPr>
          <w:p w14:paraId="685475E5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B3BD133" w14:textId="77777777" w:rsidR="00296FF7" w:rsidRDefault="00296FF7" w:rsidP="00585DDF">
            <w:r>
              <w:rPr>
                <w:sz w:val="16"/>
                <w:szCs w:val="16"/>
              </w:rPr>
              <w:t>2721</w:t>
            </w:r>
          </w:p>
        </w:tc>
        <w:tc>
          <w:tcPr>
            <w:tcW w:w="517" w:type="dxa"/>
          </w:tcPr>
          <w:p w14:paraId="10D54070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15B0E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313C54" w14:textId="77777777" w:rsidR="00296FF7" w:rsidRDefault="00296FF7" w:rsidP="00585DDF">
            <w:r>
              <w:rPr>
                <w:sz w:val="16"/>
                <w:szCs w:val="16"/>
              </w:rPr>
              <w:t>Correction of 7.6A.2 for inband blocking for CA</w:t>
            </w:r>
          </w:p>
        </w:tc>
        <w:tc>
          <w:tcPr>
            <w:tcW w:w="517" w:type="dxa"/>
          </w:tcPr>
          <w:p w14:paraId="6AE4404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81BA01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8C9A1C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A508BA9" w14:textId="77777777" w:rsidR="00296FF7" w:rsidRDefault="00296FF7" w:rsidP="00585DDF">
            <w:r>
              <w:rPr>
                <w:sz w:val="16"/>
                <w:szCs w:val="16"/>
              </w:rPr>
              <w:t>R5-241774</w:t>
            </w:r>
          </w:p>
        </w:tc>
        <w:tc>
          <w:tcPr>
            <w:tcW w:w="1597" w:type="dxa"/>
          </w:tcPr>
          <w:p w14:paraId="2F0AC51C" w14:textId="77777777" w:rsidR="00296FF7" w:rsidRDefault="00296FF7" w:rsidP="00585DDF">
            <w:r>
              <w:rPr>
                <w:sz w:val="16"/>
                <w:szCs w:val="16"/>
              </w:rPr>
              <w:t>ZTE Corporation, ROHDE &amp; SCHWARZ</w:t>
            </w:r>
          </w:p>
        </w:tc>
        <w:tc>
          <w:tcPr>
            <w:tcW w:w="1122" w:type="dxa"/>
          </w:tcPr>
          <w:p w14:paraId="4B38A088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67367AF" w14:textId="77777777" w:rsidR="00296FF7" w:rsidRDefault="00296FF7" w:rsidP="00585DDF">
            <w:r>
              <w:rPr>
                <w:sz w:val="16"/>
                <w:szCs w:val="16"/>
              </w:rPr>
              <w:t>7.6A.2.1.4.1, 7.6A.2.2.4.1, 7.6A.2.3.4.1</w:t>
            </w:r>
          </w:p>
        </w:tc>
        <w:tc>
          <w:tcPr>
            <w:tcW w:w="998" w:type="dxa"/>
          </w:tcPr>
          <w:p w14:paraId="245D7C1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96FF7" w14:paraId="1FD524BC" w14:textId="77777777" w:rsidTr="00585DDF">
        <w:tc>
          <w:tcPr>
            <w:tcW w:w="879" w:type="dxa"/>
          </w:tcPr>
          <w:p w14:paraId="72203D7D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9E3CD62" w14:textId="77777777" w:rsidR="00296FF7" w:rsidRDefault="00296FF7" w:rsidP="00585DDF">
            <w:r>
              <w:rPr>
                <w:sz w:val="16"/>
                <w:szCs w:val="16"/>
              </w:rPr>
              <w:t>2730</w:t>
            </w:r>
          </w:p>
        </w:tc>
        <w:tc>
          <w:tcPr>
            <w:tcW w:w="517" w:type="dxa"/>
          </w:tcPr>
          <w:p w14:paraId="134B14E0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6C9AE9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7FA5B3" w14:textId="77777777" w:rsidR="00296FF7" w:rsidRDefault="00296FF7" w:rsidP="00585DDF">
            <w:r>
              <w:rPr>
                <w:sz w:val="16"/>
                <w:szCs w:val="16"/>
              </w:rPr>
              <w:t>Correction in A-MPR test case</w:t>
            </w:r>
          </w:p>
        </w:tc>
        <w:tc>
          <w:tcPr>
            <w:tcW w:w="517" w:type="dxa"/>
          </w:tcPr>
          <w:p w14:paraId="4B04A1B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BBB8BA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BAA7E9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6C7BB48" w14:textId="77777777" w:rsidR="00296FF7" w:rsidRDefault="00296FF7" w:rsidP="00585DDF">
            <w:r>
              <w:rPr>
                <w:sz w:val="16"/>
                <w:szCs w:val="16"/>
              </w:rPr>
              <w:t>R5-241354</w:t>
            </w:r>
          </w:p>
        </w:tc>
        <w:tc>
          <w:tcPr>
            <w:tcW w:w="1597" w:type="dxa"/>
          </w:tcPr>
          <w:p w14:paraId="07686AC3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BD477C2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031ACE" w14:textId="77777777" w:rsidR="00296FF7" w:rsidRDefault="00296FF7" w:rsidP="00585DDF">
            <w:r>
              <w:rPr>
                <w:sz w:val="16"/>
                <w:szCs w:val="16"/>
              </w:rPr>
              <w:t>6.2.3.4.1</w:t>
            </w:r>
          </w:p>
        </w:tc>
        <w:tc>
          <w:tcPr>
            <w:tcW w:w="998" w:type="dxa"/>
          </w:tcPr>
          <w:p w14:paraId="5F2815B2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4EEEF652" w14:textId="77777777" w:rsidR="00296FF7" w:rsidRDefault="00296FF7" w:rsidP="00296FF7"/>
    <w:p w14:paraId="406C8034" w14:textId="77777777" w:rsidR="00296FF7" w:rsidRDefault="00296FF7" w:rsidP="00296FF7"/>
    <w:p w14:paraId="28549C12" w14:textId="77777777" w:rsidR="00296FF7" w:rsidRPr="00917427" w:rsidRDefault="00296FF7" w:rsidP="00296F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RP-240227</w:t>
      </w:r>
      <w:r>
        <w:rPr>
          <w:b/>
          <w:i/>
          <w:noProof/>
          <w:sz w:val="28"/>
        </w:rPr>
        <w:fldChar w:fldCharType="end"/>
      </w:r>
    </w:p>
    <w:p w14:paraId="50F4166F" w14:textId="77777777" w:rsidR="00296FF7" w:rsidRPr="00784730" w:rsidRDefault="00296FF7" w:rsidP="00296F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F0D8D7F" w14:textId="77777777" w:rsidR="00296FF7" w:rsidRPr="00050554" w:rsidRDefault="00296FF7" w:rsidP="00296FF7">
      <w:pPr>
        <w:rPr>
          <w:rFonts w:ascii="Arial" w:hAnsi="Arial" w:cs="Arial"/>
          <w:b/>
          <w:bCs/>
          <w:lang w:val="en-US"/>
        </w:rPr>
      </w:pPr>
    </w:p>
    <w:p w14:paraId="05FA0D91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4E731A4" w14:textId="77777777" w:rsidR="00296FF7" w:rsidRPr="00E145B1" w:rsidRDefault="00296FF7" w:rsidP="00296F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4)</w:t>
      </w:r>
      <w:r>
        <w:rPr>
          <w:rFonts w:ascii="Arial" w:hAnsi="Arial" w:cs="Arial"/>
          <w:b/>
          <w:bCs/>
        </w:rPr>
        <w:fldChar w:fldCharType="end"/>
      </w:r>
    </w:p>
    <w:p w14:paraId="146842BD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7ED4FE2F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C2853C0" w14:textId="77777777" w:rsidR="00296FF7" w:rsidRDefault="00296FF7" w:rsidP="00296F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21BE32" w14:textId="77777777" w:rsidR="00296FF7" w:rsidRPr="004E535C" w:rsidRDefault="00296FF7" w:rsidP="00296F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6FF7" w:rsidRPr="004E535C" w14:paraId="154DF208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38A6F04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D1A0AE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0DFDD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CFF7A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5C6D4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D90BB1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A2696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B2880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197F2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302315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1BEB8B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C1276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910D1CF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96FF7" w14:paraId="3DC95B30" w14:textId="77777777" w:rsidTr="00585DDF">
        <w:tc>
          <w:tcPr>
            <w:tcW w:w="879" w:type="dxa"/>
          </w:tcPr>
          <w:p w14:paraId="6A4ACBE2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27C9908" w14:textId="77777777" w:rsidR="00296FF7" w:rsidRDefault="00296FF7" w:rsidP="00585DDF">
            <w:r>
              <w:rPr>
                <w:sz w:val="16"/>
                <w:szCs w:val="16"/>
              </w:rPr>
              <w:t>1017</w:t>
            </w:r>
          </w:p>
        </w:tc>
        <w:tc>
          <w:tcPr>
            <w:tcW w:w="517" w:type="dxa"/>
          </w:tcPr>
          <w:p w14:paraId="1107B262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53115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CD6290" w14:textId="77777777" w:rsidR="00296FF7" w:rsidRDefault="00296FF7" w:rsidP="00585DDF">
            <w:r>
              <w:rPr>
                <w:sz w:val="16"/>
                <w:szCs w:val="16"/>
              </w:rPr>
              <w:t>FR2 MU - PC1 UL MIMO - Minimum output power test - 38.521-2</w:t>
            </w:r>
          </w:p>
        </w:tc>
        <w:tc>
          <w:tcPr>
            <w:tcW w:w="517" w:type="dxa"/>
          </w:tcPr>
          <w:p w14:paraId="424B296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80D86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1FB65F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82F665" w14:textId="77777777" w:rsidR="00296FF7" w:rsidRDefault="00296FF7" w:rsidP="00585DDF">
            <w:r>
              <w:rPr>
                <w:sz w:val="16"/>
                <w:szCs w:val="16"/>
              </w:rPr>
              <w:t>R5-240407</w:t>
            </w:r>
          </w:p>
        </w:tc>
        <w:tc>
          <w:tcPr>
            <w:tcW w:w="1597" w:type="dxa"/>
          </w:tcPr>
          <w:p w14:paraId="2F332F60" w14:textId="77777777" w:rsidR="00296FF7" w:rsidRDefault="00296FF7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9AD2F92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406C8A2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4BCB7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625686A3" w14:textId="77777777" w:rsidTr="00585DDF">
        <w:tc>
          <w:tcPr>
            <w:tcW w:w="879" w:type="dxa"/>
          </w:tcPr>
          <w:p w14:paraId="70BC1AE0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B5FE66D" w14:textId="77777777" w:rsidR="00296FF7" w:rsidRDefault="00296FF7" w:rsidP="00585DDF">
            <w:r>
              <w:rPr>
                <w:sz w:val="16"/>
                <w:szCs w:val="16"/>
              </w:rPr>
              <w:t>1018</w:t>
            </w:r>
          </w:p>
        </w:tc>
        <w:tc>
          <w:tcPr>
            <w:tcW w:w="517" w:type="dxa"/>
          </w:tcPr>
          <w:p w14:paraId="2917E8E6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4E786E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6EC243" w14:textId="77777777" w:rsidR="00296FF7" w:rsidRDefault="00296FF7" w:rsidP="00585DDF">
            <w:r>
              <w:rPr>
                <w:sz w:val="16"/>
                <w:szCs w:val="16"/>
              </w:rPr>
              <w:t>Blocking measurement procedure updates in section K.1.8</w:t>
            </w:r>
          </w:p>
        </w:tc>
        <w:tc>
          <w:tcPr>
            <w:tcW w:w="517" w:type="dxa"/>
          </w:tcPr>
          <w:p w14:paraId="7A1F8E4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A2496F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7E7E2B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F26E70" w14:textId="77777777" w:rsidR="00296FF7" w:rsidRDefault="00296FF7" w:rsidP="00585DDF">
            <w:r>
              <w:rPr>
                <w:sz w:val="16"/>
                <w:szCs w:val="16"/>
              </w:rPr>
              <w:t>R5-240409</w:t>
            </w:r>
          </w:p>
        </w:tc>
        <w:tc>
          <w:tcPr>
            <w:tcW w:w="1597" w:type="dxa"/>
          </w:tcPr>
          <w:p w14:paraId="3083893E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4134DF1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45F982D" w14:textId="77777777" w:rsidR="00296FF7" w:rsidRDefault="00296FF7" w:rsidP="00585DDF">
            <w:r>
              <w:rPr>
                <w:sz w:val="16"/>
                <w:szCs w:val="16"/>
              </w:rPr>
              <w:t>K.1.8</w:t>
            </w:r>
          </w:p>
        </w:tc>
        <w:tc>
          <w:tcPr>
            <w:tcW w:w="998" w:type="dxa"/>
          </w:tcPr>
          <w:p w14:paraId="025DC4E0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88096A2" w14:textId="77777777" w:rsidTr="00585DDF">
        <w:tc>
          <w:tcPr>
            <w:tcW w:w="879" w:type="dxa"/>
          </w:tcPr>
          <w:p w14:paraId="2C77FD13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23494ED" w14:textId="77777777" w:rsidR="00296FF7" w:rsidRDefault="00296FF7" w:rsidP="00585DDF">
            <w:r>
              <w:rPr>
                <w:sz w:val="16"/>
                <w:szCs w:val="16"/>
              </w:rPr>
              <w:t>1019</w:t>
            </w:r>
          </w:p>
        </w:tc>
        <w:tc>
          <w:tcPr>
            <w:tcW w:w="517" w:type="dxa"/>
          </w:tcPr>
          <w:p w14:paraId="0642057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D87701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5A33DC" w14:textId="77777777" w:rsidR="00296FF7" w:rsidRDefault="00296FF7" w:rsidP="00585DDF">
            <w:r>
              <w:rPr>
                <w:sz w:val="16"/>
                <w:szCs w:val="16"/>
              </w:rPr>
              <w:t>CR on Coarse&amp;Fine Beam Peak Search Grids</w:t>
            </w:r>
          </w:p>
        </w:tc>
        <w:tc>
          <w:tcPr>
            <w:tcW w:w="517" w:type="dxa"/>
          </w:tcPr>
          <w:p w14:paraId="7384583C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39E36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2D64FD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C0FDDC" w14:textId="77777777" w:rsidR="00296FF7" w:rsidRDefault="00296FF7" w:rsidP="00585DDF">
            <w:r>
              <w:rPr>
                <w:sz w:val="16"/>
                <w:szCs w:val="16"/>
              </w:rPr>
              <w:t>R5-240604</w:t>
            </w:r>
          </w:p>
        </w:tc>
        <w:tc>
          <w:tcPr>
            <w:tcW w:w="1597" w:type="dxa"/>
          </w:tcPr>
          <w:p w14:paraId="30D7C135" w14:textId="77777777" w:rsidR="00296FF7" w:rsidRDefault="00296FF7" w:rsidP="00585DDF">
            <w:r>
              <w:rPr>
                <w:sz w:val="16"/>
                <w:szCs w:val="16"/>
              </w:rPr>
              <w:t>Keysight Technologies UK Ltd, CAICT</w:t>
            </w:r>
          </w:p>
        </w:tc>
        <w:tc>
          <w:tcPr>
            <w:tcW w:w="1122" w:type="dxa"/>
          </w:tcPr>
          <w:p w14:paraId="601BD163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63CB994" w14:textId="77777777" w:rsidR="00296FF7" w:rsidRDefault="00296FF7" w:rsidP="00585DDF">
            <w:r>
              <w:rPr>
                <w:sz w:val="16"/>
                <w:szCs w:val="16"/>
              </w:rPr>
              <w:t>M.2.2</w:t>
            </w:r>
          </w:p>
        </w:tc>
        <w:tc>
          <w:tcPr>
            <w:tcW w:w="998" w:type="dxa"/>
          </w:tcPr>
          <w:p w14:paraId="02A82ADA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62E8F275" w14:textId="77777777" w:rsidTr="00585DDF">
        <w:tc>
          <w:tcPr>
            <w:tcW w:w="879" w:type="dxa"/>
          </w:tcPr>
          <w:p w14:paraId="481F897D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CEA5990" w14:textId="77777777" w:rsidR="00296FF7" w:rsidRDefault="00296FF7" w:rsidP="00585DDF">
            <w:r>
              <w:rPr>
                <w:sz w:val="16"/>
                <w:szCs w:val="16"/>
              </w:rPr>
              <w:t>1020</w:t>
            </w:r>
          </w:p>
        </w:tc>
        <w:tc>
          <w:tcPr>
            <w:tcW w:w="517" w:type="dxa"/>
          </w:tcPr>
          <w:p w14:paraId="457AE013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F30EFF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931B2A" w14:textId="77777777" w:rsidR="00296FF7" w:rsidRDefault="00296FF7" w:rsidP="00585DDF">
            <w:r>
              <w:rPr>
                <w:sz w:val="16"/>
                <w:szCs w:val="16"/>
              </w:rPr>
              <w:t>FR2 DL RMCs - Missing notes update</w:t>
            </w:r>
          </w:p>
        </w:tc>
        <w:tc>
          <w:tcPr>
            <w:tcW w:w="517" w:type="dxa"/>
          </w:tcPr>
          <w:p w14:paraId="2E85DB86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435F2C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A6FD5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52C596" w14:textId="77777777" w:rsidR="00296FF7" w:rsidRDefault="00296FF7" w:rsidP="00585DDF">
            <w:r>
              <w:rPr>
                <w:sz w:val="16"/>
                <w:szCs w:val="16"/>
              </w:rPr>
              <w:t>R5-240626</w:t>
            </w:r>
          </w:p>
        </w:tc>
        <w:tc>
          <w:tcPr>
            <w:tcW w:w="1597" w:type="dxa"/>
          </w:tcPr>
          <w:p w14:paraId="6A72B513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4D9992D6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A2FC07" w14:textId="77777777" w:rsidR="00296FF7" w:rsidRDefault="00296FF7" w:rsidP="00585DDF">
            <w:r>
              <w:rPr>
                <w:sz w:val="16"/>
                <w:szCs w:val="16"/>
              </w:rPr>
              <w:t>A.3.3.2</w:t>
            </w:r>
          </w:p>
        </w:tc>
        <w:tc>
          <w:tcPr>
            <w:tcW w:w="998" w:type="dxa"/>
          </w:tcPr>
          <w:p w14:paraId="62AB5BAD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629780C9" w14:textId="77777777" w:rsidTr="00585DDF">
        <w:tc>
          <w:tcPr>
            <w:tcW w:w="879" w:type="dxa"/>
          </w:tcPr>
          <w:p w14:paraId="1DAA60F3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C561A14" w14:textId="77777777" w:rsidR="00296FF7" w:rsidRDefault="00296FF7" w:rsidP="00585DDF">
            <w:r>
              <w:rPr>
                <w:sz w:val="16"/>
                <w:szCs w:val="16"/>
              </w:rPr>
              <w:t>1024</w:t>
            </w:r>
          </w:p>
        </w:tc>
        <w:tc>
          <w:tcPr>
            <w:tcW w:w="517" w:type="dxa"/>
          </w:tcPr>
          <w:p w14:paraId="7E3335E5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A7A115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DB6516" w14:textId="77777777" w:rsidR="00296FF7" w:rsidRDefault="00296FF7" w:rsidP="00585DDF">
            <w:r>
              <w:rPr>
                <w:sz w:val="16"/>
                <w:szCs w:val="16"/>
              </w:rPr>
              <w:t>Update to FR2 ACS TC</w:t>
            </w:r>
          </w:p>
        </w:tc>
        <w:tc>
          <w:tcPr>
            <w:tcW w:w="517" w:type="dxa"/>
          </w:tcPr>
          <w:p w14:paraId="65C2019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C4D15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A06A6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1F8D53" w14:textId="77777777" w:rsidR="00296FF7" w:rsidRDefault="00296FF7" w:rsidP="00585DDF">
            <w:r>
              <w:rPr>
                <w:sz w:val="16"/>
                <w:szCs w:val="16"/>
              </w:rPr>
              <w:t>R5-240962</w:t>
            </w:r>
          </w:p>
        </w:tc>
        <w:tc>
          <w:tcPr>
            <w:tcW w:w="1597" w:type="dxa"/>
          </w:tcPr>
          <w:p w14:paraId="3D7D65B2" w14:textId="77777777" w:rsidR="00296FF7" w:rsidRDefault="00296FF7" w:rsidP="00585DD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0EB32E8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B0C310F" w14:textId="77777777" w:rsidR="00296FF7" w:rsidRDefault="00296FF7" w:rsidP="00585DDF">
            <w:r>
              <w:rPr>
                <w:sz w:val="16"/>
                <w:szCs w:val="16"/>
              </w:rPr>
              <w:t>7.5, 7.5A</w:t>
            </w:r>
          </w:p>
        </w:tc>
        <w:tc>
          <w:tcPr>
            <w:tcW w:w="998" w:type="dxa"/>
          </w:tcPr>
          <w:p w14:paraId="6DC2BB47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3C1BFF53" w14:textId="77777777" w:rsidTr="00585DDF">
        <w:tc>
          <w:tcPr>
            <w:tcW w:w="879" w:type="dxa"/>
          </w:tcPr>
          <w:p w14:paraId="693491BC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0C7B6A9" w14:textId="77777777" w:rsidR="00296FF7" w:rsidRDefault="00296FF7" w:rsidP="00585DDF">
            <w:r>
              <w:rPr>
                <w:sz w:val="16"/>
                <w:szCs w:val="16"/>
              </w:rPr>
              <w:t>1025</w:t>
            </w:r>
          </w:p>
        </w:tc>
        <w:tc>
          <w:tcPr>
            <w:tcW w:w="517" w:type="dxa"/>
          </w:tcPr>
          <w:p w14:paraId="28B7314F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EB7B3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E2CCD0" w14:textId="77777777" w:rsidR="00296FF7" w:rsidRDefault="00296FF7" w:rsidP="00585DDF">
            <w:r>
              <w:rPr>
                <w:sz w:val="16"/>
                <w:szCs w:val="16"/>
              </w:rPr>
              <w:t>Clarification of trace mode in emission testing_FR2</w:t>
            </w:r>
          </w:p>
        </w:tc>
        <w:tc>
          <w:tcPr>
            <w:tcW w:w="517" w:type="dxa"/>
          </w:tcPr>
          <w:p w14:paraId="31D82D9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5AC902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DE3DE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EFA6BAA" w14:textId="77777777" w:rsidR="00296FF7" w:rsidRDefault="00296FF7" w:rsidP="00585DDF">
            <w:r>
              <w:rPr>
                <w:sz w:val="16"/>
                <w:szCs w:val="16"/>
              </w:rPr>
              <w:t>R5-241783</w:t>
            </w:r>
          </w:p>
        </w:tc>
        <w:tc>
          <w:tcPr>
            <w:tcW w:w="1597" w:type="dxa"/>
          </w:tcPr>
          <w:p w14:paraId="080125F0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191F1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CB547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74CE5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43AAE4B8" w14:textId="77777777" w:rsidTr="00585DDF">
        <w:tc>
          <w:tcPr>
            <w:tcW w:w="879" w:type="dxa"/>
          </w:tcPr>
          <w:p w14:paraId="191EDD56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01DD8F9" w14:textId="77777777" w:rsidR="00296FF7" w:rsidRDefault="00296FF7" w:rsidP="00585DDF">
            <w:r>
              <w:rPr>
                <w:sz w:val="16"/>
                <w:szCs w:val="16"/>
              </w:rPr>
              <w:t>1026</w:t>
            </w:r>
          </w:p>
        </w:tc>
        <w:tc>
          <w:tcPr>
            <w:tcW w:w="517" w:type="dxa"/>
          </w:tcPr>
          <w:p w14:paraId="2419B328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FAD230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5E27F3" w14:textId="77777777" w:rsidR="00296FF7" w:rsidRDefault="00296FF7" w:rsidP="00585DDF">
            <w:r>
              <w:rPr>
                <w:sz w:val="16"/>
                <w:szCs w:val="16"/>
              </w:rPr>
              <w:t>Adding FR2 test case of SRS time mask</w:t>
            </w:r>
          </w:p>
        </w:tc>
        <w:tc>
          <w:tcPr>
            <w:tcW w:w="517" w:type="dxa"/>
          </w:tcPr>
          <w:p w14:paraId="4C2F44B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6BACC5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9CFD35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4EA846C" w14:textId="77777777" w:rsidR="00296FF7" w:rsidRDefault="00296FF7" w:rsidP="00585DDF">
            <w:r>
              <w:rPr>
                <w:sz w:val="16"/>
                <w:szCs w:val="16"/>
              </w:rPr>
              <w:t>R5-241990</w:t>
            </w:r>
          </w:p>
        </w:tc>
        <w:tc>
          <w:tcPr>
            <w:tcW w:w="1597" w:type="dxa"/>
          </w:tcPr>
          <w:p w14:paraId="03E6ED58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2BEEBB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9726AC1" w14:textId="77777777" w:rsidR="00296FF7" w:rsidRDefault="00296FF7" w:rsidP="00585DDF">
            <w:r>
              <w:rPr>
                <w:sz w:val="16"/>
                <w:szCs w:val="16"/>
              </w:rPr>
              <w:t>6.3.3.6</w:t>
            </w:r>
          </w:p>
        </w:tc>
        <w:tc>
          <w:tcPr>
            <w:tcW w:w="998" w:type="dxa"/>
          </w:tcPr>
          <w:p w14:paraId="25763A64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77D454E" w14:textId="77777777" w:rsidTr="00585DDF">
        <w:tc>
          <w:tcPr>
            <w:tcW w:w="879" w:type="dxa"/>
          </w:tcPr>
          <w:p w14:paraId="0E15513F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2DA8EAA" w14:textId="77777777" w:rsidR="00296FF7" w:rsidRDefault="00296FF7" w:rsidP="00585DDF">
            <w:r>
              <w:rPr>
                <w:sz w:val="16"/>
                <w:szCs w:val="16"/>
              </w:rPr>
              <w:t>1029</w:t>
            </w:r>
          </w:p>
        </w:tc>
        <w:tc>
          <w:tcPr>
            <w:tcW w:w="517" w:type="dxa"/>
          </w:tcPr>
          <w:p w14:paraId="759FF31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3E73D5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EE7331" w14:textId="77777777" w:rsidR="00296FF7" w:rsidRDefault="00296FF7" w:rsidP="00585DDF">
            <w:r>
              <w:rPr>
                <w:sz w:val="16"/>
                <w:szCs w:val="16"/>
              </w:rPr>
              <w:t>Clarification of test procedure of EIS spherical coverage for inter-band CA</w:t>
            </w:r>
          </w:p>
        </w:tc>
        <w:tc>
          <w:tcPr>
            <w:tcW w:w="517" w:type="dxa"/>
          </w:tcPr>
          <w:p w14:paraId="68C5FD3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8FD55D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F914F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4A6532B" w14:textId="77777777" w:rsidR="00296FF7" w:rsidRDefault="00296FF7" w:rsidP="00585DDF">
            <w:r>
              <w:rPr>
                <w:sz w:val="16"/>
                <w:szCs w:val="16"/>
              </w:rPr>
              <w:t>R5-241107</w:t>
            </w:r>
          </w:p>
        </w:tc>
        <w:tc>
          <w:tcPr>
            <w:tcW w:w="1597" w:type="dxa"/>
          </w:tcPr>
          <w:p w14:paraId="2BD19A19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3118621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5359AE" w14:textId="77777777" w:rsidR="00296FF7" w:rsidRDefault="00296FF7" w:rsidP="00585DDF">
            <w:r>
              <w:rPr>
                <w:sz w:val="16"/>
                <w:szCs w:val="16"/>
              </w:rPr>
              <w:t>7.3A.3.1</w:t>
            </w:r>
          </w:p>
        </w:tc>
        <w:tc>
          <w:tcPr>
            <w:tcW w:w="998" w:type="dxa"/>
          </w:tcPr>
          <w:p w14:paraId="02A4632C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5DD6BA6D" w14:textId="77777777" w:rsidTr="00585DDF">
        <w:tc>
          <w:tcPr>
            <w:tcW w:w="879" w:type="dxa"/>
          </w:tcPr>
          <w:p w14:paraId="1BD8B5A1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3BCA872" w14:textId="77777777" w:rsidR="00296FF7" w:rsidRDefault="00296FF7" w:rsidP="00585DDF">
            <w:r>
              <w:rPr>
                <w:sz w:val="16"/>
                <w:szCs w:val="16"/>
              </w:rPr>
              <w:t>1030</w:t>
            </w:r>
          </w:p>
        </w:tc>
        <w:tc>
          <w:tcPr>
            <w:tcW w:w="517" w:type="dxa"/>
          </w:tcPr>
          <w:p w14:paraId="5796F7C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AC6961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539125" w14:textId="77777777" w:rsidR="00296FF7" w:rsidRDefault="00296FF7" w:rsidP="00585DDF">
            <w:r>
              <w:rPr>
                <w:sz w:val="16"/>
                <w:szCs w:val="16"/>
              </w:rPr>
              <w:t>Correction to CA A-MPR requirements</w:t>
            </w:r>
          </w:p>
        </w:tc>
        <w:tc>
          <w:tcPr>
            <w:tcW w:w="517" w:type="dxa"/>
          </w:tcPr>
          <w:p w14:paraId="6AF4094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153559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AC6CA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D1FE6C" w14:textId="77777777" w:rsidR="00296FF7" w:rsidRDefault="00296FF7" w:rsidP="00585DDF">
            <w:r>
              <w:rPr>
                <w:sz w:val="16"/>
                <w:szCs w:val="16"/>
              </w:rPr>
              <w:t>R5-241174</w:t>
            </w:r>
          </w:p>
        </w:tc>
        <w:tc>
          <w:tcPr>
            <w:tcW w:w="1597" w:type="dxa"/>
          </w:tcPr>
          <w:p w14:paraId="131A12FC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A57054B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772F8FC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C6988B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752212B" w14:textId="77777777" w:rsidTr="00585DDF">
        <w:tc>
          <w:tcPr>
            <w:tcW w:w="879" w:type="dxa"/>
          </w:tcPr>
          <w:p w14:paraId="11BACEB4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6988BEF" w14:textId="77777777" w:rsidR="00296FF7" w:rsidRDefault="00296FF7" w:rsidP="00585DDF">
            <w:r>
              <w:rPr>
                <w:sz w:val="16"/>
                <w:szCs w:val="16"/>
              </w:rPr>
              <w:t>1031</w:t>
            </w:r>
          </w:p>
        </w:tc>
        <w:tc>
          <w:tcPr>
            <w:tcW w:w="517" w:type="dxa"/>
          </w:tcPr>
          <w:p w14:paraId="653D20AB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1B3FF2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712279" w14:textId="77777777" w:rsidR="00296FF7" w:rsidRDefault="00296FF7" w:rsidP="00585DDF">
            <w:r>
              <w:rPr>
                <w:sz w:val="16"/>
                <w:szCs w:val="16"/>
              </w:rPr>
              <w:t>Correction of MPR CA test cases</w:t>
            </w:r>
          </w:p>
        </w:tc>
        <w:tc>
          <w:tcPr>
            <w:tcW w:w="517" w:type="dxa"/>
          </w:tcPr>
          <w:p w14:paraId="5C4443A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E4A41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B776C8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F8A7784" w14:textId="77777777" w:rsidR="00296FF7" w:rsidRDefault="00296FF7" w:rsidP="00585DDF">
            <w:r>
              <w:rPr>
                <w:sz w:val="16"/>
                <w:szCs w:val="16"/>
              </w:rPr>
              <w:t>R5-241343</w:t>
            </w:r>
          </w:p>
        </w:tc>
        <w:tc>
          <w:tcPr>
            <w:tcW w:w="1597" w:type="dxa"/>
          </w:tcPr>
          <w:p w14:paraId="6E17D718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3A3B340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A2057B8" w14:textId="77777777" w:rsidR="00296FF7" w:rsidRDefault="00296FF7" w:rsidP="00585DDF">
            <w:r>
              <w:rPr>
                <w:sz w:val="16"/>
                <w:szCs w:val="16"/>
              </w:rPr>
              <w:t>6.2A.2.2.5, 6.2A.2.3.5</w:t>
            </w:r>
          </w:p>
        </w:tc>
        <w:tc>
          <w:tcPr>
            <w:tcW w:w="998" w:type="dxa"/>
          </w:tcPr>
          <w:p w14:paraId="25D213E6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4BDB372D" w14:textId="77777777" w:rsidTr="00585DDF">
        <w:tc>
          <w:tcPr>
            <w:tcW w:w="879" w:type="dxa"/>
          </w:tcPr>
          <w:p w14:paraId="74CF3474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C1C2B12" w14:textId="77777777" w:rsidR="00296FF7" w:rsidRDefault="00296FF7" w:rsidP="00585DDF">
            <w:r>
              <w:rPr>
                <w:sz w:val="16"/>
                <w:szCs w:val="16"/>
              </w:rPr>
              <w:t>1032</w:t>
            </w:r>
          </w:p>
        </w:tc>
        <w:tc>
          <w:tcPr>
            <w:tcW w:w="517" w:type="dxa"/>
          </w:tcPr>
          <w:p w14:paraId="6FAD1ECA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830FA3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FBBB8D" w14:textId="77777777" w:rsidR="00296FF7" w:rsidRDefault="00296FF7" w:rsidP="00585DDF">
            <w:r>
              <w:rPr>
                <w:sz w:val="16"/>
                <w:szCs w:val="16"/>
              </w:rPr>
              <w:t>Editorial correction of TT for Minimum Output Power for UL MIMO</w:t>
            </w:r>
          </w:p>
        </w:tc>
        <w:tc>
          <w:tcPr>
            <w:tcW w:w="517" w:type="dxa"/>
          </w:tcPr>
          <w:p w14:paraId="7156FA2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C83DAE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CF3120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068960" w14:textId="77777777" w:rsidR="00296FF7" w:rsidRDefault="00296FF7" w:rsidP="00585DDF">
            <w:r>
              <w:rPr>
                <w:sz w:val="16"/>
                <w:szCs w:val="16"/>
              </w:rPr>
              <w:t>R5-241353</w:t>
            </w:r>
          </w:p>
        </w:tc>
        <w:tc>
          <w:tcPr>
            <w:tcW w:w="1597" w:type="dxa"/>
          </w:tcPr>
          <w:p w14:paraId="69D11FFC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6C4E6E8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ADB1C63" w14:textId="77777777" w:rsidR="00296FF7" w:rsidRDefault="00296FF7" w:rsidP="00585DDF">
            <w:r>
              <w:rPr>
                <w:sz w:val="16"/>
                <w:szCs w:val="16"/>
              </w:rPr>
              <w:t>F.3.2</w:t>
            </w:r>
          </w:p>
        </w:tc>
        <w:tc>
          <w:tcPr>
            <w:tcW w:w="998" w:type="dxa"/>
          </w:tcPr>
          <w:p w14:paraId="62DCCE17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0379AF5" w14:textId="77777777" w:rsidTr="00585DDF">
        <w:tc>
          <w:tcPr>
            <w:tcW w:w="879" w:type="dxa"/>
          </w:tcPr>
          <w:p w14:paraId="33E085A0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7732184" w14:textId="77777777" w:rsidR="00296FF7" w:rsidRDefault="00296FF7" w:rsidP="00585DDF">
            <w:r>
              <w:rPr>
                <w:sz w:val="16"/>
                <w:szCs w:val="16"/>
              </w:rPr>
              <w:t>1712</w:t>
            </w:r>
          </w:p>
        </w:tc>
        <w:tc>
          <w:tcPr>
            <w:tcW w:w="517" w:type="dxa"/>
          </w:tcPr>
          <w:p w14:paraId="26D9AF5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28E6D7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2C8319" w14:textId="77777777" w:rsidR="00296FF7" w:rsidRDefault="00296FF7" w:rsidP="00585DDF">
            <w:r>
              <w:rPr>
                <w:sz w:val="16"/>
                <w:szCs w:val="16"/>
              </w:rPr>
              <w:t>Removal of LTE anchor agnostic approach testing in 6.5B.3.3.2</w:t>
            </w:r>
          </w:p>
        </w:tc>
        <w:tc>
          <w:tcPr>
            <w:tcW w:w="517" w:type="dxa"/>
          </w:tcPr>
          <w:p w14:paraId="5AAE2A6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9C8BF9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1EB2CD44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795C34" w14:textId="77777777" w:rsidR="00296FF7" w:rsidRDefault="00296FF7" w:rsidP="00585DDF">
            <w:r>
              <w:rPr>
                <w:sz w:val="16"/>
                <w:szCs w:val="16"/>
              </w:rPr>
              <w:t>R5-241991</w:t>
            </w:r>
          </w:p>
        </w:tc>
        <w:tc>
          <w:tcPr>
            <w:tcW w:w="1597" w:type="dxa"/>
          </w:tcPr>
          <w:p w14:paraId="66D32110" w14:textId="77777777" w:rsidR="00296FF7" w:rsidRDefault="00296FF7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4CA84B6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F61EADC" w14:textId="77777777" w:rsidR="00296FF7" w:rsidRDefault="00296FF7" w:rsidP="00585DDF">
            <w:r>
              <w:rPr>
                <w:sz w:val="16"/>
                <w:szCs w:val="16"/>
              </w:rPr>
              <w:t>6.5B.3.3.2</w:t>
            </w:r>
          </w:p>
        </w:tc>
        <w:tc>
          <w:tcPr>
            <w:tcW w:w="998" w:type="dxa"/>
          </w:tcPr>
          <w:p w14:paraId="1A7BF375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5CE8FFF0" w14:textId="77777777" w:rsidTr="00585DDF">
        <w:tc>
          <w:tcPr>
            <w:tcW w:w="879" w:type="dxa"/>
          </w:tcPr>
          <w:p w14:paraId="10407F79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5670FF7" w14:textId="77777777" w:rsidR="00296FF7" w:rsidRDefault="00296FF7" w:rsidP="00585DDF">
            <w:r>
              <w:rPr>
                <w:sz w:val="16"/>
                <w:szCs w:val="16"/>
              </w:rPr>
              <w:t>1713</w:t>
            </w:r>
          </w:p>
        </w:tc>
        <w:tc>
          <w:tcPr>
            <w:tcW w:w="517" w:type="dxa"/>
          </w:tcPr>
          <w:p w14:paraId="2DDC2364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4670B1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5E2D70" w14:textId="77777777" w:rsidR="00296FF7" w:rsidRDefault="00296FF7" w:rsidP="00585DDF">
            <w:r>
              <w:rPr>
                <w:sz w:val="16"/>
                <w:szCs w:val="16"/>
              </w:rPr>
              <w:t>Correction of applicability and test coverage rules for SA and NSA capable devices</w:t>
            </w:r>
          </w:p>
        </w:tc>
        <w:tc>
          <w:tcPr>
            <w:tcW w:w="517" w:type="dxa"/>
          </w:tcPr>
          <w:p w14:paraId="5601F45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074822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4666FF5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5F89C5" w14:textId="77777777" w:rsidR="00296FF7" w:rsidRDefault="00296FF7" w:rsidP="00585DDF">
            <w:r>
              <w:rPr>
                <w:sz w:val="16"/>
                <w:szCs w:val="16"/>
              </w:rPr>
              <w:t>R5-241905</w:t>
            </w:r>
          </w:p>
        </w:tc>
        <w:tc>
          <w:tcPr>
            <w:tcW w:w="1597" w:type="dxa"/>
          </w:tcPr>
          <w:p w14:paraId="0435357E" w14:textId="77777777" w:rsidR="00296FF7" w:rsidRDefault="00296FF7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0851DE0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7C01979" w14:textId="77777777" w:rsidR="00296FF7" w:rsidRDefault="00296FF7" w:rsidP="00585DDF">
            <w:r>
              <w:rPr>
                <w:sz w:val="16"/>
                <w:szCs w:val="16"/>
              </w:rPr>
              <w:t>4.5.0</w:t>
            </w:r>
          </w:p>
        </w:tc>
        <w:tc>
          <w:tcPr>
            <w:tcW w:w="998" w:type="dxa"/>
          </w:tcPr>
          <w:p w14:paraId="2F9E09C1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5FFF0080" w14:textId="77777777" w:rsidTr="00585DDF">
        <w:tc>
          <w:tcPr>
            <w:tcW w:w="879" w:type="dxa"/>
          </w:tcPr>
          <w:p w14:paraId="71AF7752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3817C86" w14:textId="77777777" w:rsidR="00296FF7" w:rsidRDefault="00296FF7" w:rsidP="00585DDF">
            <w:r>
              <w:rPr>
                <w:sz w:val="16"/>
                <w:szCs w:val="16"/>
              </w:rPr>
              <w:t>1714</w:t>
            </w:r>
          </w:p>
        </w:tc>
        <w:tc>
          <w:tcPr>
            <w:tcW w:w="517" w:type="dxa"/>
          </w:tcPr>
          <w:p w14:paraId="499304B5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28807A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D5914D" w14:textId="77777777" w:rsidR="00296FF7" w:rsidRDefault="00296FF7" w:rsidP="00585DDF">
            <w:r>
              <w:rPr>
                <w:sz w:val="16"/>
                <w:szCs w:val="16"/>
              </w:rPr>
              <w:t>Correction of applicability for test with LTE anchor agnostic approach in 6.5B.3.3.1</w:t>
            </w:r>
          </w:p>
        </w:tc>
        <w:tc>
          <w:tcPr>
            <w:tcW w:w="517" w:type="dxa"/>
          </w:tcPr>
          <w:p w14:paraId="00340DA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FD12AA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72C1F0C7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53EF589" w14:textId="77777777" w:rsidR="00296FF7" w:rsidRDefault="00296FF7" w:rsidP="00585DDF">
            <w:r>
              <w:rPr>
                <w:sz w:val="16"/>
                <w:szCs w:val="16"/>
              </w:rPr>
              <w:t>R5-241923</w:t>
            </w:r>
          </w:p>
        </w:tc>
        <w:tc>
          <w:tcPr>
            <w:tcW w:w="1597" w:type="dxa"/>
          </w:tcPr>
          <w:p w14:paraId="2B5E4A55" w14:textId="77777777" w:rsidR="00296FF7" w:rsidRDefault="00296FF7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5B56763E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F0320C9" w14:textId="77777777" w:rsidR="00296FF7" w:rsidRDefault="00296FF7" w:rsidP="00585DDF">
            <w:r>
              <w:rPr>
                <w:sz w:val="16"/>
                <w:szCs w:val="16"/>
              </w:rPr>
              <w:t>6.5B.3.3.1</w:t>
            </w:r>
          </w:p>
        </w:tc>
        <w:tc>
          <w:tcPr>
            <w:tcW w:w="998" w:type="dxa"/>
          </w:tcPr>
          <w:p w14:paraId="560D86F3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EB2B0E1" w14:textId="77777777" w:rsidTr="00585DDF">
        <w:tc>
          <w:tcPr>
            <w:tcW w:w="879" w:type="dxa"/>
          </w:tcPr>
          <w:p w14:paraId="54C321BD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CF2376F" w14:textId="77777777" w:rsidR="00296FF7" w:rsidRDefault="00296FF7" w:rsidP="00585DDF">
            <w:r>
              <w:rPr>
                <w:sz w:val="16"/>
                <w:szCs w:val="16"/>
              </w:rPr>
              <w:t>1715</w:t>
            </w:r>
          </w:p>
        </w:tc>
        <w:tc>
          <w:tcPr>
            <w:tcW w:w="517" w:type="dxa"/>
          </w:tcPr>
          <w:p w14:paraId="53458D1E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43920A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4650D0" w14:textId="77777777" w:rsidR="00296FF7" w:rsidRDefault="00296FF7" w:rsidP="00585DDF">
            <w:r>
              <w:rPr>
                <w:sz w:val="16"/>
                <w:szCs w:val="16"/>
              </w:rPr>
              <w:t>Correction to test configuration for non-exception REFSENS testing for 3CC EN-DC</w:t>
            </w:r>
          </w:p>
        </w:tc>
        <w:tc>
          <w:tcPr>
            <w:tcW w:w="517" w:type="dxa"/>
          </w:tcPr>
          <w:p w14:paraId="31972AD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52FD2E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7DC7925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46227E" w14:textId="77777777" w:rsidR="00296FF7" w:rsidRDefault="00296FF7" w:rsidP="00585DDF">
            <w:r>
              <w:rPr>
                <w:sz w:val="16"/>
                <w:szCs w:val="16"/>
              </w:rPr>
              <w:t>R5-240305</w:t>
            </w:r>
          </w:p>
        </w:tc>
        <w:tc>
          <w:tcPr>
            <w:tcW w:w="1597" w:type="dxa"/>
          </w:tcPr>
          <w:p w14:paraId="59A62499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5D6DFEA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F590826" w14:textId="77777777" w:rsidR="00296FF7" w:rsidRDefault="00296FF7" w:rsidP="00585DDF">
            <w:r>
              <w:rPr>
                <w:sz w:val="16"/>
                <w:szCs w:val="16"/>
              </w:rPr>
              <w:t>7.3B.2.3_1.1</w:t>
            </w:r>
          </w:p>
        </w:tc>
        <w:tc>
          <w:tcPr>
            <w:tcW w:w="998" w:type="dxa"/>
          </w:tcPr>
          <w:p w14:paraId="059A621D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16FB8046" w14:textId="77777777" w:rsidTr="00585DDF">
        <w:tc>
          <w:tcPr>
            <w:tcW w:w="879" w:type="dxa"/>
          </w:tcPr>
          <w:p w14:paraId="78386002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5C81661" w14:textId="77777777" w:rsidR="00296FF7" w:rsidRDefault="00296FF7" w:rsidP="00585DDF">
            <w:r>
              <w:rPr>
                <w:sz w:val="16"/>
                <w:szCs w:val="16"/>
              </w:rPr>
              <w:t>1718</w:t>
            </w:r>
          </w:p>
        </w:tc>
        <w:tc>
          <w:tcPr>
            <w:tcW w:w="517" w:type="dxa"/>
          </w:tcPr>
          <w:p w14:paraId="080F3F3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F8C86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2C9300" w14:textId="77777777" w:rsidR="00296FF7" w:rsidRDefault="00296FF7" w:rsidP="00585DDF">
            <w:r>
              <w:rPr>
                <w:sz w:val="16"/>
                <w:szCs w:val="16"/>
              </w:rPr>
              <w:t>Update of MOP test configuration for DC_20A_n28A</w:t>
            </w:r>
          </w:p>
        </w:tc>
        <w:tc>
          <w:tcPr>
            <w:tcW w:w="517" w:type="dxa"/>
          </w:tcPr>
          <w:p w14:paraId="2310255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75593E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59ED62C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2F47D63" w14:textId="77777777" w:rsidR="00296FF7" w:rsidRDefault="00296FF7" w:rsidP="00585DDF">
            <w:r>
              <w:rPr>
                <w:sz w:val="16"/>
                <w:szCs w:val="16"/>
              </w:rPr>
              <w:t>R5-240338</w:t>
            </w:r>
          </w:p>
        </w:tc>
        <w:tc>
          <w:tcPr>
            <w:tcW w:w="1597" w:type="dxa"/>
          </w:tcPr>
          <w:p w14:paraId="787AFECD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8DF563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E0BAB8F" w14:textId="77777777" w:rsidR="00296FF7" w:rsidRDefault="00296FF7" w:rsidP="00585DDF">
            <w:r>
              <w:rPr>
                <w:sz w:val="16"/>
                <w:szCs w:val="16"/>
              </w:rPr>
              <w:t>6.2B.1.3</w:t>
            </w:r>
          </w:p>
        </w:tc>
        <w:tc>
          <w:tcPr>
            <w:tcW w:w="998" w:type="dxa"/>
          </w:tcPr>
          <w:p w14:paraId="00C16991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3D58B8E0" w14:textId="77777777" w:rsidTr="00585DDF">
        <w:tc>
          <w:tcPr>
            <w:tcW w:w="879" w:type="dxa"/>
          </w:tcPr>
          <w:p w14:paraId="4974B16E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CC7B08D" w14:textId="77777777" w:rsidR="00296FF7" w:rsidRDefault="00296FF7" w:rsidP="00585DDF">
            <w:r>
              <w:rPr>
                <w:sz w:val="16"/>
                <w:szCs w:val="16"/>
              </w:rPr>
              <w:t>1719</w:t>
            </w:r>
          </w:p>
        </w:tc>
        <w:tc>
          <w:tcPr>
            <w:tcW w:w="517" w:type="dxa"/>
          </w:tcPr>
          <w:p w14:paraId="33CCDC74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320FB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9143C1" w14:textId="77777777" w:rsidR="00296FF7" w:rsidRDefault="00296FF7" w:rsidP="00585DDF">
            <w:r>
              <w:rPr>
                <w:sz w:val="16"/>
                <w:szCs w:val="16"/>
              </w:rPr>
              <w:t>Correction to H3 title for clauses including NE-DC test cases</w:t>
            </w:r>
          </w:p>
        </w:tc>
        <w:tc>
          <w:tcPr>
            <w:tcW w:w="517" w:type="dxa"/>
          </w:tcPr>
          <w:p w14:paraId="6BE13B5F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AF99E2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7DAF3C0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9DE873" w14:textId="77777777" w:rsidR="00296FF7" w:rsidRDefault="00296FF7" w:rsidP="00585DDF">
            <w:r>
              <w:rPr>
                <w:sz w:val="16"/>
                <w:szCs w:val="16"/>
              </w:rPr>
              <w:t>R5-240339</w:t>
            </w:r>
          </w:p>
        </w:tc>
        <w:tc>
          <w:tcPr>
            <w:tcW w:w="1597" w:type="dxa"/>
          </w:tcPr>
          <w:p w14:paraId="32EB67CF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FA367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908F510" w14:textId="77777777" w:rsidR="00296FF7" w:rsidRDefault="00296FF7" w:rsidP="00585DDF">
            <w:r>
              <w:rPr>
                <w:sz w:val="16"/>
                <w:szCs w:val="16"/>
              </w:rPr>
              <w:t>6.2B.2, 6.2B.4, 6.5B.2, 6.5B.3, 6.5B.5, 7.3B.2, 7.3B.3</w:t>
            </w:r>
          </w:p>
        </w:tc>
        <w:tc>
          <w:tcPr>
            <w:tcW w:w="998" w:type="dxa"/>
          </w:tcPr>
          <w:p w14:paraId="07AE1B44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4AA420E4" w14:textId="77777777" w:rsidTr="00585DDF">
        <w:tc>
          <w:tcPr>
            <w:tcW w:w="879" w:type="dxa"/>
          </w:tcPr>
          <w:p w14:paraId="0FB9338F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EFBA1AE" w14:textId="77777777" w:rsidR="00296FF7" w:rsidRDefault="00296FF7" w:rsidP="00585DDF">
            <w:r>
              <w:rPr>
                <w:sz w:val="16"/>
                <w:szCs w:val="16"/>
              </w:rPr>
              <w:t>1722</w:t>
            </w:r>
          </w:p>
        </w:tc>
        <w:tc>
          <w:tcPr>
            <w:tcW w:w="517" w:type="dxa"/>
          </w:tcPr>
          <w:p w14:paraId="26767AE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56094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AF7B7B" w14:textId="77777777" w:rsidR="00296FF7" w:rsidRDefault="00296FF7" w:rsidP="00585DDF">
            <w:r>
              <w:rPr>
                <w:sz w:val="16"/>
                <w:szCs w:val="16"/>
              </w:rPr>
              <w:t>Minimum requirements update for DC_5A_n78A</w:t>
            </w:r>
          </w:p>
        </w:tc>
        <w:tc>
          <w:tcPr>
            <w:tcW w:w="517" w:type="dxa"/>
          </w:tcPr>
          <w:p w14:paraId="0420F37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296855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72947CF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58BD658" w14:textId="77777777" w:rsidR="00296FF7" w:rsidRDefault="00296FF7" w:rsidP="00585DDF">
            <w:r>
              <w:rPr>
                <w:sz w:val="16"/>
                <w:szCs w:val="16"/>
              </w:rPr>
              <w:t>R5-240627</w:t>
            </w:r>
          </w:p>
        </w:tc>
        <w:tc>
          <w:tcPr>
            <w:tcW w:w="1597" w:type="dxa"/>
          </w:tcPr>
          <w:p w14:paraId="20AABF1E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172B0DF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7F84616" w14:textId="77777777" w:rsidR="00296FF7" w:rsidRDefault="00296FF7" w:rsidP="00585DDF">
            <w:r>
              <w:rPr>
                <w:sz w:val="16"/>
                <w:szCs w:val="16"/>
              </w:rPr>
              <w:t>7.3B.2.0.3.1</w:t>
            </w:r>
          </w:p>
        </w:tc>
        <w:tc>
          <w:tcPr>
            <w:tcW w:w="998" w:type="dxa"/>
          </w:tcPr>
          <w:p w14:paraId="4AA5831F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3587B699" w14:textId="77777777" w:rsidTr="00585DDF">
        <w:tc>
          <w:tcPr>
            <w:tcW w:w="879" w:type="dxa"/>
          </w:tcPr>
          <w:p w14:paraId="158EA27F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BFCA98C" w14:textId="77777777" w:rsidR="00296FF7" w:rsidRDefault="00296FF7" w:rsidP="00585DDF">
            <w:r>
              <w:rPr>
                <w:sz w:val="16"/>
                <w:szCs w:val="16"/>
              </w:rPr>
              <w:t>1723</w:t>
            </w:r>
          </w:p>
        </w:tc>
        <w:tc>
          <w:tcPr>
            <w:tcW w:w="517" w:type="dxa"/>
          </w:tcPr>
          <w:p w14:paraId="4701174E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E7F510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B1259A" w14:textId="77777777" w:rsidR="00296FF7" w:rsidRDefault="00296FF7" w:rsidP="00585DDF">
            <w:r>
              <w:rPr>
                <w:sz w:val="16"/>
                <w:szCs w:val="16"/>
              </w:rPr>
              <w:t>Addition of general spurious emissions test for EN-DC combos DC_2A_n66A and DC_30A_n66A</w:t>
            </w:r>
          </w:p>
        </w:tc>
        <w:tc>
          <w:tcPr>
            <w:tcW w:w="517" w:type="dxa"/>
          </w:tcPr>
          <w:p w14:paraId="36FC670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094878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5B2DDDA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9D93D5" w14:textId="77777777" w:rsidR="00296FF7" w:rsidRDefault="00296FF7" w:rsidP="00585DDF">
            <w:r>
              <w:rPr>
                <w:sz w:val="16"/>
                <w:szCs w:val="16"/>
              </w:rPr>
              <w:t>R5-240879</w:t>
            </w:r>
          </w:p>
        </w:tc>
        <w:tc>
          <w:tcPr>
            <w:tcW w:w="1597" w:type="dxa"/>
          </w:tcPr>
          <w:p w14:paraId="7D3D1A62" w14:textId="77777777" w:rsidR="00296FF7" w:rsidRDefault="00296FF7" w:rsidP="00585DDF">
            <w:r>
              <w:rPr>
                <w:sz w:val="16"/>
                <w:szCs w:val="16"/>
              </w:rPr>
              <w:t>WE Certification, AT&amp;T</w:t>
            </w:r>
          </w:p>
        </w:tc>
        <w:tc>
          <w:tcPr>
            <w:tcW w:w="1122" w:type="dxa"/>
          </w:tcPr>
          <w:p w14:paraId="2C2A10C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4D32ADD" w14:textId="77777777" w:rsidR="00296FF7" w:rsidRDefault="00296FF7" w:rsidP="00585DDF">
            <w:r>
              <w:rPr>
                <w:sz w:val="16"/>
                <w:szCs w:val="16"/>
              </w:rPr>
              <w:t>6.5B.3.3.1.5</w:t>
            </w:r>
          </w:p>
        </w:tc>
        <w:tc>
          <w:tcPr>
            <w:tcW w:w="998" w:type="dxa"/>
          </w:tcPr>
          <w:p w14:paraId="14204870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6216F2E" w14:textId="77777777" w:rsidTr="00585DDF">
        <w:tc>
          <w:tcPr>
            <w:tcW w:w="879" w:type="dxa"/>
          </w:tcPr>
          <w:p w14:paraId="3274D11E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68734F4" w14:textId="77777777" w:rsidR="00296FF7" w:rsidRDefault="00296FF7" w:rsidP="00585DDF">
            <w:r>
              <w:rPr>
                <w:sz w:val="16"/>
                <w:szCs w:val="16"/>
              </w:rPr>
              <w:t>1732</w:t>
            </w:r>
          </w:p>
        </w:tc>
        <w:tc>
          <w:tcPr>
            <w:tcW w:w="517" w:type="dxa"/>
          </w:tcPr>
          <w:p w14:paraId="4C07524D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ED2FC2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4E12DF" w14:textId="77777777" w:rsidR="00296FF7" w:rsidRDefault="00296FF7" w:rsidP="00585DDF">
            <w:r>
              <w:rPr>
                <w:sz w:val="16"/>
                <w:szCs w:val="16"/>
              </w:rPr>
              <w:t>Correct clause 6.2B.4.1.2 initial conditions</w:t>
            </w:r>
          </w:p>
        </w:tc>
        <w:tc>
          <w:tcPr>
            <w:tcW w:w="517" w:type="dxa"/>
          </w:tcPr>
          <w:p w14:paraId="2336D65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C9C5F0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1CBB451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56EA22" w14:textId="77777777" w:rsidR="00296FF7" w:rsidRDefault="00296FF7" w:rsidP="00585DDF">
            <w:r>
              <w:rPr>
                <w:sz w:val="16"/>
                <w:szCs w:val="16"/>
              </w:rPr>
              <w:t>R5-241789</w:t>
            </w:r>
          </w:p>
        </w:tc>
        <w:tc>
          <w:tcPr>
            <w:tcW w:w="1597" w:type="dxa"/>
          </w:tcPr>
          <w:p w14:paraId="3C610593" w14:textId="77777777" w:rsidR="00296FF7" w:rsidRDefault="00296FF7" w:rsidP="00585DDF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711FAF77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79B6AF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63F7AC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202F7BB3" w14:textId="77777777" w:rsidTr="00585DDF">
        <w:tc>
          <w:tcPr>
            <w:tcW w:w="879" w:type="dxa"/>
          </w:tcPr>
          <w:p w14:paraId="6BB30E8D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F422511" w14:textId="77777777" w:rsidR="00296FF7" w:rsidRDefault="00296FF7" w:rsidP="00585DDF">
            <w:r>
              <w:rPr>
                <w:sz w:val="16"/>
                <w:szCs w:val="16"/>
              </w:rPr>
              <w:t>1733</w:t>
            </w:r>
          </w:p>
        </w:tc>
        <w:tc>
          <w:tcPr>
            <w:tcW w:w="517" w:type="dxa"/>
          </w:tcPr>
          <w:p w14:paraId="3794E21B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B2F2F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208AD6" w14:textId="77777777" w:rsidR="00296FF7" w:rsidRDefault="00296FF7" w:rsidP="00585DDF">
            <w:r>
              <w:rPr>
                <w:sz w:val="16"/>
                <w:szCs w:val="16"/>
              </w:rPr>
              <w:t>Clarification of trace mode in emission testing_Iw</w:t>
            </w:r>
          </w:p>
        </w:tc>
        <w:tc>
          <w:tcPr>
            <w:tcW w:w="517" w:type="dxa"/>
          </w:tcPr>
          <w:p w14:paraId="047AECB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D6F792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23E4A1D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5225EA6" w14:textId="77777777" w:rsidR="00296FF7" w:rsidRDefault="00296FF7" w:rsidP="00585DDF">
            <w:r>
              <w:rPr>
                <w:sz w:val="16"/>
                <w:szCs w:val="16"/>
              </w:rPr>
              <w:t>R5-241784</w:t>
            </w:r>
          </w:p>
        </w:tc>
        <w:tc>
          <w:tcPr>
            <w:tcW w:w="1597" w:type="dxa"/>
          </w:tcPr>
          <w:p w14:paraId="6295C518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B70BC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4C8865" w14:textId="77777777" w:rsidR="00296FF7" w:rsidRDefault="00296FF7" w:rsidP="00585DDF">
            <w:r>
              <w:rPr>
                <w:sz w:val="16"/>
                <w:szCs w:val="16"/>
              </w:rPr>
              <w:t>6.5B.2.1.1, 6.5B.2.1.2, 6.5B.2.1.3, 6.5B.2.2.1, 6.5B.2.2.3, 6.5B.3.1.2, 6.5B.3.2.2, 6.5B.3.3.1, 6.5B.4.1</w:t>
            </w:r>
          </w:p>
        </w:tc>
        <w:tc>
          <w:tcPr>
            <w:tcW w:w="998" w:type="dxa"/>
          </w:tcPr>
          <w:p w14:paraId="2E196B20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5319B756" w14:textId="77777777" w:rsidTr="00585DDF">
        <w:tc>
          <w:tcPr>
            <w:tcW w:w="879" w:type="dxa"/>
          </w:tcPr>
          <w:p w14:paraId="58A94A08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18A0419" w14:textId="77777777" w:rsidR="00296FF7" w:rsidRDefault="00296FF7" w:rsidP="00585DDF">
            <w:r>
              <w:rPr>
                <w:sz w:val="16"/>
                <w:szCs w:val="16"/>
              </w:rPr>
              <w:t>1740</w:t>
            </w:r>
          </w:p>
        </w:tc>
        <w:tc>
          <w:tcPr>
            <w:tcW w:w="517" w:type="dxa"/>
          </w:tcPr>
          <w:p w14:paraId="56CC2233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48E6C0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C946FE" w14:textId="77777777" w:rsidR="00296FF7" w:rsidRDefault="00296FF7" w:rsidP="00585DDF">
            <w:r>
              <w:rPr>
                <w:sz w:val="16"/>
                <w:szCs w:val="16"/>
              </w:rPr>
              <w:t>Update of REFSENS for DC_19A_n77A and DC_19A_n78A in PC3</w:t>
            </w:r>
          </w:p>
        </w:tc>
        <w:tc>
          <w:tcPr>
            <w:tcW w:w="517" w:type="dxa"/>
          </w:tcPr>
          <w:p w14:paraId="3FB53FD6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5ECC1C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7AC9201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E01A79" w14:textId="77777777" w:rsidR="00296FF7" w:rsidRDefault="00296FF7" w:rsidP="00585DDF">
            <w:r>
              <w:rPr>
                <w:sz w:val="16"/>
                <w:szCs w:val="16"/>
              </w:rPr>
              <w:t>R5-241992</w:t>
            </w:r>
          </w:p>
        </w:tc>
        <w:tc>
          <w:tcPr>
            <w:tcW w:w="1597" w:type="dxa"/>
          </w:tcPr>
          <w:p w14:paraId="006455D3" w14:textId="77777777" w:rsidR="00296FF7" w:rsidRDefault="00296FF7" w:rsidP="00585DDF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 w14:paraId="243D262B" w14:textId="77777777" w:rsidR="00296FF7" w:rsidRDefault="00296FF7" w:rsidP="00585DD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58EE0109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AA8E1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47A20CC" w14:textId="77777777" w:rsidTr="00585DDF">
        <w:tc>
          <w:tcPr>
            <w:tcW w:w="879" w:type="dxa"/>
          </w:tcPr>
          <w:p w14:paraId="1C9B33D0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091F76AD" w14:textId="77777777" w:rsidR="00296FF7" w:rsidRDefault="00296FF7" w:rsidP="00585DDF">
            <w:r>
              <w:rPr>
                <w:sz w:val="16"/>
                <w:szCs w:val="16"/>
              </w:rPr>
              <w:t>1749</w:t>
            </w:r>
          </w:p>
        </w:tc>
        <w:tc>
          <w:tcPr>
            <w:tcW w:w="517" w:type="dxa"/>
          </w:tcPr>
          <w:p w14:paraId="1718829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56E07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ED96CE" w14:textId="77777777" w:rsidR="00296FF7" w:rsidRDefault="00296FF7" w:rsidP="00585DDF">
            <w:r>
              <w:rPr>
                <w:sz w:val="16"/>
                <w:szCs w:val="16"/>
              </w:rPr>
              <w:t>Correction to note application in Table 7.3B.2.0.3.4-2</w:t>
            </w:r>
          </w:p>
        </w:tc>
        <w:tc>
          <w:tcPr>
            <w:tcW w:w="517" w:type="dxa"/>
          </w:tcPr>
          <w:p w14:paraId="2ABF66C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D6C992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49FFA16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EDF010B" w14:textId="77777777" w:rsidR="00296FF7" w:rsidRDefault="00296FF7" w:rsidP="00585DDF">
            <w:r>
              <w:rPr>
                <w:sz w:val="16"/>
                <w:szCs w:val="16"/>
              </w:rPr>
              <w:t>R5-241109</w:t>
            </w:r>
          </w:p>
        </w:tc>
        <w:tc>
          <w:tcPr>
            <w:tcW w:w="1597" w:type="dxa"/>
          </w:tcPr>
          <w:p w14:paraId="7C37F808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0A33409F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B42D50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F3290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9F35215" w14:textId="77777777" w:rsidTr="00585DDF">
        <w:tc>
          <w:tcPr>
            <w:tcW w:w="879" w:type="dxa"/>
          </w:tcPr>
          <w:p w14:paraId="0C492CEC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E4D021E" w14:textId="77777777" w:rsidR="00296FF7" w:rsidRDefault="00296FF7" w:rsidP="00585DDF">
            <w:r>
              <w:rPr>
                <w:sz w:val="16"/>
                <w:szCs w:val="16"/>
              </w:rPr>
              <w:t>1750</w:t>
            </w:r>
          </w:p>
        </w:tc>
        <w:tc>
          <w:tcPr>
            <w:tcW w:w="517" w:type="dxa"/>
          </w:tcPr>
          <w:p w14:paraId="1B57356F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A9929A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6A0F63" w14:textId="77777777" w:rsidR="00296FF7" w:rsidRDefault="00296FF7" w:rsidP="00585DDF">
            <w:r>
              <w:rPr>
                <w:sz w:val="16"/>
                <w:szCs w:val="16"/>
              </w:rPr>
              <w:t>Correction to p-Max value in Rx test cases for FR1 intra-band contiguous EN-DC</w:t>
            </w:r>
          </w:p>
        </w:tc>
        <w:tc>
          <w:tcPr>
            <w:tcW w:w="517" w:type="dxa"/>
          </w:tcPr>
          <w:p w14:paraId="06DD231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9889FD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32F29E2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AB1A83" w14:textId="77777777" w:rsidR="00296FF7" w:rsidRDefault="00296FF7" w:rsidP="00585DDF">
            <w:r>
              <w:rPr>
                <w:sz w:val="16"/>
                <w:szCs w:val="16"/>
              </w:rPr>
              <w:t>R5-241110</w:t>
            </w:r>
          </w:p>
        </w:tc>
        <w:tc>
          <w:tcPr>
            <w:tcW w:w="1597" w:type="dxa"/>
          </w:tcPr>
          <w:p w14:paraId="5F24D839" w14:textId="77777777" w:rsidR="00296FF7" w:rsidRDefault="00296FF7" w:rsidP="00585DDF">
            <w:r>
              <w:rPr>
                <w:sz w:val="16"/>
                <w:szCs w:val="16"/>
              </w:rPr>
              <w:t>Anritsu, Eurofins KCTL, Huawei, HiSilicon</w:t>
            </w:r>
          </w:p>
        </w:tc>
        <w:tc>
          <w:tcPr>
            <w:tcW w:w="1122" w:type="dxa"/>
          </w:tcPr>
          <w:p w14:paraId="2387EB3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0581F2F" w14:textId="77777777" w:rsidR="00296FF7" w:rsidRDefault="00296FF7" w:rsidP="00585DDF">
            <w:r>
              <w:rPr>
                <w:sz w:val="16"/>
                <w:szCs w:val="16"/>
              </w:rPr>
              <w:t>7.4B.1, 7.5B.1, 7.6B.2.1, 7.6B.3.1, 7.6B.4.1, 7.7B.1</w:t>
            </w:r>
          </w:p>
        </w:tc>
        <w:tc>
          <w:tcPr>
            <w:tcW w:w="998" w:type="dxa"/>
          </w:tcPr>
          <w:p w14:paraId="3FB1255E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A4572F1" w14:textId="77777777" w:rsidTr="00585DDF">
        <w:tc>
          <w:tcPr>
            <w:tcW w:w="879" w:type="dxa"/>
          </w:tcPr>
          <w:p w14:paraId="56A09551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98D2C46" w14:textId="77777777" w:rsidR="00296FF7" w:rsidRDefault="00296FF7" w:rsidP="00585DDF">
            <w:r>
              <w:rPr>
                <w:sz w:val="16"/>
                <w:szCs w:val="16"/>
              </w:rPr>
              <w:t>1751</w:t>
            </w:r>
          </w:p>
        </w:tc>
        <w:tc>
          <w:tcPr>
            <w:tcW w:w="517" w:type="dxa"/>
          </w:tcPr>
          <w:p w14:paraId="67E87030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24DDD1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5E88D9" w14:textId="77777777" w:rsidR="00296FF7" w:rsidRDefault="00296FF7" w:rsidP="00585DDF">
            <w:r>
              <w:rPr>
                <w:sz w:val="16"/>
                <w:szCs w:val="16"/>
              </w:rPr>
              <w:t>Correction to UL power control for FR1 intra-band non-contiguous EN-DC</w:t>
            </w:r>
          </w:p>
        </w:tc>
        <w:tc>
          <w:tcPr>
            <w:tcW w:w="517" w:type="dxa"/>
          </w:tcPr>
          <w:p w14:paraId="35B4B23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25C976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74AE99C4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94DF59A" w14:textId="77777777" w:rsidR="00296FF7" w:rsidRDefault="00296FF7" w:rsidP="00585DDF">
            <w:r>
              <w:rPr>
                <w:sz w:val="16"/>
                <w:szCs w:val="16"/>
              </w:rPr>
              <w:t>R5-241111</w:t>
            </w:r>
          </w:p>
        </w:tc>
        <w:tc>
          <w:tcPr>
            <w:tcW w:w="1597" w:type="dxa"/>
          </w:tcPr>
          <w:p w14:paraId="6ED40975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77BB8A6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067AEEB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AE357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DFFFF1A" w14:textId="77777777" w:rsidTr="00585DDF">
        <w:tc>
          <w:tcPr>
            <w:tcW w:w="879" w:type="dxa"/>
          </w:tcPr>
          <w:p w14:paraId="25574C30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1128F9A" w14:textId="77777777" w:rsidR="00296FF7" w:rsidRDefault="00296FF7" w:rsidP="00585DDF">
            <w:r>
              <w:rPr>
                <w:sz w:val="16"/>
                <w:szCs w:val="16"/>
              </w:rPr>
              <w:t>1752</w:t>
            </w:r>
          </w:p>
        </w:tc>
        <w:tc>
          <w:tcPr>
            <w:tcW w:w="517" w:type="dxa"/>
          </w:tcPr>
          <w:p w14:paraId="601BC955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07992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8BF7EA" w14:textId="77777777" w:rsidR="00296FF7" w:rsidRDefault="00296FF7" w:rsidP="00585DDF">
            <w:r>
              <w:rPr>
                <w:sz w:val="16"/>
                <w:szCs w:val="16"/>
              </w:rPr>
              <w:t>Correction to p-Max value in out of band test cases for FR1 inter-band EN-DC</w:t>
            </w:r>
          </w:p>
        </w:tc>
        <w:tc>
          <w:tcPr>
            <w:tcW w:w="517" w:type="dxa"/>
          </w:tcPr>
          <w:p w14:paraId="27B2981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805F4E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1CD4DD6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3D5B88" w14:textId="77777777" w:rsidR="00296FF7" w:rsidRDefault="00296FF7" w:rsidP="00585DDF">
            <w:r>
              <w:rPr>
                <w:sz w:val="16"/>
                <w:szCs w:val="16"/>
              </w:rPr>
              <w:t>R5-241924</w:t>
            </w:r>
          </w:p>
        </w:tc>
        <w:tc>
          <w:tcPr>
            <w:tcW w:w="1597" w:type="dxa"/>
          </w:tcPr>
          <w:p w14:paraId="25ED37F7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888C41E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D86E04" w14:textId="77777777" w:rsidR="00296FF7" w:rsidRDefault="00296FF7" w:rsidP="00585DDF">
            <w:r>
              <w:rPr>
                <w:sz w:val="16"/>
                <w:szCs w:val="16"/>
              </w:rPr>
              <w:t>7.6B.3.3, 7.6B.3.3_1, 7.7B.3, 7.7B.3_1</w:t>
            </w:r>
          </w:p>
        </w:tc>
        <w:tc>
          <w:tcPr>
            <w:tcW w:w="998" w:type="dxa"/>
          </w:tcPr>
          <w:p w14:paraId="7701755A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BF9A705" w14:textId="77777777" w:rsidTr="00585DDF">
        <w:tc>
          <w:tcPr>
            <w:tcW w:w="879" w:type="dxa"/>
          </w:tcPr>
          <w:p w14:paraId="30EA303C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3493295" w14:textId="77777777" w:rsidR="00296FF7" w:rsidRDefault="00296FF7" w:rsidP="00585DDF">
            <w:r>
              <w:rPr>
                <w:sz w:val="16"/>
                <w:szCs w:val="16"/>
              </w:rPr>
              <w:t>1753</w:t>
            </w:r>
          </w:p>
        </w:tc>
        <w:tc>
          <w:tcPr>
            <w:tcW w:w="517" w:type="dxa"/>
          </w:tcPr>
          <w:p w14:paraId="4A264E3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93E79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27F0CE" w14:textId="77777777" w:rsidR="00296FF7" w:rsidRDefault="00296FF7" w:rsidP="00585DDF">
            <w:r>
              <w:rPr>
                <w:sz w:val="16"/>
                <w:szCs w:val="16"/>
              </w:rPr>
              <w:t>Editorial correction to FR1 inter-band co-existence</w:t>
            </w:r>
          </w:p>
        </w:tc>
        <w:tc>
          <w:tcPr>
            <w:tcW w:w="517" w:type="dxa"/>
          </w:tcPr>
          <w:p w14:paraId="324DF916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598A32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2A178BC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598B62" w14:textId="77777777" w:rsidR="00296FF7" w:rsidRDefault="00296FF7" w:rsidP="00585DDF">
            <w:r>
              <w:rPr>
                <w:sz w:val="16"/>
                <w:szCs w:val="16"/>
              </w:rPr>
              <w:t>R5-241790</w:t>
            </w:r>
          </w:p>
        </w:tc>
        <w:tc>
          <w:tcPr>
            <w:tcW w:w="1597" w:type="dxa"/>
          </w:tcPr>
          <w:p w14:paraId="5A451CBF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86CA5A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B1CB2F7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0A94C2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</w:tbl>
    <w:p w14:paraId="33897523" w14:textId="77777777" w:rsidR="00296FF7" w:rsidRDefault="00296FF7" w:rsidP="00296FF7"/>
    <w:p w14:paraId="3B5F7F2E" w14:textId="77777777" w:rsidR="00296FF7" w:rsidRDefault="00296FF7" w:rsidP="00296FF7"/>
    <w:p w14:paraId="148FC685" w14:textId="77777777" w:rsidR="00296FF7" w:rsidRPr="00917427" w:rsidRDefault="00296FF7" w:rsidP="00296F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RP-240228</w:t>
      </w:r>
      <w:r>
        <w:rPr>
          <w:b/>
          <w:i/>
          <w:noProof/>
          <w:sz w:val="28"/>
        </w:rPr>
        <w:fldChar w:fldCharType="end"/>
      </w:r>
    </w:p>
    <w:p w14:paraId="6ABF8FCA" w14:textId="77777777" w:rsidR="00296FF7" w:rsidRPr="00784730" w:rsidRDefault="00296FF7" w:rsidP="00296F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1FC306B" w14:textId="77777777" w:rsidR="00296FF7" w:rsidRPr="00050554" w:rsidRDefault="00296FF7" w:rsidP="00296FF7">
      <w:pPr>
        <w:rPr>
          <w:rFonts w:ascii="Arial" w:hAnsi="Arial" w:cs="Arial"/>
          <w:b/>
          <w:bCs/>
          <w:lang w:val="en-US"/>
        </w:rPr>
      </w:pPr>
    </w:p>
    <w:p w14:paraId="52DA5242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C92A291" w14:textId="77777777" w:rsidR="00296FF7" w:rsidRPr="00E145B1" w:rsidRDefault="00296FF7" w:rsidP="00296F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5)</w:t>
      </w:r>
      <w:r>
        <w:rPr>
          <w:rFonts w:ascii="Arial" w:hAnsi="Arial" w:cs="Arial"/>
          <w:b/>
          <w:bCs/>
        </w:rPr>
        <w:fldChar w:fldCharType="end"/>
      </w:r>
    </w:p>
    <w:p w14:paraId="4073606E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54727F1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5D40312" w14:textId="77777777" w:rsidR="00296FF7" w:rsidRDefault="00296FF7" w:rsidP="00296F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869E0F" w14:textId="77777777" w:rsidR="00296FF7" w:rsidRPr="004E535C" w:rsidRDefault="00296FF7" w:rsidP="00296F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6FF7" w:rsidRPr="004E535C" w14:paraId="1F935B1C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6A7B1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0112CC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3AF61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FFFCB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8DE37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5B81C0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8D8DD3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786A0C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2D2FD4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34BB12F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D945D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F594D4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FF68685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96FF7" w14:paraId="268CA8E7" w14:textId="77777777" w:rsidTr="00585DDF">
        <w:tc>
          <w:tcPr>
            <w:tcW w:w="879" w:type="dxa"/>
          </w:tcPr>
          <w:p w14:paraId="731AFCE3" w14:textId="77777777" w:rsidR="00296FF7" w:rsidRDefault="00296FF7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D6487C0" w14:textId="77777777" w:rsidR="00296FF7" w:rsidRDefault="00296FF7" w:rsidP="00585DDF">
            <w:r>
              <w:rPr>
                <w:sz w:val="16"/>
                <w:szCs w:val="16"/>
              </w:rPr>
              <w:t>0791</w:t>
            </w:r>
          </w:p>
        </w:tc>
        <w:tc>
          <w:tcPr>
            <w:tcW w:w="517" w:type="dxa"/>
          </w:tcPr>
          <w:p w14:paraId="44B8B12F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72293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A43EAE" w14:textId="77777777" w:rsidR="00296FF7" w:rsidRDefault="00296FF7" w:rsidP="00585DDF">
            <w:r>
              <w:rPr>
                <w:sz w:val="16"/>
                <w:szCs w:val="16"/>
              </w:rPr>
              <w:t>Corrections to test parameters for CSI test cases</w:t>
            </w:r>
          </w:p>
        </w:tc>
        <w:tc>
          <w:tcPr>
            <w:tcW w:w="517" w:type="dxa"/>
          </w:tcPr>
          <w:p w14:paraId="3205846F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B66D65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98F71B7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F0A51E4" w14:textId="77777777" w:rsidR="00296FF7" w:rsidRDefault="00296FF7" w:rsidP="00585DDF">
            <w:r>
              <w:rPr>
                <w:sz w:val="16"/>
                <w:szCs w:val="16"/>
              </w:rPr>
              <w:t>R5-240218</w:t>
            </w:r>
          </w:p>
        </w:tc>
        <w:tc>
          <w:tcPr>
            <w:tcW w:w="1597" w:type="dxa"/>
          </w:tcPr>
          <w:p w14:paraId="49F4A4EB" w14:textId="77777777" w:rsidR="00296FF7" w:rsidRDefault="00296FF7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4967A669" w14:textId="77777777" w:rsidR="00296FF7" w:rsidRDefault="00296FF7" w:rsidP="00585DD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867D839" w14:textId="77777777" w:rsidR="00296FF7" w:rsidRDefault="00296FF7" w:rsidP="00585DDF">
            <w:r>
              <w:rPr>
                <w:sz w:val="16"/>
                <w:szCs w:val="16"/>
              </w:rPr>
              <w:t>6.1.2</w:t>
            </w:r>
          </w:p>
        </w:tc>
        <w:tc>
          <w:tcPr>
            <w:tcW w:w="998" w:type="dxa"/>
          </w:tcPr>
          <w:p w14:paraId="32DEC086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E282EDC" w14:textId="77777777" w:rsidTr="00585DDF">
        <w:tc>
          <w:tcPr>
            <w:tcW w:w="879" w:type="dxa"/>
          </w:tcPr>
          <w:p w14:paraId="7D385FAF" w14:textId="77777777" w:rsidR="00296FF7" w:rsidRDefault="00296FF7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6BBBE7F" w14:textId="77777777" w:rsidR="00296FF7" w:rsidRDefault="00296FF7" w:rsidP="00585DDF">
            <w:r>
              <w:rPr>
                <w:sz w:val="16"/>
                <w:szCs w:val="16"/>
              </w:rPr>
              <w:t>0804</w:t>
            </w:r>
          </w:p>
        </w:tc>
        <w:tc>
          <w:tcPr>
            <w:tcW w:w="517" w:type="dxa"/>
          </w:tcPr>
          <w:p w14:paraId="1B880D25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6CF36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C34BCD" w14:textId="77777777" w:rsidR="00296FF7" w:rsidRDefault="00296FF7" w:rsidP="00585DDF">
            <w:r>
              <w:rPr>
                <w:sz w:val="16"/>
                <w:szCs w:val="16"/>
              </w:rPr>
              <w:t>Update on test case 7.5.1 to add FR2 testing direction</w:t>
            </w:r>
          </w:p>
        </w:tc>
        <w:tc>
          <w:tcPr>
            <w:tcW w:w="517" w:type="dxa"/>
          </w:tcPr>
          <w:p w14:paraId="4A3FE1F2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CBDF07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37C86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105F2D" w14:textId="77777777" w:rsidR="00296FF7" w:rsidRDefault="00296FF7" w:rsidP="00585DDF">
            <w:r>
              <w:rPr>
                <w:sz w:val="16"/>
                <w:szCs w:val="16"/>
              </w:rPr>
              <w:t>R5-240877</w:t>
            </w:r>
          </w:p>
        </w:tc>
        <w:tc>
          <w:tcPr>
            <w:tcW w:w="1597" w:type="dxa"/>
          </w:tcPr>
          <w:p w14:paraId="7D2024ED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535814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AE1B5A" w14:textId="77777777" w:rsidR="00296FF7" w:rsidRDefault="00296FF7" w:rsidP="00585DDF">
            <w:r>
              <w:rPr>
                <w:sz w:val="16"/>
                <w:szCs w:val="16"/>
              </w:rPr>
              <w:t>7.5.1</w:t>
            </w:r>
          </w:p>
        </w:tc>
        <w:tc>
          <w:tcPr>
            <w:tcW w:w="998" w:type="dxa"/>
          </w:tcPr>
          <w:p w14:paraId="325BFDE6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87E4029" w14:textId="77777777" w:rsidTr="00585DDF">
        <w:tc>
          <w:tcPr>
            <w:tcW w:w="879" w:type="dxa"/>
          </w:tcPr>
          <w:p w14:paraId="369A65C8" w14:textId="77777777" w:rsidR="00296FF7" w:rsidRDefault="00296FF7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C3F8029" w14:textId="77777777" w:rsidR="00296FF7" w:rsidRDefault="00296FF7" w:rsidP="00585DDF">
            <w:r>
              <w:rPr>
                <w:sz w:val="16"/>
                <w:szCs w:val="16"/>
              </w:rPr>
              <w:t>0806</w:t>
            </w:r>
          </w:p>
        </w:tc>
        <w:tc>
          <w:tcPr>
            <w:tcW w:w="517" w:type="dxa"/>
          </w:tcPr>
          <w:p w14:paraId="0B24869B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4C966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324900" w14:textId="77777777" w:rsidR="00296FF7" w:rsidRDefault="00296FF7" w:rsidP="00585DDF">
            <w:r>
              <w:rPr>
                <w:sz w:val="16"/>
                <w:szCs w:val="16"/>
              </w:rPr>
              <w:t>Addition of SDR RMC for more FDD channel BW</w:t>
            </w:r>
          </w:p>
        </w:tc>
        <w:tc>
          <w:tcPr>
            <w:tcW w:w="517" w:type="dxa"/>
          </w:tcPr>
          <w:p w14:paraId="30277A9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95C00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CF3AA1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D162B6" w14:textId="77777777" w:rsidR="00296FF7" w:rsidRDefault="00296FF7" w:rsidP="00585DDF">
            <w:r>
              <w:rPr>
                <w:sz w:val="16"/>
                <w:szCs w:val="16"/>
              </w:rPr>
              <w:t>R5-241819</w:t>
            </w:r>
          </w:p>
        </w:tc>
        <w:tc>
          <w:tcPr>
            <w:tcW w:w="1597" w:type="dxa"/>
          </w:tcPr>
          <w:p w14:paraId="4DC4D3F5" w14:textId="77777777" w:rsidR="00296FF7" w:rsidRDefault="00296FF7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130430F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2D6B70A" w14:textId="77777777" w:rsidR="00296FF7" w:rsidRDefault="00296FF7" w:rsidP="00585DDF">
            <w:r>
              <w:rPr>
                <w:sz w:val="16"/>
                <w:szCs w:val="16"/>
              </w:rPr>
              <w:t>A.3.2_1</w:t>
            </w:r>
          </w:p>
        </w:tc>
        <w:tc>
          <w:tcPr>
            <w:tcW w:w="998" w:type="dxa"/>
          </w:tcPr>
          <w:p w14:paraId="2238CF87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272C82D" w14:textId="77777777" w:rsidTr="00585DDF">
        <w:tc>
          <w:tcPr>
            <w:tcW w:w="879" w:type="dxa"/>
          </w:tcPr>
          <w:p w14:paraId="1E706819" w14:textId="77777777" w:rsidR="00296FF7" w:rsidRDefault="00296FF7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9563CA8" w14:textId="77777777" w:rsidR="00296FF7" w:rsidRDefault="00296FF7" w:rsidP="00585DDF">
            <w:r>
              <w:rPr>
                <w:sz w:val="16"/>
                <w:szCs w:val="16"/>
              </w:rPr>
              <w:t>0820</w:t>
            </w:r>
          </w:p>
        </w:tc>
        <w:tc>
          <w:tcPr>
            <w:tcW w:w="517" w:type="dxa"/>
          </w:tcPr>
          <w:p w14:paraId="5C61CE00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28AF17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D1DE12" w14:textId="77777777" w:rsidR="00296FF7" w:rsidRDefault="00296FF7" w:rsidP="00585DDF">
            <w:r>
              <w:rPr>
                <w:sz w:val="16"/>
                <w:szCs w:val="16"/>
              </w:rPr>
              <w:t>Correction to FR2 SDR requirements</w:t>
            </w:r>
          </w:p>
        </w:tc>
        <w:tc>
          <w:tcPr>
            <w:tcW w:w="517" w:type="dxa"/>
          </w:tcPr>
          <w:p w14:paraId="7C4134C6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9280C5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62F4A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51C5CD" w14:textId="77777777" w:rsidR="00296FF7" w:rsidRDefault="00296FF7" w:rsidP="00585DDF">
            <w:r>
              <w:rPr>
                <w:sz w:val="16"/>
                <w:szCs w:val="16"/>
              </w:rPr>
              <w:t>R5-241170</w:t>
            </w:r>
          </w:p>
        </w:tc>
        <w:tc>
          <w:tcPr>
            <w:tcW w:w="1597" w:type="dxa"/>
          </w:tcPr>
          <w:p w14:paraId="121E165A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74C3C1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AAC79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B83915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3B1A4925" w14:textId="77777777" w:rsidTr="00585DDF">
        <w:tc>
          <w:tcPr>
            <w:tcW w:w="879" w:type="dxa"/>
          </w:tcPr>
          <w:p w14:paraId="28762F41" w14:textId="77777777" w:rsidR="00296FF7" w:rsidRDefault="00296FF7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8FFA056" w14:textId="77777777" w:rsidR="00296FF7" w:rsidRDefault="00296FF7" w:rsidP="00585DDF">
            <w:r>
              <w:rPr>
                <w:sz w:val="16"/>
                <w:szCs w:val="16"/>
              </w:rPr>
              <w:t>0824</w:t>
            </w:r>
          </w:p>
        </w:tc>
        <w:tc>
          <w:tcPr>
            <w:tcW w:w="517" w:type="dxa"/>
          </w:tcPr>
          <w:p w14:paraId="61B6E745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D32EB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B3E47F" w14:textId="77777777" w:rsidR="00296FF7" w:rsidRDefault="00296FF7" w:rsidP="00585DDF">
            <w:r>
              <w:rPr>
                <w:sz w:val="16"/>
                <w:szCs w:val="16"/>
              </w:rPr>
              <w:t>Editorial correction to 5.2.2.1.1_1 Modulation format</w:t>
            </w:r>
          </w:p>
        </w:tc>
        <w:tc>
          <w:tcPr>
            <w:tcW w:w="517" w:type="dxa"/>
          </w:tcPr>
          <w:p w14:paraId="1051909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24AA07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D9BA43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F80073" w14:textId="77777777" w:rsidR="00296FF7" w:rsidRDefault="00296FF7" w:rsidP="00585DDF">
            <w:r>
              <w:rPr>
                <w:sz w:val="16"/>
                <w:szCs w:val="16"/>
              </w:rPr>
              <w:t>R5-241370</w:t>
            </w:r>
          </w:p>
        </w:tc>
        <w:tc>
          <w:tcPr>
            <w:tcW w:w="1597" w:type="dxa"/>
          </w:tcPr>
          <w:p w14:paraId="333626E3" w14:textId="77777777" w:rsidR="00296FF7" w:rsidRDefault="00296FF7" w:rsidP="00585DDF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3F7EB23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A8813CA" w14:textId="77777777" w:rsidR="00296FF7" w:rsidRDefault="00296FF7" w:rsidP="00585DDF">
            <w:r>
              <w:rPr>
                <w:sz w:val="16"/>
                <w:szCs w:val="16"/>
              </w:rPr>
              <w:t>5.2.2.1.1_1.4</w:t>
            </w:r>
          </w:p>
        </w:tc>
        <w:tc>
          <w:tcPr>
            <w:tcW w:w="998" w:type="dxa"/>
          </w:tcPr>
          <w:p w14:paraId="516C197A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1CBF490" w14:textId="77777777" w:rsidTr="00585DDF">
        <w:tc>
          <w:tcPr>
            <w:tcW w:w="879" w:type="dxa"/>
          </w:tcPr>
          <w:p w14:paraId="7A74D286" w14:textId="77777777" w:rsidR="00296FF7" w:rsidRDefault="00296FF7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EBD66D2" w14:textId="77777777" w:rsidR="00296FF7" w:rsidRDefault="00296FF7" w:rsidP="00585DDF">
            <w:r>
              <w:rPr>
                <w:sz w:val="16"/>
                <w:szCs w:val="16"/>
              </w:rPr>
              <w:t>0825</w:t>
            </w:r>
          </w:p>
        </w:tc>
        <w:tc>
          <w:tcPr>
            <w:tcW w:w="517" w:type="dxa"/>
          </w:tcPr>
          <w:p w14:paraId="731E8823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599EA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292559" w14:textId="77777777" w:rsidR="00296FF7" w:rsidRDefault="00296FF7" w:rsidP="00585DDF">
            <w:r>
              <w:rPr>
                <w:sz w:val="16"/>
                <w:szCs w:val="16"/>
              </w:rPr>
              <w:t>Correction to max throughput values for PDSCH RMC</w:t>
            </w:r>
          </w:p>
        </w:tc>
        <w:tc>
          <w:tcPr>
            <w:tcW w:w="517" w:type="dxa"/>
          </w:tcPr>
          <w:p w14:paraId="678A7A5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84E9A6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404510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A6786D" w14:textId="77777777" w:rsidR="00296FF7" w:rsidRDefault="00296FF7" w:rsidP="00585DDF">
            <w:r>
              <w:rPr>
                <w:sz w:val="16"/>
                <w:szCs w:val="16"/>
              </w:rPr>
              <w:t>R5-241820</w:t>
            </w:r>
          </w:p>
        </w:tc>
        <w:tc>
          <w:tcPr>
            <w:tcW w:w="1597" w:type="dxa"/>
          </w:tcPr>
          <w:p w14:paraId="6166CEA1" w14:textId="77777777" w:rsidR="00296FF7" w:rsidRDefault="00296FF7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011D8F2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BC8952" w14:textId="77777777" w:rsidR="00296FF7" w:rsidRDefault="00296FF7" w:rsidP="00585DDF">
            <w:r>
              <w:rPr>
                <w:sz w:val="16"/>
                <w:szCs w:val="16"/>
              </w:rPr>
              <w:t>A.3.2_1.2</w:t>
            </w:r>
          </w:p>
        </w:tc>
        <w:tc>
          <w:tcPr>
            <w:tcW w:w="998" w:type="dxa"/>
          </w:tcPr>
          <w:p w14:paraId="66ECB440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38CF10AB" w14:textId="77777777" w:rsidTr="00585DDF">
        <w:tc>
          <w:tcPr>
            <w:tcW w:w="879" w:type="dxa"/>
          </w:tcPr>
          <w:p w14:paraId="2871EEB6" w14:textId="77777777" w:rsidR="00296FF7" w:rsidRDefault="00296FF7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5DF9103" w14:textId="77777777" w:rsidR="00296FF7" w:rsidRDefault="00296FF7" w:rsidP="00585DDF">
            <w:r>
              <w:rPr>
                <w:sz w:val="16"/>
                <w:szCs w:val="16"/>
              </w:rPr>
              <w:t>0372</w:t>
            </w:r>
          </w:p>
        </w:tc>
        <w:tc>
          <w:tcPr>
            <w:tcW w:w="517" w:type="dxa"/>
          </w:tcPr>
          <w:p w14:paraId="5CCAF236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BADE73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F4E401" w14:textId="77777777" w:rsidR="00296FF7" w:rsidRDefault="00296FF7" w:rsidP="00585DDF">
            <w:r>
              <w:rPr>
                <w:sz w:val="16"/>
                <w:szCs w:val="16"/>
              </w:rPr>
              <w:t>Update of Additional Information for 6.5.3.1 in 38.521-1 and 6.5B.3.3.2 in 38.521-3</w:t>
            </w:r>
          </w:p>
        </w:tc>
        <w:tc>
          <w:tcPr>
            <w:tcW w:w="517" w:type="dxa"/>
          </w:tcPr>
          <w:p w14:paraId="0CDBC88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A834BC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DFC06C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9C20FC" w14:textId="77777777" w:rsidR="00296FF7" w:rsidRDefault="00296FF7" w:rsidP="00585DDF">
            <w:r>
              <w:rPr>
                <w:sz w:val="16"/>
                <w:szCs w:val="16"/>
              </w:rPr>
              <w:t>R5-241993</w:t>
            </w:r>
          </w:p>
        </w:tc>
        <w:tc>
          <w:tcPr>
            <w:tcW w:w="1597" w:type="dxa"/>
          </w:tcPr>
          <w:p w14:paraId="08AA3B97" w14:textId="77777777" w:rsidR="00296FF7" w:rsidRDefault="00296FF7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05BCD3BF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13E93B" w14:textId="77777777" w:rsidR="00296FF7" w:rsidRDefault="00296FF7" w:rsidP="00585DDF"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 w14:paraId="6EE741AA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C840F31" w14:textId="77777777" w:rsidTr="00585DDF">
        <w:tc>
          <w:tcPr>
            <w:tcW w:w="879" w:type="dxa"/>
          </w:tcPr>
          <w:p w14:paraId="7ABF37F9" w14:textId="77777777" w:rsidR="00296FF7" w:rsidRDefault="00296FF7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4D35315" w14:textId="77777777" w:rsidR="00296FF7" w:rsidRDefault="00296FF7" w:rsidP="00585DDF">
            <w:r>
              <w:rPr>
                <w:sz w:val="16"/>
                <w:szCs w:val="16"/>
              </w:rPr>
              <w:t>0385</w:t>
            </w:r>
          </w:p>
        </w:tc>
        <w:tc>
          <w:tcPr>
            <w:tcW w:w="517" w:type="dxa"/>
          </w:tcPr>
          <w:p w14:paraId="0A26F76B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EE6C7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C495C2" w14:textId="77777777" w:rsidR="00296FF7" w:rsidRDefault="00296FF7" w:rsidP="00585DDF">
            <w:r>
              <w:rPr>
                <w:sz w:val="16"/>
                <w:szCs w:val="16"/>
              </w:rPr>
              <w:t>Correction to applicability of 5G test cases</w:t>
            </w:r>
          </w:p>
        </w:tc>
        <w:tc>
          <w:tcPr>
            <w:tcW w:w="517" w:type="dxa"/>
          </w:tcPr>
          <w:p w14:paraId="5CB1FC9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34AAF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68E90D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657E8F8" w14:textId="77777777" w:rsidR="00296FF7" w:rsidRDefault="00296FF7" w:rsidP="00585DDF">
            <w:r>
              <w:rPr>
                <w:sz w:val="16"/>
                <w:szCs w:val="16"/>
              </w:rPr>
              <w:t>R5-240932</w:t>
            </w:r>
          </w:p>
        </w:tc>
        <w:tc>
          <w:tcPr>
            <w:tcW w:w="1597" w:type="dxa"/>
          </w:tcPr>
          <w:p w14:paraId="1591298B" w14:textId="77777777" w:rsidR="00296FF7" w:rsidRDefault="00296FF7" w:rsidP="00585DDF">
            <w:r>
              <w:rPr>
                <w:sz w:val="16"/>
                <w:szCs w:val="16"/>
              </w:rPr>
              <w:t>Bureau Veritas ADT, Rohde&amp;Schwarz</w:t>
            </w:r>
          </w:p>
        </w:tc>
        <w:tc>
          <w:tcPr>
            <w:tcW w:w="1122" w:type="dxa"/>
          </w:tcPr>
          <w:p w14:paraId="7CF37CDA" w14:textId="77777777" w:rsidR="00296FF7" w:rsidRDefault="00296FF7" w:rsidP="00585DD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409C2B7" w14:textId="77777777" w:rsidR="00296FF7" w:rsidRDefault="00296FF7" w:rsidP="00585DDF">
            <w:r>
              <w:rPr>
                <w:sz w:val="16"/>
                <w:szCs w:val="16"/>
              </w:rPr>
              <w:t>4, 4.0, 4.1.1, 4.1.4</w:t>
            </w:r>
          </w:p>
        </w:tc>
        <w:tc>
          <w:tcPr>
            <w:tcW w:w="998" w:type="dxa"/>
          </w:tcPr>
          <w:p w14:paraId="257FA25A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0BA3820" w14:textId="77777777" w:rsidTr="00585DDF">
        <w:tc>
          <w:tcPr>
            <w:tcW w:w="879" w:type="dxa"/>
          </w:tcPr>
          <w:p w14:paraId="6147A2FD" w14:textId="77777777" w:rsidR="00296FF7" w:rsidRDefault="00296FF7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444BC19" w14:textId="77777777" w:rsidR="00296FF7" w:rsidRDefault="00296FF7" w:rsidP="00585DDF">
            <w:r>
              <w:rPr>
                <w:sz w:val="16"/>
                <w:szCs w:val="16"/>
              </w:rPr>
              <w:t>0391</w:t>
            </w:r>
          </w:p>
        </w:tc>
        <w:tc>
          <w:tcPr>
            <w:tcW w:w="517" w:type="dxa"/>
          </w:tcPr>
          <w:p w14:paraId="2BF0CC0C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D0AE57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BD3279" w14:textId="77777777" w:rsidR="00296FF7" w:rsidRDefault="00296FF7" w:rsidP="00585DDF">
            <w:r>
              <w:rPr>
                <w:sz w:val="16"/>
                <w:szCs w:val="16"/>
              </w:rPr>
              <w:t>Add information to non-TXD test cases with UE supports TXD</w:t>
            </w:r>
          </w:p>
        </w:tc>
        <w:tc>
          <w:tcPr>
            <w:tcW w:w="517" w:type="dxa"/>
          </w:tcPr>
          <w:p w14:paraId="5C4610E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02D8DE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466E8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0BF004" w14:textId="77777777" w:rsidR="00296FF7" w:rsidRDefault="00296FF7" w:rsidP="00585DDF">
            <w:r>
              <w:rPr>
                <w:sz w:val="16"/>
                <w:szCs w:val="16"/>
              </w:rPr>
              <w:t>R5-241873</w:t>
            </w:r>
          </w:p>
        </w:tc>
        <w:tc>
          <w:tcPr>
            <w:tcW w:w="1597" w:type="dxa"/>
          </w:tcPr>
          <w:p w14:paraId="3503864C" w14:textId="77777777" w:rsidR="00296FF7" w:rsidRDefault="00296FF7" w:rsidP="00585DD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6343D7F7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CC10E13" w14:textId="77777777" w:rsidR="00296FF7" w:rsidRDefault="00296FF7" w:rsidP="00585DDF">
            <w:r>
              <w:rPr>
                <w:sz w:val="16"/>
                <w:szCs w:val="16"/>
              </w:rPr>
              <w:t>4.0, 4.1.1</w:t>
            </w:r>
          </w:p>
        </w:tc>
        <w:tc>
          <w:tcPr>
            <w:tcW w:w="998" w:type="dxa"/>
          </w:tcPr>
          <w:p w14:paraId="5545C59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96FF7" w14:paraId="5E3F882C" w14:textId="77777777" w:rsidTr="00585DDF">
        <w:tc>
          <w:tcPr>
            <w:tcW w:w="879" w:type="dxa"/>
          </w:tcPr>
          <w:p w14:paraId="330810A6" w14:textId="77777777" w:rsidR="00296FF7" w:rsidRDefault="00296FF7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7736EDE" w14:textId="77777777" w:rsidR="00296FF7" w:rsidRDefault="00296FF7" w:rsidP="00585DDF">
            <w:r>
              <w:rPr>
                <w:sz w:val="16"/>
                <w:szCs w:val="16"/>
              </w:rPr>
              <w:t>0392</w:t>
            </w:r>
          </w:p>
        </w:tc>
        <w:tc>
          <w:tcPr>
            <w:tcW w:w="517" w:type="dxa"/>
          </w:tcPr>
          <w:p w14:paraId="02712E31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05C4B9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58CC85" w14:textId="77777777" w:rsidR="00296FF7" w:rsidRDefault="00296FF7" w:rsidP="00585DDF">
            <w:r>
              <w:rPr>
                <w:sz w:val="16"/>
                <w:szCs w:val="16"/>
              </w:rPr>
              <w:t>Correction to applicability notes for FR2 RRM RLM test cases</w:t>
            </w:r>
          </w:p>
        </w:tc>
        <w:tc>
          <w:tcPr>
            <w:tcW w:w="517" w:type="dxa"/>
          </w:tcPr>
          <w:p w14:paraId="64AAD69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F75B9D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4825A1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7C63BAE" w14:textId="77777777" w:rsidR="00296FF7" w:rsidRDefault="00296FF7" w:rsidP="00585DDF">
            <w:r>
              <w:rPr>
                <w:sz w:val="16"/>
                <w:szCs w:val="16"/>
              </w:rPr>
              <w:t>R5-241239</w:t>
            </w:r>
          </w:p>
        </w:tc>
        <w:tc>
          <w:tcPr>
            <w:tcW w:w="1597" w:type="dxa"/>
          </w:tcPr>
          <w:p w14:paraId="3AEC6591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A013FF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CFFF432" w14:textId="77777777" w:rsidR="00296FF7" w:rsidRDefault="00296FF7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4247F99B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15205182" w14:textId="77777777" w:rsidTr="00585DDF">
        <w:tc>
          <w:tcPr>
            <w:tcW w:w="879" w:type="dxa"/>
          </w:tcPr>
          <w:p w14:paraId="4657EA28" w14:textId="77777777" w:rsidR="00296FF7" w:rsidRDefault="00296FF7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5BEE922" w14:textId="77777777" w:rsidR="00296FF7" w:rsidRDefault="00296FF7" w:rsidP="00585DDF">
            <w:r>
              <w:rPr>
                <w:sz w:val="16"/>
                <w:szCs w:val="16"/>
              </w:rPr>
              <w:t>0396</w:t>
            </w:r>
          </w:p>
        </w:tc>
        <w:tc>
          <w:tcPr>
            <w:tcW w:w="517" w:type="dxa"/>
          </w:tcPr>
          <w:p w14:paraId="780286B4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F6A0E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886F8C" w14:textId="77777777" w:rsidR="00296FF7" w:rsidRDefault="00296FF7" w:rsidP="00585DDF">
            <w:r>
              <w:rPr>
                <w:sz w:val="16"/>
                <w:szCs w:val="16"/>
              </w:rPr>
              <w:t>Update to Applicability General Section</w:t>
            </w:r>
          </w:p>
        </w:tc>
        <w:tc>
          <w:tcPr>
            <w:tcW w:w="517" w:type="dxa"/>
          </w:tcPr>
          <w:p w14:paraId="482C4AB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3A337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1D4CA1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B59FC92" w14:textId="77777777" w:rsidR="00296FF7" w:rsidRDefault="00296FF7" w:rsidP="00585DDF">
            <w:r>
              <w:rPr>
                <w:sz w:val="16"/>
                <w:szCs w:val="16"/>
              </w:rPr>
              <w:t>R5-241305</w:t>
            </w:r>
          </w:p>
        </w:tc>
        <w:tc>
          <w:tcPr>
            <w:tcW w:w="1597" w:type="dxa"/>
          </w:tcPr>
          <w:p w14:paraId="063B3E91" w14:textId="77777777" w:rsidR="00296FF7" w:rsidRDefault="00296FF7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29DBE5C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0A66AB" w14:textId="77777777" w:rsidR="00296FF7" w:rsidRDefault="00296FF7" w:rsidP="00585DDF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4E119F7D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8E68DF1" w14:textId="77777777" w:rsidTr="00585DDF">
        <w:tc>
          <w:tcPr>
            <w:tcW w:w="879" w:type="dxa"/>
          </w:tcPr>
          <w:p w14:paraId="13E3AC90" w14:textId="77777777" w:rsidR="00296FF7" w:rsidRDefault="00296FF7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05FDCF7" w14:textId="77777777" w:rsidR="00296FF7" w:rsidRDefault="00296FF7" w:rsidP="00585DDF">
            <w:r>
              <w:rPr>
                <w:sz w:val="16"/>
                <w:szCs w:val="16"/>
              </w:rPr>
              <w:t>0397</w:t>
            </w:r>
          </w:p>
        </w:tc>
        <w:tc>
          <w:tcPr>
            <w:tcW w:w="517" w:type="dxa"/>
          </w:tcPr>
          <w:p w14:paraId="18ACC29B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B263B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A922AC" w14:textId="77777777" w:rsidR="00296FF7" w:rsidRDefault="00296FF7" w:rsidP="00585DDF">
            <w:r>
              <w:rPr>
                <w:sz w:val="16"/>
                <w:szCs w:val="16"/>
              </w:rPr>
              <w:t>Update to test selection criteria for RRM tests</w:t>
            </w:r>
          </w:p>
        </w:tc>
        <w:tc>
          <w:tcPr>
            <w:tcW w:w="517" w:type="dxa"/>
          </w:tcPr>
          <w:p w14:paraId="17A4189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505FA8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F725AB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0FF308" w14:textId="77777777" w:rsidR="00296FF7" w:rsidRDefault="00296FF7" w:rsidP="00585DDF">
            <w:r>
              <w:rPr>
                <w:sz w:val="16"/>
                <w:szCs w:val="16"/>
              </w:rPr>
              <w:t>R5-241841</w:t>
            </w:r>
          </w:p>
        </w:tc>
        <w:tc>
          <w:tcPr>
            <w:tcW w:w="1597" w:type="dxa"/>
          </w:tcPr>
          <w:p w14:paraId="1BEB42BD" w14:textId="77777777" w:rsidR="00296FF7" w:rsidRDefault="00296FF7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2B6C156B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7E6BA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F4F84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1DBCB47E" w14:textId="77777777" w:rsidTr="00585DDF">
        <w:tc>
          <w:tcPr>
            <w:tcW w:w="879" w:type="dxa"/>
          </w:tcPr>
          <w:p w14:paraId="3FE04CF0" w14:textId="77777777" w:rsidR="00296FF7" w:rsidRDefault="00296FF7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AF46CBB" w14:textId="77777777" w:rsidR="00296FF7" w:rsidRDefault="00296FF7" w:rsidP="00585DDF">
            <w:r>
              <w:rPr>
                <w:sz w:val="16"/>
                <w:szCs w:val="16"/>
              </w:rPr>
              <w:t>0398</w:t>
            </w:r>
          </w:p>
        </w:tc>
        <w:tc>
          <w:tcPr>
            <w:tcW w:w="517" w:type="dxa"/>
          </w:tcPr>
          <w:p w14:paraId="2DFBF7B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5BAACF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B493EC" w14:textId="77777777" w:rsidR="00296FF7" w:rsidRDefault="00296FF7" w:rsidP="00585DDF">
            <w:r>
              <w:rPr>
                <w:sz w:val="16"/>
                <w:szCs w:val="16"/>
              </w:rPr>
              <w:t>Alignment of status of FR2 UL MIMO test cases</w:t>
            </w:r>
          </w:p>
        </w:tc>
        <w:tc>
          <w:tcPr>
            <w:tcW w:w="517" w:type="dxa"/>
          </w:tcPr>
          <w:p w14:paraId="2B9BC4F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DEFCF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29A3D2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29FE2D" w14:textId="77777777" w:rsidR="00296FF7" w:rsidRDefault="00296FF7" w:rsidP="00585DDF">
            <w:r>
              <w:rPr>
                <w:sz w:val="16"/>
                <w:szCs w:val="16"/>
              </w:rPr>
              <w:t>R5-241348</w:t>
            </w:r>
          </w:p>
        </w:tc>
        <w:tc>
          <w:tcPr>
            <w:tcW w:w="1597" w:type="dxa"/>
          </w:tcPr>
          <w:p w14:paraId="0008F6D8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2F25E8F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228697" w14:textId="77777777" w:rsidR="00296FF7" w:rsidRDefault="00296FF7" w:rsidP="00585DDF">
            <w:r>
              <w:rPr>
                <w:sz w:val="16"/>
                <w:szCs w:val="16"/>
              </w:rPr>
              <w:t>4.1.2, 4.1.3</w:t>
            </w:r>
          </w:p>
        </w:tc>
        <w:tc>
          <w:tcPr>
            <w:tcW w:w="998" w:type="dxa"/>
          </w:tcPr>
          <w:p w14:paraId="6292330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1426E6F9" w14:textId="77777777" w:rsidTr="00585DDF">
        <w:tc>
          <w:tcPr>
            <w:tcW w:w="879" w:type="dxa"/>
          </w:tcPr>
          <w:p w14:paraId="6B64FF8A" w14:textId="77777777" w:rsidR="00296FF7" w:rsidRDefault="00296FF7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1CAC5310" w14:textId="77777777" w:rsidR="00296FF7" w:rsidRDefault="00296FF7" w:rsidP="00585DDF">
            <w:r>
              <w:rPr>
                <w:sz w:val="16"/>
                <w:szCs w:val="16"/>
              </w:rPr>
              <w:t>0437</w:t>
            </w:r>
          </w:p>
        </w:tc>
        <w:tc>
          <w:tcPr>
            <w:tcW w:w="517" w:type="dxa"/>
          </w:tcPr>
          <w:p w14:paraId="19FB3F1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B02A9F" w14:textId="77777777" w:rsidR="00296FF7" w:rsidRDefault="00296FF7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600ABA" w14:textId="77777777" w:rsidR="00296FF7" w:rsidRDefault="00296FF7" w:rsidP="00585DDF">
            <w:r>
              <w:rPr>
                <w:sz w:val="16"/>
                <w:szCs w:val="16"/>
              </w:rPr>
              <w:t>Misc. updates to TS 38.523-2</w:t>
            </w:r>
          </w:p>
        </w:tc>
        <w:tc>
          <w:tcPr>
            <w:tcW w:w="517" w:type="dxa"/>
          </w:tcPr>
          <w:p w14:paraId="628849C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841B36" w14:textId="77777777" w:rsidR="00296FF7" w:rsidRDefault="00296FF7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414A30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6BE6D01" w14:textId="77777777" w:rsidR="00296FF7" w:rsidRDefault="00296FF7" w:rsidP="00585DDF">
            <w:r>
              <w:rPr>
                <w:sz w:val="16"/>
                <w:szCs w:val="16"/>
              </w:rPr>
              <w:t>R5-240546</w:t>
            </w:r>
          </w:p>
        </w:tc>
        <w:tc>
          <w:tcPr>
            <w:tcW w:w="1597" w:type="dxa"/>
          </w:tcPr>
          <w:p w14:paraId="52687AB5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D38463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2E9E134" w14:textId="77777777" w:rsidR="00296FF7" w:rsidRDefault="00296FF7" w:rsidP="00585DDF">
            <w:r>
              <w:rPr>
                <w:sz w:val="16"/>
                <w:szCs w:val="16"/>
              </w:rPr>
              <w:t>Table 4.1-2a, Table 4.1-3a</w:t>
            </w:r>
          </w:p>
        </w:tc>
        <w:tc>
          <w:tcPr>
            <w:tcW w:w="998" w:type="dxa"/>
          </w:tcPr>
          <w:p w14:paraId="2171571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5D528393" w14:textId="77777777" w:rsidTr="00585DDF">
        <w:tc>
          <w:tcPr>
            <w:tcW w:w="879" w:type="dxa"/>
          </w:tcPr>
          <w:p w14:paraId="33779B3A" w14:textId="77777777" w:rsidR="00296FF7" w:rsidRDefault="00296FF7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0E8ABF77" w14:textId="77777777" w:rsidR="00296FF7" w:rsidRDefault="00296FF7" w:rsidP="00585DDF">
            <w:r>
              <w:rPr>
                <w:sz w:val="16"/>
                <w:szCs w:val="16"/>
              </w:rPr>
              <w:t>0447</w:t>
            </w:r>
          </w:p>
        </w:tc>
        <w:tc>
          <w:tcPr>
            <w:tcW w:w="517" w:type="dxa"/>
          </w:tcPr>
          <w:p w14:paraId="7BDFDEF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79A669" w14:textId="77777777" w:rsidR="00296FF7" w:rsidRDefault="00296FF7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F1ED94" w14:textId="77777777" w:rsidR="00296FF7" w:rsidRDefault="00296FF7" w:rsidP="00585DDF">
            <w:r>
              <w:rPr>
                <w:sz w:val="16"/>
                <w:szCs w:val="16"/>
              </w:rPr>
              <w:t>Correction to applicability of EN-DC CA test cases</w:t>
            </w:r>
          </w:p>
        </w:tc>
        <w:tc>
          <w:tcPr>
            <w:tcW w:w="517" w:type="dxa"/>
          </w:tcPr>
          <w:p w14:paraId="4333FBAA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4A8BBD" w14:textId="77777777" w:rsidR="00296FF7" w:rsidRDefault="00296FF7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2DFA97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97582AA" w14:textId="77777777" w:rsidR="00296FF7" w:rsidRDefault="00296FF7" w:rsidP="00585DDF">
            <w:r>
              <w:rPr>
                <w:sz w:val="16"/>
                <w:szCs w:val="16"/>
              </w:rPr>
              <w:t>R5-241159</w:t>
            </w:r>
          </w:p>
        </w:tc>
        <w:tc>
          <w:tcPr>
            <w:tcW w:w="1597" w:type="dxa"/>
          </w:tcPr>
          <w:p w14:paraId="1C228954" w14:textId="77777777" w:rsidR="00296FF7" w:rsidRDefault="00296FF7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3FB1F9F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F91B3D" w14:textId="77777777" w:rsidR="00296FF7" w:rsidRDefault="00296FF7" w:rsidP="00585DD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0696AC09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…; TS/TR ... CR ... </w:t>
            </w:r>
          </w:p>
        </w:tc>
      </w:tr>
      <w:tr w:rsidR="00296FF7" w14:paraId="5CA5867D" w14:textId="77777777" w:rsidTr="00585DDF">
        <w:tc>
          <w:tcPr>
            <w:tcW w:w="879" w:type="dxa"/>
          </w:tcPr>
          <w:p w14:paraId="418E81FB" w14:textId="77777777" w:rsidR="00296FF7" w:rsidRDefault="00296FF7" w:rsidP="00585DDF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31D6363" w14:textId="77777777" w:rsidR="00296FF7" w:rsidRDefault="00296FF7" w:rsidP="00585DDF">
            <w:r>
              <w:rPr>
                <w:sz w:val="16"/>
                <w:szCs w:val="16"/>
              </w:rPr>
              <w:t>3377</w:t>
            </w:r>
          </w:p>
        </w:tc>
        <w:tc>
          <w:tcPr>
            <w:tcW w:w="517" w:type="dxa"/>
          </w:tcPr>
          <w:p w14:paraId="697A8156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C0BF2C" w14:textId="77777777" w:rsidR="00296FF7" w:rsidRDefault="00296FF7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72C949" w14:textId="77777777" w:rsidR="00296FF7" w:rsidRDefault="00296FF7" w:rsidP="00585DDF">
            <w:r>
              <w:rPr>
                <w:sz w:val="16"/>
                <w:szCs w:val="16"/>
              </w:rPr>
              <w:t>Routine maintenance for TS 38.523-3</w:t>
            </w:r>
          </w:p>
        </w:tc>
        <w:tc>
          <w:tcPr>
            <w:tcW w:w="517" w:type="dxa"/>
          </w:tcPr>
          <w:p w14:paraId="6AA0C83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2EBA61" w14:textId="77777777" w:rsidR="00296FF7" w:rsidRDefault="00296FF7" w:rsidP="00585DDF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CB0FC7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D36523" w14:textId="77777777" w:rsidR="00296FF7" w:rsidRDefault="00296FF7" w:rsidP="00585DDF">
            <w:r>
              <w:rPr>
                <w:sz w:val="16"/>
                <w:szCs w:val="16"/>
              </w:rPr>
              <w:t>R5-240547</w:t>
            </w:r>
          </w:p>
        </w:tc>
        <w:tc>
          <w:tcPr>
            <w:tcW w:w="1597" w:type="dxa"/>
          </w:tcPr>
          <w:p w14:paraId="24DBB0C1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B18A911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C1AB98F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4D6842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6F3E033" w14:textId="77777777" w:rsidTr="00585DDF">
        <w:tc>
          <w:tcPr>
            <w:tcW w:w="879" w:type="dxa"/>
          </w:tcPr>
          <w:p w14:paraId="5525536F" w14:textId="77777777" w:rsidR="00296FF7" w:rsidRDefault="00296FF7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3FEA3FE" w14:textId="77777777" w:rsidR="00296FF7" w:rsidRDefault="00296FF7" w:rsidP="00585DDF">
            <w:r>
              <w:rPr>
                <w:sz w:val="16"/>
                <w:szCs w:val="16"/>
              </w:rPr>
              <w:t>0650</w:t>
            </w:r>
          </w:p>
        </w:tc>
        <w:tc>
          <w:tcPr>
            <w:tcW w:w="517" w:type="dxa"/>
          </w:tcPr>
          <w:p w14:paraId="2AE5F282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9537A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84ADA7" w14:textId="77777777" w:rsidR="00296FF7" w:rsidRDefault="00296FF7" w:rsidP="00585DDF">
            <w:r>
              <w:rPr>
                <w:sz w:val="16"/>
                <w:szCs w:val="16"/>
              </w:rPr>
              <w:t>FR2c MU definition in 38.903</w:t>
            </w:r>
          </w:p>
        </w:tc>
        <w:tc>
          <w:tcPr>
            <w:tcW w:w="517" w:type="dxa"/>
          </w:tcPr>
          <w:p w14:paraId="1A06AB0C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DCBADD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AF9590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D9F402" w14:textId="77777777" w:rsidR="00296FF7" w:rsidRDefault="00296FF7" w:rsidP="00585DDF">
            <w:r>
              <w:rPr>
                <w:sz w:val="16"/>
                <w:szCs w:val="16"/>
              </w:rPr>
              <w:t>R5-241863</w:t>
            </w:r>
          </w:p>
        </w:tc>
        <w:tc>
          <w:tcPr>
            <w:tcW w:w="1597" w:type="dxa"/>
          </w:tcPr>
          <w:p w14:paraId="3672B19E" w14:textId="77777777" w:rsidR="00296FF7" w:rsidRDefault="00296FF7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914B96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B19E82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EB24E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4DCE6AA1" w14:textId="77777777" w:rsidTr="00585DDF">
        <w:tc>
          <w:tcPr>
            <w:tcW w:w="879" w:type="dxa"/>
          </w:tcPr>
          <w:p w14:paraId="64ECF165" w14:textId="77777777" w:rsidR="00296FF7" w:rsidRDefault="00296FF7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0F5ACF8" w14:textId="77777777" w:rsidR="00296FF7" w:rsidRDefault="00296FF7" w:rsidP="00585DDF">
            <w:r>
              <w:rPr>
                <w:sz w:val="16"/>
                <w:szCs w:val="16"/>
              </w:rPr>
              <w:t>0651</w:t>
            </w:r>
          </w:p>
        </w:tc>
        <w:tc>
          <w:tcPr>
            <w:tcW w:w="517" w:type="dxa"/>
          </w:tcPr>
          <w:p w14:paraId="1BF99AE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B89703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863B09" w14:textId="77777777" w:rsidR="00296FF7" w:rsidRDefault="00296FF7" w:rsidP="00585DDF">
            <w:r>
              <w:rPr>
                <w:sz w:val="16"/>
                <w:szCs w:val="16"/>
              </w:rPr>
              <w:t>FR2 MU - PC1 UL MIMO - Minimum output power test - 38.903</w:t>
            </w:r>
          </w:p>
        </w:tc>
        <w:tc>
          <w:tcPr>
            <w:tcW w:w="517" w:type="dxa"/>
          </w:tcPr>
          <w:p w14:paraId="0593A62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5A16DD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72BD6F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7E23118" w14:textId="77777777" w:rsidR="00296FF7" w:rsidRDefault="00296FF7" w:rsidP="00585DDF">
            <w:r>
              <w:rPr>
                <w:sz w:val="16"/>
                <w:szCs w:val="16"/>
              </w:rPr>
              <w:t>R5-240406</w:t>
            </w:r>
          </w:p>
        </w:tc>
        <w:tc>
          <w:tcPr>
            <w:tcW w:w="1597" w:type="dxa"/>
          </w:tcPr>
          <w:p w14:paraId="6B8259A1" w14:textId="77777777" w:rsidR="00296FF7" w:rsidRDefault="00296FF7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2B5759F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6DF94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FFF7B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E1A53D0" w14:textId="77777777" w:rsidTr="00585DDF">
        <w:tc>
          <w:tcPr>
            <w:tcW w:w="879" w:type="dxa"/>
          </w:tcPr>
          <w:p w14:paraId="02DD8087" w14:textId="77777777" w:rsidR="00296FF7" w:rsidRDefault="00296FF7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6986CF3" w14:textId="77777777" w:rsidR="00296FF7" w:rsidRDefault="00296FF7" w:rsidP="00585DDF">
            <w:r>
              <w:rPr>
                <w:sz w:val="16"/>
                <w:szCs w:val="16"/>
              </w:rPr>
              <w:t>0652</w:t>
            </w:r>
          </w:p>
        </w:tc>
        <w:tc>
          <w:tcPr>
            <w:tcW w:w="517" w:type="dxa"/>
          </w:tcPr>
          <w:p w14:paraId="209858B5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8FEB9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4DD444" w14:textId="77777777" w:rsidR="00296FF7" w:rsidRDefault="00296FF7" w:rsidP="00585DDF">
            <w:r>
              <w:rPr>
                <w:sz w:val="16"/>
                <w:szCs w:val="16"/>
              </w:rPr>
              <w:t>CR to define FR2d QoQZ MUs and misc QoQZ MU corrections</w:t>
            </w:r>
          </w:p>
        </w:tc>
        <w:tc>
          <w:tcPr>
            <w:tcW w:w="517" w:type="dxa"/>
          </w:tcPr>
          <w:p w14:paraId="07D4ECB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89E69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5ED56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2CA8C4" w14:textId="77777777" w:rsidR="00296FF7" w:rsidRDefault="00296FF7" w:rsidP="00585DDF">
            <w:r>
              <w:rPr>
                <w:sz w:val="16"/>
                <w:szCs w:val="16"/>
              </w:rPr>
              <w:t>R5-241864</w:t>
            </w:r>
          </w:p>
        </w:tc>
        <w:tc>
          <w:tcPr>
            <w:tcW w:w="1597" w:type="dxa"/>
          </w:tcPr>
          <w:p w14:paraId="2C53441E" w14:textId="77777777" w:rsidR="00296FF7" w:rsidRDefault="00296FF7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168EF5E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1B3B308" w14:textId="77777777" w:rsidR="00296FF7" w:rsidRDefault="00296FF7" w:rsidP="00585DDF">
            <w:r>
              <w:rPr>
                <w:sz w:val="16"/>
                <w:szCs w:val="16"/>
              </w:rPr>
              <w:t>B.2.2.3, B.2.2.19</w:t>
            </w:r>
          </w:p>
        </w:tc>
        <w:tc>
          <w:tcPr>
            <w:tcW w:w="998" w:type="dxa"/>
          </w:tcPr>
          <w:p w14:paraId="65E7F120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079FE29" w14:textId="77777777" w:rsidTr="00585DDF">
        <w:tc>
          <w:tcPr>
            <w:tcW w:w="879" w:type="dxa"/>
          </w:tcPr>
          <w:p w14:paraId="230E0E5B" w14:textId="77777777" w:rsidR="00296FF7" w:rsidRDefault="00296FF7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D4990F2" w14:textId="77777777" w:rsidR="00296FF7" w:rsidRDefault="00296FF7" w:rsidP="00585DDF">
            <w:r>
              <w:rPr>
                <w:sz w:val="16"/>
                <w:szCs w:val="16"/>
              </w:rPr>
              <w:t>0684</w:t>
            </w:r>
          </w:p>
        </w:tc>
        <w:tc>
          <w:tcPr>
            <w:tcW w:w="517" w:type="dxa"/>
          </w:tcPr>
          <w:p w14:paraId="3A4A9697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7FF04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32A4D1" w14:textId="77777777" w:rsidR="00296FF7" w:rsidRDefault="00296FF7" w:rsidP="00585DDF">
            <w:r>
              <w:rPr>
                <w:sz w:val="16"/>
                <w:szCs w:val="16"/>
              </w:rPr>
              <w:t>Correct of test tolerance analysis of EN-DC FR1 addition and release delay of known PSCell for test case 4.5.7.1</w:t>
            </w:r>
          </w:p>
        </w:tc>
        <w:tc>
          <w:tcPr>
            <w:tcW w:w="517" w:type="dxa"/>
          </w:tcPr>
          <w:p w14:paraId="26E9E6E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4B107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8C29C9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FD0E2A" w14:textId="77777777" w:rsidR="00296FF7" w:rsidRDefault="00296FF7" w:rsidP="00585DDF">
            <w:r>
              <w:rPr>
                <w:sz w:val="16"/>
                <w:szCs w:val="16"/>
              </w:rPr>
              <w:t>R5-241902</w:t>
            </w:r>
          </w:p>
        </w:tc>
        <w:tc>
          <w:tcPr>
            <w:tcW w:w="1597" w:type="dxa"/>
          </w:tcPr>
          <w:p w14:paraId="33153088" w14:textId="77777777" w:rsidR="00296FF7" w:rsidRDefault="00296FF7" w:rsidP="00585DD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4EF3B1F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60015EB" w14:textId="77777777" w:rsidR="00296FF7" w:rsidRDefault="00296FF7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C55BE7F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38.533 CR 3009/3010; TS/TR ... CR ... </w:t>
            </w:r>
          </w:p>
        </w:tc>
      </w:tr>
      <w:tr w:rsidR="00296FF7" w14:paraId="1180B45F" w14:textId="77777777" w:rsidTr="00585DDF">
        <w:tc>
          <w:tcPr>
            <w:tcW w:w="879" w:type="dxa"/>
          </w:tcPr>
          <w:p w14:paraId="63180D49" w14:textId="77777777" w:rsidR="00296FF7" w:rsidRDefault="00296FF7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CC291AC" w14:textId="77777777" w:rsidR="00296FF7" w:rsidRDefault="00296FF7" w:rsidP="00585DDF"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 w14:paraId="3F5B44DB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6D6971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72CC66" w14:textId="77777777" w:rsidR="00296FF7" w:rsidRDefault="00296FF7" w:rsidP="00585DDF">
            <w:r>
              <w:rPr>
                <w:sz w:val="16"/>
                <w:szCs w:val="16"/>
              </w:rPr>
              <w:t>Documentation of MU for n259</w:t>
            </w:r>
          </w:p>
        </w:tc>
        <w:tc>
          <w:tcPr>
            <w:tcW w:w="517" w:type="dxa"/>
          </w:tcPr>
          <w:p w14:paraId="12182F5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DBC3C3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DF1F66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68733E7" w14:textId="77777777" w:rsidR="00296FF7" w:rsidRDefault="00296FF7" w:rsidP="00585DDF">
            <w:r>
              <w:rPr>
                <w:sz w:val="16"/>
                <w:szCs w:val="16"/>
              </w:rPr>
              <w:t>R5-241866</w:t>
            </w:r>
          </w:p>
        </w:tc>
        <w:tc>
          <w:tcPr>
            <w:tcW w:w="1597" w:type="dxa"/>
          </w:tcPr>
          <w:p w14:paraId="0BDECDE8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D8DFE77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681C7B" w14:textId="77777777" w:rsidR="00296FF7" w:rsidRDefault="00296FF7" w:rsidP="00585DDF">
            <w:r>
              <w:rPr>
                <w:sz w:val="16"/>
                <w:szCs w:val="16"/>
              </w:rPr>
              <w:t>B.2.2.6, B.2.2.17, B.2.2.33</w:t>
            </w:r>
          </w:p>
        </w:tc>
        <w:tc>
          <w:tcPr>
            <w:tcW w:w="998" w:type="dxa"/>
          </w:tcPr>
          <w:p w14:paraId="74198142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35B7A9C5" w14:textId="77777777" w:rsidTr="00585DDF">
        <w:tc>
          <w:tcPr>
            <w:tcW w:w="879" w:type="dxa"/>
          </w:tcPr>
          <w:p w14:paraId="11944980" w14:textId="77777777" w:rsidR="00296FF7" w:rsidRDefault="00296FF7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0D474B1" w14:textId="77777777" w:rsidR="00296FF7" w:rsidRDefault="00296FF7" w:rsidP="00585DDF">
            <w:r>
              <w:rPr>
                <w:sz w:val="16"/>
                <w:szCs w:val="16"/>
              </w:rPr>
              <w:t>0852</w:t>
            </w:r>
          </w:p>
        </w:tc>
        <w:tc>
          <w:tcPr>
            <w:tcW w:w="517" w:type="dxa"/>
          </w:tcPr>
          <w:p w14:paraId="718D5ED3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7BAB2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61EF21" w14:textId="77777777" w:rsidR="00296FF7" w:rsidRDefault="00296FF7" w:rsidP="00585DDF">
            <w:r>
              <w:rPr>
                <w:sz w:val="16"/>
                <w:szCs w:val="16"/>
              </w:rPr>
              <w:t>Updating test principle for AMPR for inter-band UL CA</w:t>
            </w:r>
          </w:p>
        </w:tc>
        <w:tc>
          <w:tcPr>
            <w:tcW w:w="517" w:type="dxa"/>
          </w:tcPr>
          <w:p w14:paraId="4E1F976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00697E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DBD22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19F1AB" w14:textId="77777777" w:rsidR="00296FF7" w:rsidRDefault="00296FF7" w:rsidP="00585DDF">
            <w:r>
              <w:rPr>
                <w:sz w:val="16"/>
                <w:szCs w:val="16"/>
              </w:rPr>
              <w:t>R5-240308</w:t>
            </w:r>
          </w:p>
        </w:tc>
        <w:tc>
          <w:tcPr>
            <w:tcW w:w="1597" w:type="dxa"/>
          </w:tcPr>
          <w:p w14:paraId="3558FC3F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D1CF8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9137BA8" w14:textId="77777777" w:rsidR="00296FF7" w:rsidRDefault="00296FF7" w:rsidP="00585DDF">
            <w:r>
              <w:rPr>
                <w:sz w:val="16"/>
                <w:szCs w:val="16"/>
              </w:rPr>
              <w:t>4.1.2.2</w:t>
            </w:r>
          </w:p>
        </w:tc>
        <w:tc>
          <w:tcPr>
            <w:tcW w:w="998" w:type="dxa"/>
          </w:tcPr>
          <w:p w14:paraId="5B7BC16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38.521-1 CR 2624  ; TS/TR ... CR ... </w:t>
            </w:r>
          </w:p>
        </w:tc>
      </w:tr>
      <w:tr w:rsidR="00296FF7" w14:paraId="4AC07351" w14:textId="77777777" w:rsidTr="00585DDF">
        <w:tc>
          <w:tcPr>
            <w:tcW w:w="879" w:type="dxa"/>
          </w:tcPr>
          <w:p w14:paraId="61F8AF20" w14:textId="77777777" w:rsidR="00296FF7" w:rsidRDefault="00296FF7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1C63402F" w14:textId="77777777" w:rsidR="00296FF7" w:rsidRDefault="00296FF7" w:rsidP="00585DDF">
            <w:r>
              <w:rPr>
                <w:sz w:val="16"/>
                <w:szCs w:val="16"/>
              </w:rPr>
              <w:t>0853</w:t>
            </w:r>
          </w:p>
        </w:tc>
        <w:tc>
          <w:tcPr>
            <w:tcW w:w="517" w:type="dxa"/>
          </w:tcPr>
          <w:p w14:paraId="26A21195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89580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0392CF" w14:textId="77777777" w:rsidR="00296FF7" w:rsidRDefault="00296FF7" w:rsidP="00585DDF">
            <w:r>
              <w:rPr>
                <w:sz w:val="16"/>
                <w:szCs w:val="16"/>
              </w:rPr>
              <w:t>Updating test points for FR1 REFSENS for SUL test case</w:t>
            </w:r>
          </w:p>
        </w:tc>
        <w:tc>
          <w:tcPr>
            <w:tcW w:w="517" w:type="dxa"/>
          </w:tcPr>
          <w:p w14:paraId="5623EFD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B58A89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908BC7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4F1B3F" w14:textId="77777777" w:rsidR="00296FF7" w:rsidRDefault="00296FF7" w:rsidP="00585DDF">
            <w:r>
              <w:rPr>
                <w:sz w:val="16"/>
                <w:szCs w:val="16"/>
              </w:rPr>
              <w:t>R5-240318</w:t>
            </w:r>
          </w:p>
        </w:tc>
        <w:tc>
          <w:tcPr>
            <w:tcW w:w="1597" w:type="dxa"/>
          </w:tcPr>
          <w:p w14:paraId="57D52470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E3D3C0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3F3848" w14:textId="77777777" w:rsidR="00296FF7" w:rsidRDefault="00296FF7" w:rsidP="00585DDF">
            <w:r>
              <w:rPr>
                <w:sz w:val="16"/>
                <w:szCs w:val="16"/>
              </w:rPr>
              <w:t>4.1.1.2</w:t>
            </w:r>
          </w:p>
        </w:tc>
        <w:tc>
          <w:tcPr>
            <w:tcW w:w="998" w:type="dxa"/>
          </w:tcPr>
          <w:p w14:paraId="4D5ED93A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38.521-1 CR 2629; TS/TR ... CR ... </w:t>
            </w:r>
          </w:p>
        </w:tc>
      </w:tr>
      <w:tr w:rsidR="00296FF7" w14:paraId="1A4C8BA9" w14:textId="77777777" w:rsidTr="00585DDF">
        <w:tc>
          <w:tcPr>
            <w:tcW w:w="879" w:type="dxa"/>
          </w:tcPr>
          <w:p w14:paraId="5414BDD2" w14:textId="77777777" w:rsidR="00296FF7" w:rsidRDefault="00296FF7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AC3017F" w14:textId="77777777" w:rsidR="00296FF7" w:rsidRDefault="00296FF7" w:rsidP="00585DDF">
            <w:r>
              <w:rPr>
                <w:sz w:val="16"/>
                <w:szCs w:val="16"/>
              </w:rPr>
              <w:t>0858</w:t>
            </w:r>
          </w:p>
        </w:tc>
        <w:tc>
          <w:tcPr>
            <w:tcW w:w="517" w:type="dxa"/>
          </w:tcPr>
          <w:p w14:paraId="661D47A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533F7E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B78C7A" w14:textId="77777777" w:rsidR="00296FF7" w:rsidRDefault="00296FF7" w:rsidP="00585DDF">
            <w:r>
              <w:rPr>
                <w:sz w:val="16"/>
                <w:szCs w:val="16"/>
              </w:rPr>
              <w:t>Correction to reference sensitivity test point analysis for CA_n28A-n78A</w:t>
            </w:r>
          </w:p>
        </w:tc>
        <w:tc>
          <w:tcPr>
            <w:tcW w:w="517" w:type="dxa"/>
          </w:tcPr>
          <w:p w14:paraId="4C951E0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ACE59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F12B9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226094" w14:textId="77777777" w:rsidR="00296FF7" w:rsidRDefault="00296FF7" w:rsidP="00585DDF">
            <w:r>
              <w:rPr>
                <w:sz w:val="16"/>
                <w:szCs w:val="16"/>
              </w:rPr>
              <w:t>R5-241777</w:t>
            </w:r>
          </w:p>
        </w:tc>
        <w:tc>
          <w:tcPr>
            <w:tcW w:w="1597" w:type="dxa"/>
          </w:tcPr>
          <w:p w14:paraId="4ADFD911" w14:textId="77777777" w:rsidR="00296FF7" w:rsidRDefault="00296FF7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8975013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FE795C9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6A124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67B2131F" w14:textId="77777777" w:rsidTr="00585DDF">
        <w:tc>
          <w:tcPr>
            <w:tcW w:w="879" w:type="dxa"/>
          </w:tcPr>
          <w:p w14:paraId="05967FA8" w14:textId="77777777" w:rsidR="00296FF7" w:rsidRDefault="00296FF7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9ABF86A" w14:textId="77777777" w:rsidR="00296FF7" w:rsidRDefault="00296FF7" w:rsidP="00585DDF">
            <w:r>
              <w:rPr>
                <w:sz w:val="16"/>
                <w:szCs w:val="16"/>
              </w:rPr>
              <w:t>0866</w:t>
            </w:r>
          </w:p>
        </w:tc>
        <w:tc>
          <w:tcPr>
            <w:tcW w:w="517" w:type="dxa"/>
          </w:tcPr>
          <w:p w14:paraId="5565F70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C31047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543EDF" w14:textId="77777777" w:rsidR="00296FF7" w:rsidRDefault="00296FF7" w:rsidP="00585DDF">
            <w:r>
              <w:rPr>
                <w:sz w:val="16"/>
                <w:szCs w:val="16"/>
              </w:rPr>
              <w:t>Test point analysis of EN-DC spurious emissions for DC_2A_n66A and DC_30A_n66A</w:t>
            </w:r>
          </w:p>
        </w:tc>
        <w:tc>
          <w:tcPr>
            <w:tcW w:w="517" w:type="dxa"/>
          </w:tcPr>
          <w:p w14:paraId="13FCCB0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049E9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4597D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DE2244" w14:textId="77777777" w:rsidR="00296FF7" w:rsidRDefault="00296FF7" w:rsidP="00585DDF">
            <w:r>
              <w:rPr>
                <w:sz w:val="16"/>
                <w:szCs w:val="16"/>
              </w:rPr>
              <w:t>R5-241778</w:t>
            </w:r>
          </w:p>
        </w:tc>
        <w:tc>
          <w:tcPr>
            <w:tcW w:w="1597" w:type="dxa"/>
          </w:tcPr>
          <w:p w14:paraId="6CD54F69" w14:textId="77777777" w:rsidR="00296FF7" w:rsidRDefault="00296FF7" w:rsidP="00585DDF">
            <w:r>
              <w:rPr>
                <w:sz w:val="16"/>
                <w:szCs w:val="16"/>
              </w:rPr>
              <w:t>WE Certification Oy, AT&amp;T</w:t>
            </w:r>
          </w:p>
        </w:tc>
        <w:tc>
          <w:tcPr>
            <w:tcW w:w="1122" w:type="dxa"/>
          </w:tcPr>
          <w:p w14:paraId="4E545EA3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5BF77D9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657122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</w:tbl>
    <w:p w14:paraId="35946A26" w14:textId="77777777" w:rsidR="00296FF7" w:rsidRDefault="00296FF7" w:rsidP="00296FF7"/>
    <w:p w14:paraId="19B8FE23" w14:textId="77777777" w:rsidR="00296FF7" w:rsidRDefault="00296FF7" w:rsidP="00296FF7"/>
    <w:p w14:paraId="490DF72F" w14:textId="77777777" w:rsidR="00C94B83" w:rsidRPr="00917427" w:rsidRDefault="00C94B83" w:rsidP="00C94B8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RP-240229</w:t>
      </w:r>
      <w:r>
        <w:rPr>
          <w:b/>
          <w:i/>
          <w:noProof/>
          <w:sz w:val="28"/>
        </w:rPr>
        <w:fldChar w:fldCharType="end"/>
      </w:r>
    </w:p>
    <w:p w14:paraId="37D0AD67" w14:textId="77777777" w:rsidR="00C94B83" w:rsidRPr="00784730" w:rsidRDefault="00C94B83" w:rsidP="00C94B8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B992567" w14:textId="77777777" w:rsidR="00C94B83" w:rsidRPr="00050554" w:rsidRDefault="00C94B83" w:rsidP="00C94B83">
      <w:pPr>
        <w:rPr>
          <w:rFonts w:ascii="Arial" w:hAnsi="Arial" w:cs="Arial"/>
          <w:b/>
          <w:bCs/>
          <w:lang w:val="en-US"/>
        </w:rPr>
      </w:pPr>
    </w:p>
    <w:p w14:paraId="1D3CCA38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0268C1A" w14:textId="77777777" w:rsidR="00C94B83" w:rsidRPr="00E145B1" w:rsidRDefault="00C94B83" w:rsidP="00C94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6)</w:t>
      </w:r>
      <w:r>
        <w:rPr>
          <w:rFonts w:ascii="Arial" w:hAnsi="Arial" w:cs="Arial"/>
          <w:b/>
          <w:bCs/>
        </w:rPr>
        <w:fldChar w:fldCharType="end"/>
      </w:r>
    </w:p>
    <w:p w14:paraId="21D99F68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34C52A14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AEC1E2E" w14:textId="77777777" w:rsidR="00C94B83" w:rsidRDefault="00C94B83" w:rsidP="00C94B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F4E872E" w14:textId="77777777" w:rsidR="00C94B83" w:rsidRPr="004E535C" w:rsidRDefault="00C94B83" w:rsidP="00C94B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4B83" w:rsidRPr="004E535C" w14:paraId="02F696B2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2A4B998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70B371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A0CADF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93982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416437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AE6D7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AA661E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1C585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76622B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5A0CDA2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4FD9AAB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0234B4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50C466D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94B83" w14:paraId="0A55A667" w14:textId="77777777" w:rsidTr="00585DDF">
        <w:tc>
          <w:tcPr>
            <w:tcW w:w="879" w:type="dxa"/>
          </w:tcPr>
          <w:p w14:paraId="48FFEF00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D809FA8" w14:textId="77777777" w:rsidR="00C94B83" w:rsidRDefault="00C94B83" w:rsidP="00585DDF">
            <w:r>
              <w:rPr>
                <w:sz w:val="16"/>
                <w:szCs w:val="16"/>
              </w:rPr>
              <w:t>4169</w:t>
            </w:r>
          </w:p>
        </w:tc>
        <w:tc>
          <w:tcPr>
            <w:tcW w:w="517" w:type="dxa"/>
          </w:tcPr>
          <w:p w14:paraId="6A79B38A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E9A839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E76C8B" w14:textId="77777777" w:rsidR="00C94B83" w:rsidRDefault="00C94B83" w:rsidP="00585DDF">
            <w:r>
              <w:rPr>
                <w:sz w:val="16"/>
                <w:szCs w:val="16"/>
              </w:rPr>
              <w:t>Correction to NR MAC TC 7.1.1.1.1</w:t>
            </w:r>
          </w:p>
        </w:tc>
        <w:tc>
          <w:tcPr>
            <w:tcW w:w="517" w:type="dxa"/>
          </w:tcPr>
          <w:p w14:paraId="103C0889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2022F1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DE97A1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FD14C7" w14:textId="77777777" w:rsidR="00C94B83" w:rsidRDefault="00C94B83" w:rsidP="00585DDF">
            <w:r>
              <w:rPr>
                <w:sz w:val="16"/>
                <w:szCs w:val="16"/>
              </w:rPr>
              <w:t>R5-240174</w:t>
            </w:r>
          </w:p>
        </w:tc>
        <w:tc>
          <w:tcPr>
            <w:tcW w:w="1597" w:type="dxa"/>
          </w:tcPr>
          <w:p w14:paraId="7812E317" w14:textId="77777777" w:rsidR="00C94B83" w:rsidRDefault="00C94B83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79EF088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77E3897" w14:textId="77777777" w:rsidR="00C94B83" w:rsidRDefault="00C94B83" w:rsidP="00585DDF">
            <w:r>
              <w:rPr>
                <w:sz w:val="16"/>
                <w:szCs w:val="16"/>
              </w:rPr>
              <w:t>7.1.1.1.1.3.3</w:t>
            </w:r>
          </w:p>
        </w:tc>
        <w:tc>
          <w:tcPr>
            <w:tcW w:w="998" w:type="dxa"/>
          </w:tcPr>
          <w:p w14:paraId="404DF8F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19CBA7B" w14:textId="77777777" w:rsidTr="00585DDF">
        <w:tc>
          <w:tcPr>
            <w:tcW w:w="879" w:type="dxa"/>
          </w:tcPr>
          <w:p w14:paraId="12DD8281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6E45478" w14:textId="77777777" w:rsidR="00C94B83" w:rsidRDefault="00C94B83" w:rsidP="00585DDF">
            <w:r>
              <w:rPr>
                <w:sz w:val="16"/>
                <w:szCs w:val="16"/>
              </w:rPr>
              <w:t>4171</w:t>
            </w:r>
          </w:p>
        </w:tc>
        <w:tc>
          <w:tcPr>
            <w:tcW w:w="517" w:type="dxa"/>
          </w:tcPr>
          <w:p w14:paraId="108975FC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7FF7BA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4F505F" w14:textId="77777777" w:rsidR="00C94B83" w:rsidRDefault="00C94B83" w:rsidP="00585DDF">
            <w:r>
              <w:rPr>
                <w:sz w:val="16"/>
                <w:szCs w:val="16"/>
              </w:rPr>
              <w:t>Correction to NR MAC TC 7.1.1.5.x</w:t>
            </w:r>
          </w:p>
        </w:tc>
        <w:tc>
          <w:tcPr>
            <w:tcW w:w="517" w:type="dxa"/>
          </w:tcPr>
          <w:p w14:paraId="49CB100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3282E9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2D4D81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73EEEE" w14:textId="77777777" w:rsidR="00C94B83" w:rsidRDefault="00C94B83" w:rsidP="00585DDF">
            <w:r>
              <w:rPr>
                <w:sz w:val="16"/>
                <w:szCs w:val="16"/>
              </w:rPr>
              <w:t>R5-241501</w:t>
            </w:r>
          </w:p>
        </w:tc>
        <w:tc>
          <w:tcPr>
            <w:tcW w:w="1597" w:type="dxa"/>
          </w:tcPr>
          <w:p w14:paraId="4CA22037" w14:textId="77777777" w:rsidR="00C94B83" w:rsidRDefault="00C94B83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2BAAC49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E7018E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773799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92EF745" w14:textId="77777777" w:rsidTr="00585DDF">
        <w:tc>
          <w:tcPr>
            <w:tcW w:w="879" w:type="dxa"/>
          </w:tcPr>
          <w:p w14:paraId="14AAC89E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6DF1742" w14:textId="77777777" w:rsidR="00C94B83" w:rsidRDefault="00C94B83" w:rsidP="00585DDF">
            <w:r>
              <w:rPr>
                <w:sz w:val="16"/>
                <w:szCs w:val="16"/>
              </w:rPr>
              <w:t>4176</w:t>
            </w:r>
          </w:p>
        </w:tc>
        <w:tc>
          <w:tcPr>
            <w:tcW w:w="517" w:type="dxa"/>
          </w:tcPr>
          <w:p w14:paraId="678C3237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6F4FE9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594EA6" w14:textId="77777777" w:rsidR="00C94B83" w:rsidRDefault="00C94B83" w:rsidP="00585DDF">
            <w:r>
              <w:rPr>
                <w:sz w:val="16"/>
                <w:szCs w:val="16"/>
              </w:rPr>
              <w:t>Correction to NR HO TC 8.1.4.2.1.1</w:t>
            </w:r>
          </w:p>
        </w:tc>
        <w:tc>
          <w:tcPr>
            <w:tcW w:w="517" w:type="dxa"/>
          </w:tcPr>
          <w:p w14:paraId="4A2B083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E67AD2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802B28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873EE8" w14:textId="77777777" w:rsidR="00C94B83" w:rsidRDefault="00C94B83" w:rsidP="00585DDF">
            <w:r>
              <w:rPr>
                <w:sz w:val="16"/>
                <w:szCs w:val="16"/>
              </w:rPr>
              <w:t>R5-240181</w:t>
            </w:r>
          </w:p>
        </w:tc>
        <w:tc>
          <w:tcPr>
            <w:tcW w:w="1597" w:type="dxa"/>
          </w:tcPr>
          <w:p w14:paraId="518512BC" w14:textId="77777777" w:rsidR="00C94B83" w:rsidRDefault="00C94B83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92CA8E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159D59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63793D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56286B10" w14:textId="77777777" w:rsidTr="00585DDF">
        <w:tc>
          <w:tcPr>
            <w:tcW w:w="879" w:type="dxa"/>
          </w:tcPr>
          <w:p w14:paraId="59D0F14D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FC5EBA4" w14:textId="77777777" w:rsidR="00C94B83" w:rsidRDefault="00C94B83" w:rsidP="00585DDF">
            <w:r>
              <w:rPr>
                <w:sz w:val="16"/>
                <w:szCs w:val="16"/>
              </w:rPr>
              <w:t>4179</w:t>
            </w:r>
          </w:p>
        </w:tc>
        <w:tc>
          <w:tcPr>
            <w:tcW w:w="517" w:type="dxa"/>
          </w:tcPr>
          <w:p w14:paraId="26EDD629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3DA5BC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0BD1AD" w14:textId="77777777" w:rsidR="00C94B83" w:rsidRDefault="00C94B83" w:rsidP="00585DDF">
            <w:r>
              <w:rPr>
                <w:sz w:val="16"/>
                <w:szCs w:val="16"/>
              </w:rPr>
              <w:t>Correction to NR RRC TC 8.1.5.8.1</w:t>
            </w:r>
          </w:p>
        </w:tc>
        <w:tc>
          <w:tcPr>
            <w:tcW w:w="517" w:type="dxa"/>
          </w:tcPr>
          <w:p w14:paraId="0D778C0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449D06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948C1E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4382C7" w14:textId="77777777" w:rsidR="00C94B83" w:rsidRDefault="00C94B83" w:rsidP="00585DDF">
            <w:r>
              <w:rPr>
                <w:sz w:val="16"/>
                <w:szCs w:val="16"/>
              </w:rPr>
              <w:t>R5-240184</w:t>
            </w:r>
          </w:p>
        </w:tc>
        <w:tc>
          <w:tcPr>
            <w:tcW w:w="1597" w:type="dxa"/>
          </w:tcPr>
          <w:p w14:paraId="63FCC72F" w14:textId="77777777" w:rsidR="00C94B83" w:rsidRDefault="00C94B83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3724D6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1182BB" w14:textId="77777777" w:rsidR="00C94B83" w:rsidRDefault="00C94B83" w:rsidP="00585DDF">
            <w:r>
              <w:rPr>
                <w:sz w:val="16"/>
                <w:szCs w:val="16"/>
              </w:rPr>
              <w:t>8.1.5.8.1</w:t>
            </w:r>
          </w:p>
        </w:tc>
        <w:tc>
          <w:tcPr>
            <w:tcW w:w="998" w:type="dxa"/>
          </w:tcPr>
          <w:p w14:paraId="51D0E685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C21DAF3" w14:textId="77777777" w:rsidTr="00585DDF">
        <w:tc>
          <w:tcPr>
            <w:tcW w:w="879" w:type="dxa"/>
          </w:tcPr>
          <w:p w14:paraId="67A0211F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5239A13" w14:textId="77777777" w:rsidR="00C94B83" w:rsidRDefault="00C94B83" w:rsidP="00585DDF">
            <w:r>
              <w:rPr>
                <w:sz w:val="16"/>
                <w:szCs w:val="16"/>
              </w:rPr>
              <w:t>4191</w:t>
            </w:r>
          </w:p>
        </w:tc>
        <w:tc>
          <w:tcPr>
            <w:tcW w:w="517" w:type="dxa"/>
          </w:tcPr>
          <w:p w14:paraId="41DA8F63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BBA38D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7E4937" w14:textId="77777777" w:rsidR="00C94B83" w:rsidRDefault="00C94B83" w:rsidP="00585DDF">
            <w:r>
              <w:rPr>
                <w:sz w:val="16"/>
                <w:szCs w:val="16"/>
              </w:rPr>
              <w:t>Correction to NR testcase 6.4.2.1</w:t>
            </w:r>
          </w:p>
        </w:tc>
        <w:tc>
          <w:tcPr>
            <w:tcW w:w="517" w:type="dxa"/>
          </w:tcPr>
          <w:p w14:paraId="74CB998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CD7BA7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30D84B9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A95286" w14:textId="77777777" w:rsidR="00C94B83" w:rsidRDefault="00C94B83" w:rsidP="00585DDF">
            <w:r>
              <w:rPr>
                <w:sz w:val="16"/>
                <w:szCs w:val="16"/>
              </w:rPr>
              <w:t>R5-241495</w:t>
            </w:r>
          </w:p>
        </w:tc>
        <w:tc>
          <w:tcPr>
            <w:tcW w:w="1597" w:type="dxa"/>
          </w:tcPr>
          <w:p w14:paraId="52CFA3B1" w14:textId="77777777" w:rsidR="00C94B83" w:rsidRDefault="00C94B83" w:rsidP="00585DDF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02C792F3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D5D18FE" w14:textId="77777777" w:rsidR="00C94B83" w:rsidRDefault="00C94B83" w:rsidP="00585DDF">
            <w:r>
              <w:rPr>
                <w:sz w:val="16"/>
                <w:szCs w:val="16"/>
              </w:rPr>
              <w:t>6.4.2.1</w:t>
            </w:r>
          </w:p>
        </w:tc>
        <w:tc>
          <w:tcPr>
            <w:tcW w:w="998" w:type="dxa"/>
          </w:tcPr>
          <w:p w14:paraId="3794A24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94B83" w14:paraId="2C5C3CDA" w14:textId="77777777" w:rsidTr="00585DDF">
        <w:tc>
          <w:tcPr>
            <w:tcW w:w="879" w:type="dxa"/>
          </w:tcPr>
          <w:p w14:paraId="19D98AB9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9ABAB01" w14:textId="77777777" w:rsidR="00C94B83" w:rsidRDefault="00C94B83" w:rsidP="00585DDF">
            <w:r>
              <w:rPr>
                <w:sz w:val="16"/>
                <w:szCs w:val="16"/>
              </w:rPr>
              <w:t>4219</w:t>
            </w:r>
          </w:p>
        </w:tc>
        <w:tc>
          <w:tcPr>
            <w:tcW w:w="517" w:type="dxa"/>
          </w:tcPr>
          <w:p w14:paraId="59CC305C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6821F3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EB29A9" w14:textId="77777777" w:rsidR="00C94B83" w:rsidRDefault="00C94B83" w:rsidP="00585DDF">
            <w:r>
              <w:rPr>
                <w:sz w:val="16"/>
                <w:szCs w:val="16"/>
              </w:rPr>
              <w:t>Correction of MAC TC 7.1.1.6.2-UL CG type1</w:t>
            </w:r>
          </w:p>
        </w:tc>
        <w:tc>
          <w:tcPr>
            <w:tcW w:w="517" w:type="dxa"/>
          </w:tcPr>
          <w:p w14:paraId="2AAA360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E85BB9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313C19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F6A195" w14:textId="77777777" w:rsidR="00C94B83" w:rsidRDefault="00C94B83" w:rsidP="00585DDF">
            <w:r>
              <w:rPr>
                <w:sz w:val="16"/>
                <w:szCs w:val="16"/>
              </w:rPr>
              <w:t>R5-240413</w:t>
            </w:r>
          </w:p>
        </w:tc>
        <w:tc>
          <w:tcPr>
            <w:tcW w:w="1597" w:type="dxa"/>
          </w:tcPr>
          <w:p w14:paraId="4BA1C844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8CAB5A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7965C95" w14:textId="77777777" w:rsidR="00C94B83" w:rsidRDefault="00C94B83" w:rsidP="00585DDF">
            <w:r>
              <w:rPr>
                <w:sz w:val="16"/>
                <w:szCs w:val="16"/>
              </w:rPr>
              <w:t>7.1.1.6.2</w:t>
            </w:r>
          </w:p>
        </w:tc>
        <w:tc>
          <w:tcPr>
            <w:tcW w:w="998" w:type="dxa"/>
          </w:tcPr>
          <w:p w14:paraId="0E6AA58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C94B83" w14:paraId="64890091" w14:textId="77777777" w:rsidTr="00585DDF">
        <w:tc>
          <w:tcPr>
            <w:tcW w:w="879" w:type="dxa"/>
          </w:tcPr>
          <w:p w14:paraId="69973BC1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9DC3CAB" w14:textId="77777777" w:rsidR="00C94B83" w:rsidRDefault="00C94B83" w:rsidP="00585DDF">
            <w:r>
              <w:rPr>
                <w:sz w:val="16"/>
                <w:szCs w:val="16"/>
              </w:rPr>
              <w:t>4222</w:t>
            </w:r>
          </w:p>
        </w:tc>
        <w:tc>
          <w:tcPr>
            <w:tcW w:w="517" w:type="dxa"/>
          </w:tcPr>
          <w:p w14:paraId="411058F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32DF31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A92940" w14:textId="77777777" w:rsidR="00C94B83" w:rsidRDefault="00C94B83" w:rsidP="00585DDF">
            <w:r>
              <w:rPr>
                <w:sz w:val="16"/>
                <w:szCs w:val="16"/>
              </w:rPr>
              <w:t>Editorial correction of NR TC 11.4.x-Emergency services</w:t>
            </w:r>
          </w:p>
        </w:tc>
        <w:tc>
          <w:tcPr>
            <w:tcW w:w="517" w:type="dxa"/>
          </w:tcPr>
          <w:p w14:paraId="49A05CE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191643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577C3F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EA66480" w14:textId="77777777" w:rsidR="00C94B83" w:rsidRDefault="00C94B83" w:rsidP="00585DDF">
            <w:r>
              <w:rPr>
                <w:sz w:val="16"/>
                <w:szCs w:val="16"/>
              </w:rPr>
              <w:t>R5-240416</w:t>
            </w:r>
          </w:p>
        </w:tc>
        <w:tc>
          <w:tcPr>
            <w:tcW w:w="1597" w:type="dxa"/>
          </w:tcPr>
          <w:p w14:paraId="106A670F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D0054C8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0C16E8B" w14:textId="77777777" w:rsidR="00C94B83" w:rsidRDefault="00C94B83" w:rsidP="00585DDF">
            <w:r>
              <w:rPr>
                <w:sz w:val="16"/>
                <w:szCs w:val="16"/>
              </w:rPr>
              <w:t>11.4.1,11.4.2,11.4.3,11.4.9,11.4.11</w:t>
            </w:r>
          </w:p>
        </w:tc>
        <w:tc>
          <w:tcPr>
            <w:tcW w:w="998" w:type="dxa"/>
          </w:tcPr>
          <w:p w14:paraId="47BACE4B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C94B83" w14:paraId="6D9E5281" w14:textId="77777777" w:rsidTr="00585DDF">
        <w:tc>
          <w:tcPr>
            <w:tcW w:w="879" w:type="dxa"/>
          </w:tcPr>
          <w:p w14:paraId="76E79509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D4D7CB9" w14:textId="77777777" w:rsidR="00C94B83" w:rsidRDefault="00C94B83" w:rsidP="00585DDF">
            <w:r>
              <w:rPr>
                <w:sz w:val="16"/>
                <w:szCs w:val="16"/>
              </w:rPr>
              <w:t>4246</w:t>
            </w:r>
          </w:p>
        </w:tc>
        <w:tc>
          <w:tcPr>
            <w:tcW w:w="517" w:type="dxa"/>
          </w:tcPr>
          <w:p w14:paraId="10B681D4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9F5378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51F7F0" w14:textId="77777777" w:rsidR="00C94B83" w:rsidRDefault="00C94B83" w:rsidP="00585DDF">
            <w:r>
              <w:rPr>
                <w:sz w:val="16"/>
                <w:szCs w:val="16"/>
              </w:rPr>
              <w:t>Correction to NR test case 11.8.6</w:t>
            </w:r>
          </w:p>
        </w:tc>
        <w:tc>
          <w:tcPr>
            <w:tcW w:w="517" w:type="dxa"/>
          </w:tcPr>
          <w:p w14:paraId="76A187C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E1E196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D9815A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E84740C" w14:textId="77777777" w:rsidR="00C94B83" w:rsidRDefault="00C94B83" w:rsidP="00585DDF">
            <w:r>
              <w:rPr>
                <w:sz w:val="16"/>
                <w:szCs w:val="16"/>
              </w:rPr>
              <w:t>R5-240539</w:t>
            </w:r>
          </w:p>
        </w:tc>
        <w:tc>
          <w:tcPr>
            <w:tcW w:w="1597" w:type="dxa"/>
          </w:tcPr>
          <w:p w14:paraId="1A64E746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C092606" w14:textId="77777777" w:rsidR="00C94B83" w:rsidRDefault="00C94B83" w:rsidP="00585DD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7604737E" w14:textId="77777777" w:rsidR="00C94B83" w:rsidRDefault="00C94B83" w:rsidP="00585DDF">
            <w:r>
              <w:rPr>
                <w:sz w:val="16"/>
                <w:szCs w:val="16"/>
              </w:rPr>
              <w:t>11.8.6</w:t>
            </w:r>
          </w:p>
        </w:tc>
        <w:tc>
          <w:tcPr>
            <w:tcW w:w="998" w:type="dxa"/>
          </w:tcPr>
          <w:p w14:paraId="23CF9546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8CE3CCD" w14:textId="77777777" w:rsidTr="00585DDF">
        <w:tc>
          <w:tcPr>
            <w:tcW w:w="879" w:type="dxa"/>
          </w:tcPr>
          <w:p w14:paraId="6DD001EB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FE6734E" w14:textId="77777777" w:rsidR="00C94B83" w:rsidRDefault="00C94B83" w:rsidP="00585DDF">
            <w:r>
              <w:rPr>
                <w:sz w:val="16"/>
                <w:szCs w:val="16"/>
              </w:rPr>
              <w:t>4247</w:t>
            </w:r>
          </w:p>
        </w:tc>
        <w:tc>
          <w:tcPr>
            <w:tcW w:w="517" w:type="dxa"/>
          </w:tcPr>
          <w:p w14:paraId="26E2569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1FF3B5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D54A55" w14:textId="77777777" w:rsidR="00C94B83" w:rsidRDefault="00C94B83" w:rsidP="00585DDF">
            <w:r>
              <w:rPr>
                <w:sz w:val="16"/>
                <w:szCs w:val="16"/>
              </w:rPr>
              <w:t>Correction to NR test case 6.1.2.3</w:t>
            </w:r>
          </w:p>
        </w:tc>
        <w:tc>
          <w:tcPr>
            <w:tcW w:w="517" w:type="dxa"/>
          </w:tcPr>
          <w:p w14:paraId="5991881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1E4201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6D6F8E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1890C4" w14:textId="77777777" w:rsidR="00C94B83" w:rsidRDefault="00C94B83" w:rsidP="00585DDF">
            <w:r>
              <w:rPr>
                <w:sz w:val="16"/>
                <w:szCs w:val="16"/>
              </w:rPr>
              <w:t>R5-240540</w:t>
            </w:r>
          </w:p>
        </w:tc>
        <w:tc>
          <w:tcPr>
            <w:tcW w:w="1597" w:type="dxa"/>
          </w:tcPr>
          <w:p w14:paraId="49765B8F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CA36B2B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4533F85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B87E3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0079A0C" w14:textId="77777777" w:rsidTr="00585DDF">
        <w:tc>
          <w:tcPr>
            <w:tcW w:w="879" w:type="dxa"/>
          </w:tcPr>
          <w:p w14:paraId="0AFF48E3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E9BD9B8" w14:textId="77777777" w:rsidR="00C94B83" w:rsidRDefault="00C94B83" w:rsidP="00585DDF">
            <w:r>
              <w:rPr>
                <w:sz w:val="16"/>
                <w:szCs w:val="16"/>
              </w:rPr>
              <w:t>4249</w:t>
            </w:r>
          </w:p>
        </w:tc>
        <w:tc>
          <w:tcPr>
            <w:tcW w:w="517" w:type="dxa"/>
          </w:tcPr>
          <w:p w14:paraId="3BFC5CF5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86F93F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14C259" w14:textId="77777777" w:rsidR="00C94B83" w:rsidRDefault="00C94B83" w:rsidP="00585DDF">
            <w:r>
              <w:rPr>
                <w:sz w:val="16"/>
                <w:szCs w:val="16"/>
              </w:rPr>
              <w:t>Updates for NR RRC test case 8.1.5.1.1</w:t>
            </w:r>
          </w:p>
        </w:tc>
        <w:tc>
          <w:tcPr>
            <w:tcW w:w="517" w:type="dxa"/>
          </w:tcPr>
          <w:p w14:paraId="0B70AFB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11E215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21B415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A61D8A" w14:textId="77777777" w:rsidR="00C94B83" w:rsidRDefault="00C94B83" w:rsidP="00585DDF">
            <w:r>
              <w:rPr>
                <w:sz w:val="16"/>
                <w:szCs w:val="16"/>
              </w:rPr>
              <w:t>R5-240542</w:t>
            </w:r>
          </w:p>
        </w:tc>
        <w:tc>
          <w:tcPr>
            <w:tcW w:w="1597" w:type="dxa"/>
          </w:tcPr>
          <w:p w14:paraId="31C811CC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35F90B4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43F422C" w14:textId="77777777" w:rsidR="00C94B83" w:rsidRDefault="00C94B83" w:rsidP="00585DDF">
            <w:r>
              <w:rPr>
                <w:sz w:val="16"/>
                <w:szCs w:val="16"/>
              </w:rPr>
              <w:t xml:space="preserve">8.1.5.1.1 </w:t>
            </w:r>
          </w:p>
        </w:tc>
        <w:tc>
          <w:tcPr>
            <w:tcW w:w="998" w:type="dxa"/>
          </w:tcPr>
          <w:p w14:paraId="69DA8AB1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C94B83" w14:paraId="15AA4B5D" w14:textId="77777777" w:rsidTr="00585DDF">
        <w:tc>
          <w:tcPr>
            <w:tcW w:w="879" w:type="dxa"/>
          </w:tcPr>
          <w:p w14:paraId="3EAD677F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D684244" w14:textId="77777777" w:rsidR="00C94B83" w:rsidRDefault="00C94B83" w:rsidP="00585DDF">
            <w:r>
              <w:rPr>
                <w:sz w:val="16"/>
                <w:szCs w:val="16"/>
              </w:rPr>
              <w:t>4250</w:t>
            </w:r>
          </w:p>
        </w:tc>
        <w:tc>
          <w:tcPr>
            <w:tcW w:w="517" w:type="dxa"/>
          </w:tcPr>
          <w:p w14:paraId="43C2E49F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C99143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D68797" w14:textId="77777777" w:rsidR="00C94B83" w:rsidRDefault="00C94B83" w:rsidP="00585DDF">
            <w:r>
              <w:rPr>
                <w:sz w:val="16"/>
                <w:szCs w:val="16"/>
              </w:rPr>
              <w:t>Updates for EN-DC RRC test case 8.2.1.1.1</w:t>
            </w:r>
          </w:p>
        </w:tc>
        <w:tc>
          <w:tcPr>
            <w:tcW w:w="517" w:type="dxa"/>
          </w:tcPr>
          <w:p w14:paraId="4A1C73F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988DFD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78BE78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D3EA806" w14:textId="77777777" w:rsidR="00C94B83" w:rsidRDefault="00C94B83" w:rsidP="00585DDF">
            <w:r>
              <w:rPr>
                <w:sz w:val="16"/>
                <w:szCs w:val="16"/>
              </w:rPr>
              <w:t>R5-240543</w:t>
            </w:r>
          </w:p>
        </w:tc>
        <w:tc>
          <w:tcPr>
            <w:tcW w:w="1597" w:type="dxa"/>
          </w:tcPr>
          <w:p w14:paraId="37C0B091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64281F7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080D205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05FC3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11B1FDA" w14:textId="77777777" w:rsidTr="00585DDF">
        <w:tc>
          <w:tcPr>
            <w:tcW w:w="879" w:type="dxa"/>
          </w:tcPr>
          <w:p w14:paraId="4119DFCA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8AB1A48" w14:textId="77777777" w:rsidR="00C94B83" w:rsidRDefault="00C94B83" w:rsidP="00585DDF">
            <w:r>
              <w:rPr>
                <w:sz w:val="16"/>
                <w:szCs w:val="16"/>
              </w:rPr>
              <w:t>4251</w:t>
            </w:r>
          </w:p>
        </w:tc>
        <w:tc>
          <w:tcPr>
            <w:tcW w:w="517" w:type="dxa"/>
          </w:tcPr>
          <w:p w14:paraId="771C0416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D5A839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A3394D" w14:textId="77777777" w:rsidR="00C94B83" w:rsidRDefault="00C94B83" w:rsidP="00585DDF">
            <w:r>
              <w:rPr>
                <w:sz w:val="16"/>
                <w:szCs w:val="16"/>
              </w:rPr>
              <w:t>Updates for NE-DC RRC test case 8.2.1.1.2</w:t>
            </w:r>
          </w:p>
        </w:tc>
        <w:tc>
          <w:tcPr>
            <w:tcW w:w="517" w:type="dxa"/>
          </w:tcPr>
          <w:p w14:paraId="1BD9E0F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993596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0A96FA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2CD09A" w14:textId="77777777" w:rsidR="00C94B83" w:rsidRDefault="00C94B83" w:rsidP="00585DDF">
            <w:r>
              <w:rPr>
                <w:sz w:val="16"/>
                <w:szCs w:val="16"/>
              </w:rPr>
              <w:t>R5-240544</w:t>
            </w:r>
          </w:p>
        </w:tc>
        <w:tc>
          <w:tcPr>
            <w:tcW w:w="1597" w:type="dxa"/>
          </w:tcPr>
          <w:p w14:paraId="554B7E9C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C44F845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F5417E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DE2AC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73274B14" w14:textId="77777777" w:rsidTr="00585DDF">
        <w:tc>
          <w:tcPr>
            <w:tcW w:w="879" w:type="dxa"/>
          </w:tcPr>
          <w:p w14:paraId="68A1E40E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5B6E293" w14:textId="77777777" w:rsidR="00C94B83" w:rsidRDefault="00C94B83" w:rsidP="00585DDF">
            <w:r>
              <w:rPr>
                <w:sz w:val="16"/>
                <w:szCs w:val="16"/>
              </w:rPr>
              <w:t>4252</w:t>
            </w:r>
          </w:p>
        </w:tc>
        <w:tc>
          <w:tcPr>
            <w:tcW w:w="517" w:type="dxa"/>
          </w:tcPr>
          <w:p w14:paraId="741EF40C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85579C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7EE133" w14:textId="77777777" w:rsidR="00C94B83" w:rsidRDefault="00C94B83" w:rsidP="00585DDF">
            <w:r>
              <w:rPr>
                <w:sz w:val="16"/>
                <w:szCs w:val="16"/>
              </w:rPr>
              <w:t>Update to NE-DC RRC test case 8.2.2.2.3</w:t>
            </w:r>
          </w:p>
        </w:tc>
        <w:tc>
          <w:tcPr>
            <w:tcW w:w="517" w:type="dxa"/>
          </w:tcPr>
          <w:p w14:paraId="0E924017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B16EAD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0EF9EC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AB9137" w14:textId="77777777" w:rsidR="00C94B83" w:rsidRDefault="00C94B83" w:rsidP="00585DDF">
            <w:r>
              <w:rPr>
                <w:sz w:val="16"/>
                <w:szCs w:val="16"/>
              </w:rPr>
              <w:t>R5-240545</w:t>
            </w:r>
          </w:p>
        </w:tc>
        <w:tc>
          <w:tcPr>
            <w:tcW w:w="1597" w:type="dxa"/>
          </w:tcPr>
          <w:p w14:paraId="67EE98B0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76475A1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018C55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7199D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5428CBC5" w14:textId="77777777" w:rsidTr="00585DDF">
        <w:tc>
          <w:tcPr>
            <w:tcW w:w="879" w:type="dxa"/>
          </w:tcPr>
          <w:p w14:paraId="45784237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1910CE0" w14:textId="77777777" w:rsidR="00C94B83" w:rsidRDefault="00C94B83" w:rsidP="00585DDF">
            <w:r>
              <w:rPr>
                <w:sz w:val="16"/>
                <w:szCs w:val="16"/>
              </w:rPr>
              <w:t>4258</w:t>
            </w:r>
          </w:p>
        </w:tc>
        <w:tc>
          <w:tcPr>
            <w:tcW w:w="517" w:type="dxa"/>
          </w:tcPr>
          <w:p w14:paraId="24A7BF80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6A47F9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57F751" w14:textId="77777777" w:rsidR="00C94B83" w:rsidRDefault="00C94B83" w:rsidP="00585DDF">
            <w:r>
              <w:rPr>
                <w:sz w:val="16"/>
                <w:szCs w:val="16"/>
              </w:rPr>
              <w:t>Updates to NR CA TCs 8.1.5.x.y.z</w:t>
            </w:r>
          </w:p>
        </w:tc>
        <w:tc>
          <w:tcPr>
            <w:tcW w:w="517" w:type="dxa"/>
          </w:tcPr>
          <w:p w14:paraId="13B7D2C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1E6C99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038DB8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4BDCB5" w14:textId="77777777" w:rsidR="00C94B83" w:rsidRDefault="00C94B83" w:rsidP="00585DDF">
            <w:r>
              <w:rPr>
                <w:sz w:val="16"/>
                <w:szCs w:val="16"/>
              </w:rPr>
              <w:t>R5-240611</w:t>
            </w:r>
          </w:p>
        </w:tc>
        <w:tc>
          <w:tcPr>
            <w:tcW w:w="1597" w:type="dxa"/>
          </w:tcPr>
          <w:p w14:paraId="595EEAD6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96400D7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C80FD90" w14:textId="77777777" w:rsidR="00C94B83" w:rsidRDefault="00C94B83" w:rsidP="00585DDF">
            <w:r>
              <w:rPr>
                <w:sz w:val="16"/>
                <w:szCs w:val="16"/>
              </w:rPr>
              <w:t>8.1.5.6.5.1, 8.1.5.8.2.1</w:t>
            </w:r>
          </w:p>
        </w:tc>
        <w:tc>
          <w:tcPr>
            <w:tcW w:w="998" w:type="dxa"/>
          </w:tcPr>
          <w:p w14:paraId="7B8C65C2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38.508-1 CR#3058 ; TS/TR ... CR ... </w:t>
            </w:r>
          </w:p>
        </w:tc>
      </w:tr>
      <w:tr w:rsidR="00C94B83" w14:paraId="4F4D262F" w14:textId="77777777" w:rsidTr="00585DDF">
        <w:tc>
          <w:tcPr>
            <w:tcW w:w="879" w:type="dxa"/>
          </w:tcPr>
          <w:p w14:paraId="3C1E2DFE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CD7328D" w14:textId="77777777" w:rsidR="00C94B83" w:rsidRDefault="00C94B83" w:rsidP="00585DDF">
            <w:r>
              <w:rPr>
                <w:sz w:val="16"/>
                <w:szCs w:val="16"/>
              </w:rPr>
              <w:t>4259</w:t>
            </w:r>
          </w:p>
        </w:tc>
        <w:tc>
          <w:tcPr>
            <w:tcW w:w="517" w:type="dxa"/>
          </w:tcPr>
          <w:p w14:paraId="16BB3DCA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3E3DE2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D8D639" w14:textId="77777777" w:rsidR="00C94B83" w:rsidRDefault="00C94B83" w:rsidP="00585DDF">
            <w:r>
              <w:rPr>
                <w:sz w:val="16"/>
                <w:szCs w:val="16"/>
              </w:rPr>
              <w:t>Updates to NR CA TCs 8.2.4.x.y.z</w:t>
            </w:r>
          </w:p>
        </w:tc>
        <w:tc>
          <w:tcPr>
            <w:tcW w:w="517" w:type="dxa"/>
          </w:tcPr>
          <w:p w14:paraId="779F41B7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A8F0CF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32AFB4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2F5E672" w14:textId="77777777" w:rsidR="00C94B83" w:rsidRDefault="00C94B83" w:rsidP="00585DDF">
            <w:r>
              <w:rPr>
                <w:sz w:val="16"/>
                <w:szCs w:val="16"/>
              </w:rPr>
              <w:t>R5-240613</w:t>
            </w:r>
          </w:p>
        </w:tc>
        <w:tc>
          <w:tcPr>
            <w:tcW w:w="1597" w:type="dxa"/>
          </w:tcPr>
          <w:p w14:paraId="3E968ABE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0556102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677563A" w14:textId="77777777" w:rsidR="00C94B83" w:rsidRDefault="00C94B83" w:rsidP="00585DDF">
            <w:r>
              <w:rPr>
                <w:sz w:val="16"/>
                <w:szCs w:val="16"/>
              </w:rPr>
              <w:t>8.2.4.1.1.1, 8.2.4.1.1.4, 8.2.4.1.2, 8.2.4.2.1.1</w:t>
            </w:r>
          </w:p>
        </w:tc>
        <w:tc>
          <w:tcPr>
            <w:tcW w:w="998" w:type="dxa"/>
          </w:tcPr>
          <w:p w14:paraId="3B33DA5E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38.508-1 CR#3058 ; TS/TR ... CR ... </w:t>
            </w:r>
          </w:p>
        </w:tc>
      </w:tr>
      <w:tr w:rsidR="00C94B83" w14:paraId="15549EAB" w14:textId="77777777" w:rsidTr="00585DDF">
        <w:tc>
          <w:tcPr>
            <w:tcW w:w="879" w:type="dxa"/>
          </w:tcPr>
          <w:p w14:paraId="5DBEB157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7A62F64" w14:textId="77777777" w:rsidR="00C94B83" w:rsidRDefault="00C94B83" w:rsidP="00585DDF">
            <w:r>
              <w:rPr>
                <w:sz w:val="16"/>
                <w:szCs w:val="16"/>
              </w:rPr>
              <w:t>4291</w:t>
            </w:r>
          </w:p>
        </w:tc>
        <w:tc>
          <w:tcPr>
            <w:tcW w:w="517" w:type="dxa"/>
          </w:tcPr>
          <w:p w14:paraId="3D7518E6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48F5E9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0EDAFE" w14:textId="77777777" w:rsidR="00C94B83" w:rsidRDefault="00C94B83" w:rsidP="00585DDF">
            <w:r>
              <w:rPr>
                <w:sz w:val="16"/>
                <w:szCs w:val="16"/>
              </w:rPr>
              <w:t>Correction of test case 6.1.2.13</w:t>
            </w:r>
          </w:p>
        </w:tc>
        <w:tc>
          <w:tcPr>
            <w:tcW w:w="517" w:type="dxa"/>
          </w:tcPr>
          <w:p w14:paraId="46F3F29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AEDDDB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A81E13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3A9DFD5" w14:textId="77777777" w:rsidR="00C94B83" w:rsidRDefault="00C94B83" w:rsidP="00585DDF">
            <w:r>
              <w:rPr>
                <w:sz w:val="16"/>
                <w:szCs w:val="16"/>
              </w:rPr>
              <w:t>R5-241498</w:t>
            </w:r>
          </w:p>
        </w:tc>
        <w:tc>
          <w:tcPr>
            <w:tcW w:w="1597" w:type="dxa"/>
          </w:tcPr>
          <w:p w14:paraId="36FCDAF3" w14:textId="77777777" w:rsidR="00C94B83" w:rsidRDefault="00C94B83" w:rsidP="00585DDF">
            <w:r>
              <w:rPr>
                <w:sz w:val="16"/>
                <w:szCs w:val="16"/>
              </w:rPr>
              <w:t>NTTDOCOMO, INC.</w:t>
            </w:r>
          </w:p>
        </w:tc>
        <w:tc>
          <w:tcPr>
            <w:tcW w:w="1122" w:type="dxa"/>
          </w:tcPr>
          <w:p w14:paraId="1D687DB0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CAA818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373763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28C1EB6D" w14:textId="77777777" w:rsidTr="00585DDF">
        <w:tc>
          <w:tcPr>
            <w:tcW w:w="879" w:type="dxa"/>
          </w:tcPr>
          <w:p w14:paraId="6A57C775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48BBC54" w14:textId="77777777" w:rsidR="00C94B83" w:rsidRDefault="00C94B83" w:rsidP="00585DDF">
            <w:r>
              <w:rPr>
                <w:sz w:val="16"/>
                <w:szCs w:val="16"/>
              </w:rPr>
              <w:t>4292</w:t>
            </w:r>
          </w:p>
        </w:tc>
        <w:tc>
          <w:tcPr>
            <w:tcW w:w="517" w:type="dxa"/>
          </w:tcPr>
          <w:p w14:paraId="3FC4C0C7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245919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7B06DF" w14:textId="77777777" w:rsidR="00C94B83" w:rsidRDefault="00C94B83" w:rsidP="00585DDF">
            <w:r>
              <w:rPr>
                <w:sz w:val="16"/>
                <w:szCs w:val="16"/>
              </w:rPr>
              <w:t>Correction of test case 6.1.2.14</w:t>
            </w:r>
          </w:p>
        </w:tc>
        <w:tc>
          <w:tcPr>
            <w:tcW w:w="517" w:type="dxa"/>
          </w:tcPr>
          <w:p w14:paraId="0DC37D5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AC54C4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13C94B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22A63E" w14:textId="77777777" w:rsidR="00C94B83" w:rsidRDefault="00C94B83" w:rsidP="00585DDF">
            <w:r>
              <w:rPr>
                <w:sz w:val="16"/>
                <w:szCs w:val="16"/>
              </w:rPr>
              <w:t>R5-241499</w:t>
            </w:r>
          </w:p>
        </w:tc>
        <w:tc>
          <w:tcPr>
            <w:tcW w:w="1597" w:type="dxa"/>
          </w:tcPr>
          <w:p w14:paraId="58509055" w14:textId="77777777" w:rsidR="00C94B83" w:rsidRDefault="00C94B83" w:rsidP="00585DDF">
            <w:r>
              <w:rPr>
                <w:sz w:val="16"/>
                <w:szCs w:val="16"/>
              </w:rPr>
              <w:t>NTTDOCOMO, INC.</w:t>
            </w:r>
          </w:p>
        </w:tc>
        <w:tc>
          <w:tcPr>
            <w:tcW w:w="1122" w:type="dxa"/>
          </w:tcPr>
          <w:p w14:paraId="25BDF7CE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D85509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42DA6B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58B55796" w14:textId="77777777" w:rsidTr="00585DDF">
        <w:tc>
          <w:tcPr>
            <w:tcW w:w="879" w:type="dxa"/>
          </w:tcPr>
          <w:p w14:paraId="3271830C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7BD4404" w14:textId="77777777" w:rsidR="00C94B83" w:rsidRDefault="00C94B83" w:rsidP="00585DDF">
            <w:r>
              <w:rPr>
                <w:sz w:val="16"/>
                <w:szCs w:val="16"/>
              </w:rPr>
              <w:t>4293</w:t>
            </w:r>
          </w:p>
        </w:tc>
        <w:tc>
          <w:tcPr>
            <w:tcW w:w="517" w:type="dxa"/>
          </w:tcPr>
          <w:p w14:paraId="42E7336E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ACE4F8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D8C80D" w14:textId="77777777" w:rsidR="00C94B83" w:rsidRDefault="00C94B83" w:rsidP="00585DDF">
            <w:r>
              <w:rPr>
                <w:sz w:val="16"/>
                <w:szCs w:val="16"/>
              </w:rPr>
              <w:t>Correction to IRAT PLMN selection test case 6.2.1.5</w:t>
            </w:r>
          </w:p>
        </w:tc>
        <w:tc>
          <w:tcPr>
            <w:tcW w:w="517" w:type="dxa"/>
          </w:tcPr>
          <w:p w14:paraId="387F58E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82D9B6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EE6C049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56B6798" w14:textId="77777777" w:rsidR="00C94B83" w:rsidRDefault="00C94B83" w:rsidP="00585DDF">
            <w:r>
              <w:rPr>
                <w:sz w:val="16"/>
                <w:szCs w:val="16"/>
              </w:rPr>
              <w:t>R5-241500</w:t>
            </w:r>
          </w:p>
        </w:tc>
        <w:tc>
          <w:tcPr>
            <w:tcW w:w="1597" w:type="dxa"/>
          </w:tcPr>
          <w:p w14:paraId="5471F91A" w14:textId="77777777" w:rsidR="00C94B83" w:rsidRDefault="00C94B83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36E2DD7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4E17151" w14:textId="77777777" w:rsidR="00C94B83" w:rsidRDefault="00C94B83" w:rsidP="00585DDF">
            <w:r>
              <w:rPr>
                <w:sz w:val="16"/>
                <w:szCs w:val="16"/>
              </w:rPr>
              <w:t>6.2.1.5</w:t>
            </w:r>
          </w:p>
        </w:tc>
        <w:tc>
          <w:tcPr>
            <w:tcW w:w="998" w:type="dxa"/>
          </w:tcPr>
          <w:p w14:paraId="77C4EC9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94B83" w14:paraId="502DC176" w14:textId="77777777" w:rsidTr="00585DDF">
        <w:tc>
          <w:tcPr>
            <w:tcW w:w="879" w:type="dxa"/>
          </w:tcPr>
          <w:p w14:paraId="3FEE03B6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9113E60" w14:textId="77777777" w:rsidR="00C94B83" w:rsidRDefault="00C94B83" w:rsidP="00585DDF">
            <w:r>
              <w:rPr>
                <w:sz w:val="16"/>
                <w:szCs w:val="16"/>
              </w:rPr>
              <w:t>4300</w:t>
            </w:r>
          </w:p>
        </w:tc>
        <w:tc>
          <w:tcPr>
            <w:tcW w:w="517" w:type="dxa"/>
          </w:tcPr>
          <w:p w14:paraId="1592B9E0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F1876A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E4BA76" w14:textId="77777777" w:rsidR="00C94B83" w:rsidRDefault="00C94B83" w:rsidP="00585DDF">
            <w:r>
              <w:rPr>
                <w:sz w:val="16"/>
                <w:szCs w:val="16"/>
              </w:rPr>
              <w:t>Correction to RRC Inactive Mode test case 6.4.1.1</w:t>
            </w:r>
          </w:p>
        </w:tc>
        <w:tc>
          <w:tcPr>
            <w:tcW w:w="517" w:type="dxa"/>
          </w:tcPr>
          <w:p w14:paraId="75D2093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B9A190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D77C58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E209C3" w14:textId="77777777" w:rsidR="00C94B83" w:rsidRDefault="00C94B83" w:rsidP="00585DDF">
            <w:r>
              <w:rPr>
                <w:sz w:val="16"/>
                <w:szCs w:val="16"/>
              </w:rPr>
              <w:t>R5-241166</w:t>
            </w:r>
          </w:p>
        </w:tc>
        <w:tc>
          <w:tcPr>
            <w:tcW w:w="1597" w:type="dxa"/>
          </w:tcPr>
          <w:p w14:paraId="689D5461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6BB0592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FD1A74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0C1927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EC0906C" w14:textId="77777777" w:rsidTr="00585DDF">
        <w:tc>
          <w:tcPr>
            <w:tcW w:w="879" w:type="dxa"/>
          </w:tcPr>
          <w:p w14:paraId="0663B2F9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9D5AB89" w14:textId="77777777" w:rsidR="00C94B83" w:rsidRDefault="00C94B83" w:rsidP="00585DDF">
            <w:r>
              <w:rPr>
                <w:sz w:val="16"/>
                <w:szCs w:val="16"/>
              </w:rPr>
              <w:t>4305</w:t>
            </w:r>
          </w:p>
        </w:tc>
        <w:tc>
          <w:tcPr>
            <w:tcW w:w="517" w:type="dxa"/>
          </w:tcPr>
          <w:p w14:paraId="55227FA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875407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AF52C8" w14:textId="77777777" w:rsidR="00C94B83" w:rsidRDefault="00C94B83" w:rsidP="00585DDF">
            <w:r>
              <w:rPr>
                <w:sz w:val="16"/>
                <w:szCs w:val="16"/>
              </w:rPr>
              <w:t>Correction to FR2 measurement threshold for NR RRC test cases</w:t>
            </w:r>
          </w:p>
        </w:tc>
        <w:tc>
          <w:tcPr>
            <w:tcW w:w="517" w:type="dxa"/>
          </w:tcPr>
          <w:p w14:paraId="1A078C0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932243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D962FA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5AE9578" w14:textId="77777777" w:rsidR="00C94B83" w:rsidRDefault="00C94B83" w:rsidP="00585DDF">
            <w:r>
              <w:rPr>
                <w:sz w:val="16"/>
                <w:szCs w:val="16"/>
              </w:rPr>
              <w:t>R5-241309</w:t>
            </w:r>
          </w:p>
        </w:tc>
        <w:tc>
          <w:tcPr>
            <w:tcW w:w="1597" w:type="dxa"/>
          </w:tcPr>
          <w:p w14:paraId="75A91633" w14:textId="77777777" w:rsidR="00C94B83" w:rsidRDefault="00C94B83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72C59B29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DE5ED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E8598E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</w:tbl>
    <w:p w14:paraId="6C71788A" w14:textId="77777777" w:rsidR="00C94B83" w:rsidRDefault="00C94B83" w:rsidP="00C94B83"/>
    <w:p w14:paraId="582A4955" w14:textId="77777777" w:rsidR="00C94B83" w:rsidRDefault="00C94B83" w:rsidP="00C94B83"/>
    <w:p w14:paraId="1D8AD2EA" w14:textId="77777777" w:rsidR="003B7C8C" w:rsidRPr="00917427" w:rsidRDefault="003B7C8C" w:rsidP="003B7C8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RP-240230</w:t>
      </w:r>
      <w:r>
        <w:rPr>
          <w:b/>
          <w:i/>
          <w:noProof/>
          <w:sz w:val="28"/>
        </w:rPr>
        <w:fldChar w:fldCharType="end"/>
      </w:r>
    </w:p>
    <w:p w14:paraId="71CA1AD8" w14:textId="77777777" w:rsidR="003B7C8C" w:rsidRPr="00784730" w:rsidRDefault="003B7C8C" w:rsidP="003B7C8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174C761" w14:textId="77777777" w:rsidR="003B7C8C" w:rsidRPr="00050554" w:rsidRDefault="003B7C8C" w:rsidP="003B7C8C">
      <w:pPr>
        <w:rPr>
          <w:rFonts w:ascii="Arial" w:hAnsi="Arial" w:cs="Arial"/>
          <w:b/>
          <w:bCs/>
          <w:lang w:val="en-US"/>
        </w:rPr>
      </w:pPr>
    </w:p>
    <w:p w14:paraId="2811B845" w14:textId="77777777" w:rsidR="003B7C8C" w:rsidRDefault="003B7C8C" w:rsidP="003B7C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AD6F56C" w14:textId="77777777" w:rsidR="003B7C8C" w:rsidRPr="00E145B1" w:rsidRDefault="003B7C8C" w:rsidP="003B7C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7)</w:t>
      </w:r>
      <w:r>
        <w:rPr>
          <w:rFonts w:ascii="Arial" w:hAnsi="Arial" w:cs="Arial"/>
          <w:b/>
          <w:bCs/>
        </w:rPr>
        <w:fldChar w:fldCharType="end"/>
      </w:r>
    </w:p>
    <w:p w14:paraId="33921F94" w14:textId="77777777" w:rsidR="003B7C8C" w:rsidRDefault="003B7C8C" w:rsidP="003B7C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07D24776" w14:textId="77777777" w:rsidR="003B7C8C" w:rsidRDefault="003B7C8C" w:rsidP="003B7C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90C336A" w14:textId="77777777" w:rsidR="003B7C8C" w:rsidRDefault="003B7C8C" w:rsidP="003B7C8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41D302A" w14:textId="77777777" w:rsidR="003B7C8C" w:rsidRPr="004E535C" w:rsidRDefault="003B7C8C" w:rsidP="003B7C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B7C8C" w:rsidRPr="004E535C" w14:paraId="05F0EEE6" w14:textId="77777777" w:rsidTr="00D84CE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ECDA01C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843EBF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67E082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1C9AC4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6A2C3E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30149A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9315C3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B6AE10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8406115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D94CD7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65AD0C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EAC7024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856D333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B7C8C" w14:paraId="4BBC217B" w14:textId="77777777" w:rsidTr="00D84CE0">
        <w:tc>
          <w:tcPr>
            <w:tcW w:w="879" w:type="dxa"/>
          </w:tcPr>
          <w:p w14:paraId="070996D8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5EC932B" w14:textId="77777777" w:rsidR="003B7C8C" w:rsidRDefault="003B7C8C" w:rsidP="00D84CE0">
            <w:r>
              <w:rPr>
                <w:sz w:val="16"/>
                <w:szCs w:val="16"/>
              </w:rPr>
              <w:t>4172</w:t>
            </w:r>
          </w:p>
        </w:tc>
        <w:tc>
          <w:tcPr>
            <w:tcW w:w="517" w:type="dxa"/>
          </w:tcPr>
          <w:p w14:paraId="2FD6A307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39052E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88940C" w14:textId="77777777" w:rsidR="003B7C8C" w:rsidRDefault="003B7C8C" w:rsidP="00D84CE0">
            <w:r>
              <w:rPr>
                <w:sz w:val="16"/>
                <w:szCs w:val="16"/>
              </w:rPr>
              <w:t>Correction to NR MAC TC 7.1.1.6.1</w:t>
            </w:r>
          </w:p>
        </w:tc>
        <w:tc>
          <w:tcPr>
            <w:tcW w:w="517" w:type="dxa"/>
          </w:tcPr>
          <w:p w14:paraId="78A45E22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BC2D05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217FD98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D6895D1" w14:textId="77777777" w:rsidR="003B7C8C" w:rsidRDefault="003B7C8C" w:rsidP="00D84CE0">
            <w:r>
              <w:rPr>
                <w:sz w:val="16"/>
                <w:szCs w:val="16"/>
              </w:rPr>
              <w:t>R5-241502</w:t>
            </w:r>
          </w:p>
        </w:tc>
        <w:tc>
          <w:tcPr>
            <w:tcW w:w="1597" w:type="dxa"/>
          </w:tcPr>
          <w:p w14:paraId="30487ED1" w14:textId="77777777" w:rsidR="003B7C8C" w:rsidRDefault="003B7C8C" w:rsidP="00D84CE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835F68F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940B598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838CC4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29D566C0" w14:textId="77777777" w:rsidTr="00D84CE0">
        <w:tc>
          <w:tcPr>
            <w:tcW w:w="879" w:type="dxa"/>
          </w:tcPr>
          <w:p w14:paraId="0B5D4334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3E7DB5D" w14:textId="77777777" w:rsidR="003B7C8C" w:rsidRDefault="003B7C8C" w:rsidP="00D84CE0">
            <w:r>
              <w:rPr>
                <w:sz w:val="16"/>
                <w:szCs w:val="16"/>
              </w:rPr>
              <w:t>4173</w:t>
            </w:r>
          </w:p>
        </w:tc>
        <w:tc>
          <w:tcPr>
            <w:tcW w:w="517" w:type="dxa"/>
          </w:tcPr>
          <w:p w14:paraId="40D73E79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8490EF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B8E6A9" w14:textId="77777777" w:rsidR="003B7C8C" w:rsidRDefault="003B7C8C" w:rsidP="00D84CE0">
            <w:r>
              <w:rPr>
                <w:sz w:val="16"/>
                <w:szCs w:val="16"/>
              </w:rPr>
              <w:t>Correction to NR MAC TC 7.1.1.6.2 and 7.1.1.6.3</w:t>
            </w:r>
          </w:p>
        </w:tc>
        <w:tc>
          <w:tcPr>
            <w:tcW w:w="517" w:type="dxa"/>
          </w:tcPr>
          <w:p w14:paraId="64759FF5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866D8C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3254AC8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B2B9F7" w14:textId="77777777" w:rsidR="003B7C8C" w:rsidRDefault="003B7C8C" w:rsidP="00D84CE0">
            <w:r>
              <w:rPr>
                <w:sz w:val="16"/>
                <w:szCs w:val="16"/>
              </w:rPr>
              <w:t>R5-241503</w:t>
            </w:r>
          </w:p>
        </w:tc>
        <w:tc>
          <w:tcPr>
            <w:tcW w:w="1597" w:type="dxa"/>
          </w:tcPr>
          <w:p w14:paraId="3B95145E" w14:textId="77777777" w:rsidR="003B7C8C" w:rsidRDefault="003B7C8C" w:rsidP="00D84CE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13B399B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1DD8E2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162D51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0BB1D5E5" w14:textId="77777777" w:rsidTr="00D84CE0">
        <w:tc>
          <w:tcPr>
            <w:tcW w:w="879" w:type="dxa"/>
          </w:tcPr>
          <w:p w14:paraId="7AD3A3FF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4475C15" w14:textId="77777777" w:rsidR="003B7C8C" w:rsidRDefault="003B7C8C" w:rsidP="00D84CE0">
            <w:r>
              <w:rPr>
                <w:sz w:val="16"/>
                <w:szCs w:val="16"/>
              </w:rPr>
              <w:t>4175</w:t>
            </w:r>
          </w:p>
        </w:tc>
        <w:tc>
          <w:tcPr>
            <w:tcW w:w="517" w:type="dxa"/>
          </w:tcPr>
          <w:p w14:paraId="60A46193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403D57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7DEC86" w14:textId="77777777" w:rsidR="003B7C8C" w:rsidRDefault="003B7C8C" w:rsidP="00D84CE0">
            <w:r>
              <w:rPr>
                <w:sz w:val="16"/>
                <w:szCs w:val="16"/>
              </w:rPr>
              <w:t>Correction to NR MAC TC 7.1.1.8.1</w:t>
            </w:r>
          </w:p>
        </w:tc>
        <w:tc>
          <w:tcPr>
            <w:tcW w:w="517" w:type="dxa"/>
          </w:tcPr>
          <w:p w14:paraId="2DE7BA2E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DE46F6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3551373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D7F294" w14:textId="77777777" w:rsidR="003B7C8C" w:rsidRDefault="003B7C8C" w:rsidP="00D84CE0">
            <w:r>
              <w:rPr>
                <w:sz w:val="16"/>
                <w:szCs w:val="16"/>
              </w:rPr>
              <w:t>R5-241505</w:t>
            </w:r>
          </w:p>
        </w:tc>
        <w:tc>
          <w:tcPr>
            <w:tcW w:w="1597" w:type="dxa"/>
          </w:tcPr>
          <w:p w14:paraId="4481DC66" w14:textId="77777777" w:rsidR="003B7C8C" w:rsidRDefault="003B7C8C" w:rsidP="00D84CE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4F11D94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089F83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DC623E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0114A9BE" w14:textId="77777777" w:rsidTr="00D84CE0">
        <w:tc>
          <w:tcPr>
            <w:tcW w:w="879" w:type="dxa"/>
          </w:tcPr>
          <w:p w14:paraId="40675EED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8B16E6E" w14:textId="77777777" w:rsidR="003B7C8C" w:rsidRDefault="003B7C8C" w:rsidP="00D84CE0">
            <w:r>
              <w:rPr>
                <w:sz w:val="16"/>
                <w:szCs w:val="16"/>
              </w:rPr>
              <w:t>4178</w:t>
            </w:r>
          </w:p>
        </w:tc>
        <w:tc>
          <w:tcPr>
            <w:tcW w:w="517" w:type="dxa"/>
          </w:tcPr>
          <w:p w14:paraId="29E664FA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BC9DB2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FA6519" w14:textId="77777777" w:rsidR="003B7C8C" w:rsidRDefault="003B7C8C" w:rsidP="00D84CE0">
            <w:r>
              <w:rPr>
                <w:sz w:val="16"/>
                <w:szCs w:val="16"/>
              </w:rPr>
              <w:t>Correction to NR RRC TC 8.1.5.1.1</w:t>
            </w:r>
          </w:p>
        </w:tc>
        <w:tc>
          <w:tcPr>
            <w:tcW w:w="517" w:type="dxa"/>
          </w:tcPr>
          <w:p w14:paraId="7D0522BB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12580B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FC87E6D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9A71309" w14:textId="77777777" w:rsidR="003B7C8C" w:rsidRDefault="003B7C8C" w:rsidP="00D84CE0">
            <w:r>
              <w:rPr>
                <w:sz w:val="16"/>
                <w:szCs w:val="16"/>
              </w:rPr>
              <w:t>R5-241518</w:t>
            </w:r>
          </w:p>
        </w:tc>
        <w:tc>
          <w:tcPr>
            <w:tcW w:w="1597" w:type="dxa"/>
          </w:tcPr>
          <w:p w14:paraId="09920847" w14:textId="77777777" w:rsidR="003B7C8C" w:rsidRDefault="003B7C8C" w:rsidP="00D84CE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25454A0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3F46E2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8F0DE3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424E0603" w14:textId="77777777" w:rsidTr="00D84CE0">
        <w:tc>
          <w:tcPr>
            <w:tcW w:w="879" w:type="dxa"/>
          </w:tcPr>
          <w:p w14:paraId="10C07D46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3929017" w14:textId="77777777" w:rsidR="003B7C8C" w:rsidRDefault="003B7C8C" w:rsidP="00D84CE0">
            <w:r>
              <w:rPr>
                <w:sz w:val="16"/>
                <w:szCs w:val="16"/>
              </w:rPr>
              <w:t>4180</w:t>
            </w:r>
          </w:p>
        </w:tc>
        <w:tc>
          <w:tcPr>
            <w:tcW w:w="517" w:type="dxa"/>
          </w:tcPr>
          <w:p w14:paraId="68AEA765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58B88B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AC60B8" w14:textId="77777777" w:rsidR="003B7C8C" w:rsidRDefault="003B7C8C" w:rsidP="00D84CE0">
            <w:r>
              <w:rPr>
                <w:sz w:val="16"/>
                <w:szCs w:val="16"/>
              </w:rPr>
              <w:t>Correction to NR RRC TC 8.2.1.1.1</w:t>
            </w:r>
          </w:p>
        </w:tc>
        <w:tc>
          <w:tcPr>
            <w:tcW w:w="517" w:type="dxa"/>
          </w:tcPr>
          <w:p w14:paraId="450763D6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8DDF49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8BBC57E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9441AC" w14:textId="77777777" w:rsidR="003B7C8C" w:rsidRDefault="003B7C8C" w:rsidP="00D84CE0">
            <w:r>
              <w:rPr>
                <w:sz w:val="16"/>
                <w:szCs w:val="16"/>
              </w:rPr>
              <w:t>R5-241519</w:t>
            </w:r>
          </w:p>
        </w:tc>
        <w:tc>
          <w:tcPr>
            <w:tcW w:w="1597" w:type="dxa"/>
          </w:tcPr>
          <w:p w14:paraId="40A84797" w14:textId="77777777" w:rsidR="003B7C8C" w:rsidRDefault="003B7C8C" w:rsidP="00D84CE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2CF391C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CEA510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9F3200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034283CD" w14:textId="77777777" w:rsidTr="00D84CE0">
        <w:tc>
          <w:tcPr>
            <w:tcW w:w="879" w:type="dxa"/>
          </w:tcPr>
          <w:p w14:paraId="46497D07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C4E4A84" w14:textId="77777777" w:rsidR="003B7C8C" w:rsidRDefault="003B7C8C" w:rsidP="00D84CE0">
            <w:r>
              <w:rPr>
                <w:sz w:val="16"/>
                <w:szCs w:val="16"/>
              </w:rPr>
              <w:t>4181</w:t>
            </w:r>
          </w:p>
        </w:tc>
        <w:tc>
          <w:tcPr>
            <w:tcW w:w="517" w:type="dxa"/>
          </w:tcPr>
          <w:p w14:paraId="328D5CAE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2957EC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1EFB55" w14:textId="77777777" w:rsidR="003B7C8C" w:rsidRDefault="003B7C8C" w:rsidP="00D84CE0">
            <w:r>
              <w:rPr>
                <w:sz w:val="16"/>
                <w:szCs w:val="16"/>
              </w:rPr>
              <w:t>Correction to NR RRC TC 8.2.1.1.2</w:t>
            </w:r>
          </w:p>
        </w:tc>
        <w:tc>
          <w:tcPr>
            <w:tcW w:w="517" w:type="dxa"/>
          </w:tcPr>
          <w:p w14:paraId="4C9CDCCC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CF4DC2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3E6E88B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73C089" w14:textId="77777777" w:rsidR="003B7C8C" w:rsidRDefault="003B7C8C" w:rsidP="00D84CE0">
            <w:r>
              <w:rPr>
                <w:sz w:val="16"/>
                <w:szCs w:val="16"/>
              </w:rPr>
              <w:t>R5-241520</w:t>
            </w:r>
          </w:p>
        </w:tc>
        <w:tc>
          <w:tcPr>
            <w:tcW w:w="1597" w:type="dxa"/>
          </w:tcPr>
          <w:p w14:paraId="0FAE2FC6" w14:textId="77777777" w:rsidR="003B7C8C" w:rsidRDefault="003B7C8C" w:rsidP="00D84CE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86B76E7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DBD49B2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C0F9F9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3F71C64D" w14:textId="77777777" w:rsidTr="00D84CE0">
        <w:tc>
          <w:tcPr>
            <w:tcW w:w="879" w:type="dxa"/>
          </w:tcPr>
          <w:p w14:paraId="29C707BF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380EDAC" w14:textId="77777777" w:rsidR="003B7C8C" w:rsidRDefault="003B7C8C" w:rsidP="00D84CE0">
            <w:r>
              <w:rPr>
                <w:sz w:val="16"/>
                <w:szCs w:val="16"/>
              </w:rPr>
              <w:t>4192</w:t>
            </w:r>
          </w:p>
        </w:tc>
        <w:tc>
          <w:tcPr>
            <w:tcW w:w="517" w:type="dxa"/>
          </w:tcPr>
          <w:p w14:paraId="142AD4AD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2DA79F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845022" w14:textId="77777777" w:rsidR="003B7C8C" w:rsidRDefault="003B7C8C" w:rsidP="00D84CE0">
            <w:r>
              <w:rPr>
                <w:sz w:val="16"/>
                <w:szCs w:val="16"/>
              </w:rPr>
              <w:t>Correction to NR testcase 8.1.1.4.1</w:t>
            </w:r>
          </w:p>
        </w:tc>
        <w:tc>
          <w:tcPr>
            <w:tcW w:w="517" w:type="dxa"/>
          </w:tcPr>
          <w:p w14:paraId="73030C3A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F91224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C39DFB2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4789BA" w14:textId="77777777" w:rsidR="003B7C8C" w:rsidRDefault="003B7C8C" w:rsidP="00D84CE0">
            <w:r>
              <w:rPr>
                <w:sz w:val="16"/>
                <w:szCs w:val="16"/>
              </w:rPr>
              <w:t>R5-241510</w:t>
            </w:r>
          </w:p>
        </w:tc>
        <w:tc>
          <w:tcPr>
            <w:tcW w:w="1597" w:type="dxa"/>
          </w:tcPr>
          <w:p w14:paraId="2A7B8B26" w14:textId="77777777" w:rsidR="003B7C8C" w:rsidRDefault="003B7C8C" w:rsidP="00D84CE0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6095FDD4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537A3BA" w14:textId="77777777" w:rsidR="003B7C8C" w:rsidRDefault="003B7C8C" w:rsidP="00D84CE0">
            <w:r>
              <w:rPr>
                <w:sz w:val="16"/>
                <w:szCs w:val="16"/>
              </w:rPr>
              <w:t>8.1.1.4.1</w:t>
            </w:r>
          </w:p>
        </w:tc>
        <w:tc>
          <w:tcPr>
            <w:tcW w:w="998" w:type="dxa"/>
          </w:tcPr>
          <w:p w14:paraId="7290FE1E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7C8C" w14:paraId="3B89C787" w14:textId="77777777" w:rsidTr="00D84CE0">
        <w:tc>
          <w:tcPr>
            <w:tcW w:w="879" w:type="dxa"/>
          </w:tcPr>
          <w:p w14:paraId="0AD14620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97BFE69" w14:textId="77777777" w:rsidR="003B7C8C" w:rsidRDefault="003B7C8C" w:rsidP="00D84CE0">
            <w:r>
              <w:rPr>
                <w:sz w:val="16"/>
                <w:szCs w:val="16"/>
              </w:rPr>
              <w:t>4193</w:t>
            </w:r>
          </w:p>
        </w:tc>
        <w:tc>
          <w:tcPr>
            <w:tcW w:w="517" w:type="dxa"/>
          </w:tcPr>
          <w:p w14:paraId="44DBD23E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1D7508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1F8BF2" w14:textId="77777777" w:rsidR="003B7C8C" w:rsidRDefault="003B7C8C" w:rsidP="00D84CE0">
            <w:r>
              <w:rPr>
                <w:sz w:val="16"/>
                <w:szCs w:val="16"/>
              </w:rPr>
              <w:t>Correction to NR testcase 11.4.12</w:t>
            </w:r>
          </w:p>
        </w:tc>
        <w:tc>
          <w:tcPr>
            <w:tcW w:w="517" w:type="dxa"/>
          </w:tcPr>
          <w:p w14:paraId="6648AD29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27ED77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FCDB377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6AAFC7" w14:textId="77777777" w:rsidR="003B7C8C" w:rsidRDefault="003B7C8C" w:rsidP="00D84CE0">
            <w:r>
              <w:rPr>
                <w:sz w:val="16"/>
                <w:szCs w:val="16"/>
              </w:rPr>
              <w:t>R5-241528</w:t>
            </w:r>
          </w:p>
        </w:tc>
        <w:tc>
          <w:tcPr>
            <w:tcW w:w="1597" w:type="dxa"/>
          </w:tcPr>
          <w:p w14:paraId="14E62D14" w14:textId="77777777" w:rsidR="003B7C8C" w:rsidRDefault="003B7C8C" w:rsidP="00D84CE0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5D5C0C31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F4C88EC" w14:textId="77777777" w:rsidR="003B7C8C" w:rsidRDefault="003B7C8C" w:rsidP="00D84CE0">
            <w:r>
              <w:rPr>
                <w:sz w:val="16"/>
                <w:szCs w:val="16"/>
              </w:rPr>
              <w:t>11.4.12</w:t>
            </w:r>
          </w:p>
        </w:tc>
        <w:tc>
          <w:tcPr>
            <w:tcW w:w="998" w:type="dxa"/>
          </w:tcPr>
          <w:p w14:paraId="262D8666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7C8C" w14:paraId="0F6752EA" w14:textId="77777777" w:rsidTr="00D84CE0">
        <w:tc>
          <w:tcPr>
            <w:tcW w:w="879" w:type="dxa"/>
          </w:tcPr>
          <w:p w14:paraId="2FB86308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FBBED57" w14:textId="77777777" w:rsidR="003B7C8C" w:rsidRDefault="003B7C8C" w:rsidP="00D84CE0">
            <w:r>
              <w:rPr>
                <w:sz w:val="16"/>
                <w:szCs w:val="16"/>
              </w:rPr>
              <w:t>4220</w:t>
            </w:r>
          </w:p>
        </w:tc>
        <w:tc>
          <w:tcPr>
            <w:tcW w:w="517" w:type="dxa"/>
          </w:tcPr>
          <w:p w14:paraId="778D0EB9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7AD387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11D9DA" w14:textId="77777777" w:rsidR="003B7C8C" w:rsidRDefault="003B7C8C" w:rsidP="00D84CE0">
            <w:r>
              <w:rPr>
                <w:sz w:val="16"/>
                <w:szCs w:val="16"/>
              </w:rPr>
              <w:t>Correction of MAC TC 7.1.1.3.2b-Lcp-Restriction</w:t>
            </w:r>
          </w:p>
        </w:tc>
        <w:tc>
          <w:tcPr>
            <w:tcW w:w="517" w:type="dxa"/>
          </w:tcPr>
          <w:p w14:paraId="5FDF6B1E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1D3F88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21B11E3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389DDE6" w14:textId="77777777" w:rsidR="003B7C8C" w:rsidRDefault="003B7C8C" w:rsidP="00D84CE0">
            <w:r>
              <w:rPr>
                <w:sz w:val="16"/>
                <w:szCs w:val="16"/>
              </w:rPr>
              <w:t>R5-241506</w:t>
            </w:r>
          </w:p>
        </w:tc>
        <w:tc>
          <w:tcPr>
            <w:tcW w:w="1597" w:type="dxa"/>
          </w:tcPr>
          <w:p w14:paraId="4B128F61" w14:textId="77777777" w:rsidR="003B7C8C" w:rsidRDefault="003B7C8C" w:rsidP="00D84CE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135960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B58893F" w14:textId="77777777" w:rsidR="003B7C8C" w:rsidRDefault="003B7C8C" w:rsidP="00D84CE0">
            <w:r>
              <w:rPr>
                <w:sz w:val="16"/>
                <w:szCs w:val="16"/>
              </w:rPr>
              <w:t>7.1.1.3.2b</w:t>
            </w:r>
          </w:p>
        </w:tc>
        <w:tc>
          <w:tcPr>
            <w:tcW w:w="998" w:type="dxa"/>
          </w:tcPr>
          <w:p w14:paraId="6E9619C3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3B7C8C" w14:paraId="04ECDC67" w14:textId="77777777" w:rsidTr="00D84CE0">
        <w:tc>
          <w:tcPr>
            <w:tcW w:w="879" w:type="dxa"/>
          </w:tcPr>
          <w:p w14:paraId="09E4A544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3A4D568" w14:textId="77777777" w:rsidR="003B7C8C" w:rsidRDefault="003B7C8C" w:rsidP="00D84CE0">
            <w:r>
              <w:rPr>
                <w:sz w:val="16"/>
                <w:szCs w:val="16"/>
              </w:rPr>
              <w:t>4221</w:t>
            </w:r>
          </w:p>
        </w:tc>
        <w:tc>
          <w:tcPr>
            <w:tcW w:w="517" w:type="dxa"/>
          </w:tcPr>
          <w:p w14:paraId="059BB700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C821AA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C0461C" w14:textId="77777777" w:rsidR="003B7C8C" w:rsidRDefault="003B7C8C" w:rsidP="00D84CE0">
            <w:r>
              <w:rPr>
                <w:sz w:val="16"/>
                <w:szCs w:val="16"/>
              </w:rPr>
              <w:t>Correction of MAC TC 7.1.1.8.1-BWP switch</w:t>
            </w:r>
          </w:p>
        </w:tc>
        <w:tc>
          <w:tcPr>
            <w:tcW w:w="517" w:type="dxa"/>
          </w:tcPr>
          <w:p w14:paraId="2C4E615C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F9E14F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E457A33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6DE2F2" w14:textId="77777777" w:rsidR="003B7C8C" w:rsidRDefault="003B7C8C" w:rsidP="00D84CE0">
            <w:r>
              <w:rPr>
                <w:sz w:val="16"/>
                <w:szCs w:val="16"/>
              </w:rPr>
              <w:t>R5-241507</w:t>
            </w:r>
          </w:p>
        </w:tc>
        <w:tc>
          <w:tcPr>
            <w:tcW w:w="1597" w:type="dxa"/>
          </w:tcPr>
          <w:p w14:paraId="64A857D2" w14:textId="77777777" w:rsidR="003B7C8C" w:rsidRDefault="003B7C8C" w:rsidP="00D84CE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93E0183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ACCB97C" w14:textId="77777777" w:rsidR="003B7C8C" w:rsidRDefault="003B7C8C" w:rsidP="00D84CE0">
            <w:r>
              <w:rPr>
                <w:sz w:val="16"/>
                <w:szCs w:val="16"/>
              </w:rPr>
              <w:t>7.1.1.8.1</w:t>
            </w:r>
          </w:p>
        </w:tc>
        <w:tc>
          <w:tcPr>
            <w:tcW w:w="998" w:type="dxa"/>
          </w:tcPr>
          <w:p w14:paraId="2AF49B0C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3B7C8C" w14:paraId="6B2DA2E4" w14:textId="77777777" w:rsidTr="00D84CE0">
        <w:tc>
          <w:tcPr>
            <w:tcW w:w="879" w:type="dxa"/>
          </w:tcPr>
          <w:p w14:paraId="0DD00202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FE9CF1B" w14:textId="77777777" w:rsidR="003B7C8C" w:rsidRDefault="003B7C8C" w:rsidP="00D84CE0">
            <w:r>
              <w:rPr>
                <w:sz w:val="16"/>
                <w:szCs w:val="16"/>
              </w:rPr>
              <w:t>4234</w:t>
            </w:r>
          </w:p>
        </w:tc>
        <w:tc>
          <w:tcPr>
            <w:tcW w:w="517" w:type="dxa"/>
          </w:tcPr>
          <w:p w14:paraId="47BB2A7B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598B45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40C70E" w14:textId="77777777" w:rsidR="003B7C8C" w:rsidRDefault="003B7C8C" w:rsidP="00D84CE0">
            <w:r>
              <w:rPr>
                <w:sz w:val="16"/>
                <w:szCs w:val="16"/>
              </w:rPr>
              <w:t>Correction to NEDC test case 8.2.2.8.3</w:t>
            </w:r>
          </w:p>
        </w:tc>
        <w:tc>
          <w:tcPr>
            <w:tcW w:w="517" w:type="dxa"/>
          </w:tcPr>
          <w:p w14:paraId="002160FF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92C253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83599A8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B54B066" w14:textId="77777777" w:rsidR="003B7C8C" w:rsidRDefault="003B7C8C" w:rsidP="00D84CE0">
            <w:r>
              <w:rPr>
                <w:sz w:val="16"/>
                <w:szCs w:val="16"/>
              </w:rPr>
              <w:t>R5-241521</w:t>
            </w:r>
          </w:p>
        </w:tc>
        <w:tc>
          <w:tcPr>
            <w:tcW w:w="1597" w:type="dxa"/>
          </w:tcPr>
          <w:p w14:paraId="2B002840" w14:textId="77777777" w:rsidR="003B7C8C" w:rsidRDefault="003B7C8C" w:rsidP="00D84CE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014E801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D155683" w14:textId="77777777" w:rsidR="003B7C8C" w:rsidRDefault="003B7C8C" w:rsidP="00D84CE0">
            <w:r>
              <w:rPr>
                <w:sz w:val="16"/>
                <w:szCs w:val="16"/>
              </w:rPr>
              <w:t>8.2.2.8.3</w:t>
            </w:r>
          </w:p>
        </w:tc>
        <w:tc>
          <w:tcPr>
            <w:tcW w:w="998" w:type="dxa"/>
          </w:tcPr>
          <w:p w14:paraId="36A4CBDD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3B7C8C" w14:paraId="08348BC1" w14:textId="77777777" w:rsidTr="00D84CE0">
        <w:tc>
          <w:tcPr>
            <w:tcW w:w="879" w:type="dxa"/>
          </w:tcPr>
          <w:p w14:paraId="50CEFB37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F884685" w14:textId="77777777" w:rsidR="003B7C8C" w:rsidRDefault="003B7C8C" w:rsidP="00D84CE0">
            <w:r>
              <w:rPr>
                <w:sz w:val="16"/>
                <w:szCs w:val="16"/>
              </w:rPr>
              <w:t>4235</w:t>
            </w:r>
          </w:p>
        </w:tc>
        <w:tc>
          <w:tcPr>
            <w:tcW w:w="517" w:type="dxa"/>
          </w:tcPr>
          <w:p w14:paraId="1A06387B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B18A31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0F6CE4" w14:textId="77777777" w:rsidR="003B7C8C" w:rsidRDefault="003B7C8C" w:rsidP="00D84CE0">
            <w:r>
              <w:rPr>
                <w:sz w:val="16"/>
                <w:szCs w:val="16"/>
              </w:rPr>
              <w:t>Correction to 5GSM test case 10.3.2.1</w:t>
            </w:r>
          </w:p>
        </w:tc>
        <w:tc>
          <w:tcPr>
            <w:tcW w:w="517" w:type="dxa"/>
          </w:tcPr>
          <w:p w14:paraId="1BD140AB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AAB1CB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0739223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BA16F1" w14:textId="77777777" w:rsidR="003B7C8C" w:rsidRDefault="003B7C8C" w:rsidP="00D84CE0">
            <w:r>
              <w:rPr>
                <w:sz w:val="16"/>
                <w:szCs w:val="16"/>
              </w:rPr>
              <w:t>R5-241524</w:t>
            </w:r>
          </w:p>
        </w:tc>
        <w:tc>
          <w:tcPr>
            <w:tcW w:w="1597" w:type="dxa"/>
          </w:tcPr>
          <w:p w14:paraId="7A0EE74D" w14:textId="77777777" w:rsidR="003B7C8C" w:rsidRDefault="003B7C8C" w:rsidP="00D84CE0">
            <w:r>
              <w:rPr>
                <w:sz w:val="16"/>
                <w:szCs w:val="16"/>
              </w:rPr>
              <w:t>Keysight Technologies UK, Samsung</w:t>
            </w:r>
          </w:p>
        </w:tc>
        <w:tc>
          <w:tcPr>
            <w:tcW w:w="1122" w:type="dxa"/>
          </w:tcPr>
          <w:p w14:paraId="28CC6751" w14:textId="77777777" w:rsidR="003B7C8C" w:rsidRDefault="003B7C8C" w:rsidP="00D84CE0">
            <w:r>
              <w:rPr>
                <w:sz w:val="16"/>
                <w:szCs w:val="16"/>
              </w:rPr>
              <w:t>TEI15_Test, 5GS_Ph1-CT_n3GPPA-UEConTest</w:t>
            </w:r>
          </w:p>
        </w:tc>
        <w:tc>
          <w:tcPr>
            <w:tcW w:w="2323" w:type="dxa"/>
          </w:tcPr>
          <w:p w14:paraId="44A44918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95002C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1048BB6D" w14:textId="77777777" w:rsidTr="00D84CE0">
        <w:tc>
          <w:tcPr>
            <w:tcW w:w="879" w:type="dxa"/>
          </w:tcPr>
          <w:p w14:paraId="62E210A7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5A5B096" w14:textId="77777777" w:rsidR="003B7C8C" w:rsidRDefault="003B7C8C" w:rsidP="00D84CE0">
            <w:r>
              <w:rPr>
                <w:sz w:val="16"/>
                <w:szCs w:val="16"/>
              </w:rPr>
              <w:t>4237</w:t>
            </w:r>
          </w:p>
        </w:tc>
        <w:tc>
          <w:tcPr>
            <w:tcW w:w="517" w:type="dxa"/>
          </w:tcPr>
          <w:p w14:paraId="10741CC6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8086D6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C18E57" w14:textId="77777777" w:rsidR="003B7C8C" w:rsidRDefault="003B7C8C" w:rsidP="00D84CE0">
            <w:r>
              <w:rPr>
                <w:sz w:val="16"/>
                <w:szCs w:val="16"/>
              </w:rPr>
              <w:t>Correction to NR5GC testcase 11.4.5</w:t>
            </w:r>
          </w:p>
        </w:tc>
        <w:tc>
          <w:tcPr>
            <w:tcW w:w="517" w:type="dxa"/>
          </w:tcPr>
          <w:p w14:paraId="7E7E8E32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221843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F09A52C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1252DE" w14:textId="77777777" w:rsidR="003B7C8C" w:rsidRDefault="003B7C8C" w:rsidP="00D84CE0">
            <w:r>
              <w:rPr>
                <w:sz w:val="16"/>
                <w:szCs w:val="16"/>
              </w:rPr>
              <w:t>R5-241529</w:t>
            </w:r>
          </w:p>
        </w:tc>
        <w:tc>
          <w:tcPr>
            <w:tcW w:w="1597" w:type="dxa"/>
          </w:tcPr>
          <w:p w14:paraId="7A01C5DE" w14:textId="77777777" w:rsidR="003B7C8C" w:rsidRDefault="003B7C8C" w:rsidP="00D84CE0">
            <w:r>
              <w:rPr>
                <w:sz w:val="16"/>
                <w:szCs w:val="16"/>
              </w:rPr>
              <w:t>ROHDE &amp; SCHWARZ, Hisilicon</w:t>
            </w:r>
          </w:p>
        </w:tc>
        <w:tc>
          <w:tcPr>
            <w:tcW w:w="1122" w:type="dxa"/>
          </w:tcPr>
          <w:p w14:paraId="3110D0D5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284688" w14:textId="77777777" w:rsidR="003B7C8C" w:rsidRDefault="003B7C8C" w:rsidP="00D84CE0">
            <w:r>
              <w:rPr>
                <w:sz w:val="16"/>
                <w:szCs w:val="16"/>
              </w:rPr>
              <w:t>11.4.5</w:t>
            </w:r>
          </w:p>
        </w:tc>
        <w:tc>
          <w:tcPr>
            <w:tcW w:w="998" w:type="dxa"/>
          </w:tcPr>
          <w:p w14:paraId="3D26B05D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2B273E87" w14:textId="77777777" w:rsidTr="00D84CE0">
        <w:tc>
          <w:tcPr>
            <w:tcW w:w="879" w:type="dxa"/>
          </w:tcPr>
          <w:p w14:paraId="514AFDB1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4F358E0" w14:textId="77777777" w:rsidR="003B7C8C" w:rsidRDefault="003B7C8C" w:rsidP="00D84CE0">
            <w:r>
              <w:rPr>
                <w:sz w:val="16"/>
                <w:szCs w:val="16"/>
              </w:rPr>
              <w:t>4240</w:t>
            </w:r>
          </w:p>
        </w:tc>
        <w:tc>
          <w:tcPr>
            <w:tcW w:w="517" w:type="dxa"/>
          </w:tcPr>
          <w:p w14:paraId="46A56097" w14:textId="77777777" w:rsidR="003B7C8C" w:rsidRDefault="003B7C8C" w:rsidP="00D84CE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1776B2E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5793E2" w14:textId="77777777" w:rsidR="003B7C8C" w:rsidRDefault="003B7C8C" w:rsidP="00D84CE0">
            <w:r>
              <w:rPr>
                <w:sz w:val="16"/>
                <w:szCs w:val="16"/>
              </w:rPr>
              <w:t>Correction to NR5GC testcase 9.1.5.1.4</w:t>
            </w:r>
          </w:p>
        </w:tc>
        <w:tc>
          <w:tcPr>
            <w:tcW w:w="517" w:type="dxa"/>
          </w:tcPr>
          <w:p w14:paraId="53D12C94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A7FDC3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9BEED12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998D19" w14:textId="77777777" w:rsidR="003B7C8C" w:rsidRDefault="003B7C8C" w:rsidP="00D84CE0">
            <w:r>
              <w:rPr>
                <w:sz w:val="16"/>
                <w:szCs w:val="16"/>
              </w:rPr>
              <w:t>R5-241687</w:t>
            </w:r>
          </w:p>
        </w:tc>
        <w:tc>
          <w:tcPr>
            <w:tcW w:w="1597" w:type="dxa"/>
          </w:tcPr>
          <w:p w14:paraId="59C6F5CF" w14:textId="77777777" w:rsidR="003B7C8C" w:rsidRDefault="003B7C8C" w:rsidP="00D84CE0">
            <w:r>
              <w:rPr>
                <w:sz w:val="16"/>
                <w:szCs w:val="16"/>
              </w:rPr>
              <w:t>ROHDE &amp; SCHWARZ, Hisilicon, MediaTek</w:t>
            </w:r>
          </w:p>
        </w:tc>
        <w:tc>
          <w:tcPr>
            <w:tcW w:w="1122" w:type="dxa"/>
          </w:tcPr>
          <w:p w14:paraId="40D0FE9C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CC47C8B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EA9A1F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633E44B7" w14:textId="77777777" w:rsidTr="00D84CE0">
        <w:tc>
          <w:tcPr>
            <w:tcW w:w="879" w:type="dxa"/>
          </w:tcPr>
          <w:p w14:paraId="1B967B6A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7095816" w14:textId="77777777" w:rsidR="003B7C8C" w:rsidRDefault="003B7C8C" w:rsidP="00D84CE0">
            <w:r>
              <w:rPr>
                <w:sz w:val="16"/>
                <w:szCs w:val="16"/>
              </w:rPr>
              <w:t>4257</w:t>
            </w:r>
          </w:p>
        </w:tc>
        <w:tc>
          <w:tcPr>
            <w:tcW w:w="517" w:type="dxa"/>
          </w:tcPr>
          <w:p w14:paraId="3C85483E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313CED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FB3819" w14:textId="77777777" w:rsidR="003B7C8C" w:rsidRDefault="003B7C8C" w:rsidP="00D84CE0">
            <w:r>
              <w:rPr>
                <w:sz w:val="16"/>
                <w:szCs w:val="16"/>
              </w:rPr>
              <w:t>Correction of NR TC 9.1.4.1-CUC</w:t>
            </w:r>
          </w:p>
        </w:tc>
        <w:tc>
          <w:tcPr>
            <w:tcW w:w="517" w:type="dxa"/>
          </w:tcPr>
          <w:p w14:paraId="4FA3F56B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0AD7A5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AFFC39D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001C60" w14:textId="77777777" w:rsidR="003B7C8C" w:rsidRDefault="003B7C8C" w:rsidP="00D84CE0">
            <w:r>
              <w:rPr>
                <w:sz w:val="16"/>
                <w:szCs w:val="16"/>
              </w:rPr>
              <w:t>R5-241522</w:t>
            </w:r>
          </w:p>
        </w:tc>
        <w:tc>
          <w:tcPr>
            <w:tcW w:w="1597" w:type="dxa"/>
          </w:tcPr>
          <w:p w14:paraId="5C4D6D82" w14:textId="77777777" w:rsidR="003B7C8C" w:rsidRDefault="003B7C8C" w:rsidP="00D84CE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6EFDE1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0E5890" w14:textId="77777777" w:rsidR="003B7C8C" w:rsidRDefault="003B7C8C" w:rsidP="00D84CE0">
            <w:r>
              <w:rPr>
                <w:sz w:val="16"/>
                <w:szCs w:val="16"/>
              </w:rPr>
              <w:t>9.1.4.1</w:t>
            </w:r>
          </w:p>
        </w:tc>
        <w:tc>
          <w:tcPr>
            <w:tcW w:w="998" w:type="dxa"/>
          </w:tcPr>
          <w:p w14:paraId="53684C27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3B7C8C" w14:paraId="4A52A13F" w14:textId="77777777" w:rsidTr="00D84CE0">
        <w:tc>
          <w:tcPr>
            <w:tcW w:w="879" w:type="dxa"/>
          </w:tcPr>
          <w:p w14:paraId="66DF046F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4B9FC01" w14:textId="77777777" w:rsidR="003B7C8C" w:rsidRDefault="003B7C8C" w:rsidP="00D84CE0">
            <w:r>
              <w:rPr>
                <w:sz w:val="16"/>
                <w:szCs w:val="16"/>
              </w:rPr>
              <w:t>4278</w:t>
            </w:r>
          </w:p>
        </w:tc>
        <w:tc>
          <w:tcPr>
            <w:tcW w:w="517" w:type="dxa"/>
          </w:tcPr>
          <w:p w14:paraId="3E05787F" w14:textId="77777777" w:rsidR="003B7C8C" w:rsidRDefault="003B7C8C" w:rsidP="00D84CE0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2EC7A93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273C74" w14:textId="77777777" w:rsidR="003B7C8C" w:rsidRDefault="003B7C8C" w:rsidP="00D84CE0">
            <w:r>
              <w:rPr>
                <w:sz w:val="16"/>
                <w:szCs w:val="16"/>
              </w:rPr>
              <w:t>Correction to NR 5GC Multilayer Emergency EPS FB TC 11.1.7</w:t>
            </w:r>
          </w:p>
        </w:tc>
        <w:tc>
          <w:tcPr>
            <w:tcW w:w="517" w:type="dxa"/>
          </w:tcPr>
          <w:p w14:paraId="7D47336F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8D2EEC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64DE87A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DC7ADF" w14:textId="77777777" w:rsidR="003B7C8C" w:rsidRDefault="003B7C8C" w:rsidP="00D84CE0">
            <w:r>
              <w:rPr>
                <w:sz w:val="16"/>
                <w:szCs w:val="16"/>
              </w:rPr>
              <w:t>R5-241691</w:t>
            </w:r>
          </w:p>
        </w:tc>
        <w:tc>
          <w:tcPr>
            <w:tcW w:w="1597" w:type="dxa"/>
          </w:tcPr>
          <w:p w14:paraId="76627BB9" w14:textId="77777777" w:rsidR="003B7C8C" w:rsidRDefault="003B7C8C" w:rsidP="00D84CE0">
            <w:r>
              <w:rPr>
                <w:sz w:val="16"/>
                <w:szCs w:val="16"/>
              </w:rPr>
              <w:t>Qualcomm CDMA Technologies, ANRITSU LTD, Rohde &amp; Schwarz</w:t>
            </w:r>
          </w:p>
        </w:tc>
        <w:tc>
          <w:tcPr>
            <w:tcW w:w="1122" w:type="dxa"/>
          </w:tcPr>
          <w:p w14:paraId="3B3169AF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B0339D" w14:textId="77777777" w:rsidR="003B7C8C" w:rsidRDefault="003B7C8C" w:rsidP="00D84CE0">
            <w:r>
              <w:rPr>
                <w:sz w:val="16"/>
                <w:szCs w:val="16"/>
              </w:rPr>
              <w:t>11.1.7</w:t>
            </w:r>
          </w:p>
        </w:tc>
        <w:tc>
          <w:tcPr>
            <w:tcW w:w="998" w:type="dxa"/>
          </w:tcPr>
          <w:p w14:paraId="0FB91476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7C8C" w14:paraId="114749AE" w14:textId="77777777" w:rsidTr="00D84CE0">
        <w:tc>
          <w:tcPr>
            <w:tcW w:w="879" w:type="dxa"/>
          </w:tcPr>
          <w:p w14:paraId="5F00D86F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E7BFF67" w14:textId="77777777" w:rsidR="003B7C8C" w:rsidRDefault="003B7C8C" w:rsidP="00D84CE0">
            <w:r>
              <w:rPr>
                <w:sz w:val="16"/>
                <w:szCs w:val="16"/>
              </w:rPr>
              <w:t>4279</w:t>
            </w:r>
          </w:p>
        </w:tc>
        <w:tc>
          <w:tcPr>
            <w:tcW w:w="517" w:type="dxa"/>
          </w:tcPr>
          <w:p w14:paraId="3601ED88" w14:textId="77777777" w:rsidR="003B7C8C" w:rsidRDefault="003B7C8C" w:rsidP="00D84CE0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3024F74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AECED7" w14:textId="77777777" w:rsidR="003B7C8C" w:rsidRDefault="003B7C8C" w:rsidP="00D84CE0">
            <w:r>
              <w:rPr>
                <w:sz w:val="16"/>
                <w:szCs w:val="16"/>
              </w:rPr>
              <w:t>Correction to NR 5GC Multilayer Emergency TC 11.4.12</w:t>
            </w:r>
          </w:p>
        </w:tc>
        <w:tc>
          <w:tcPr>
            <w:tcW w:w="517" w:type="dxa"/>
          </w:tcPr>
          <w:p w14:paraId="6F41BC56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E322D9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FBCB3E0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4D786F" w14:textId="77777777" w:rsidR="003B7C8C" w:rsidRDefault="003B7C8C" w:rsidP="00D84CE0">
            <w:r>
              <w:rPr>
                <w:sz w:val="16"/>
                <w:szCs w:val="16"/>
              </w:rPr>
              <w:t>R5-241692</w:t>
            </w:r>
          </w:p>
        </w:tc>
        <w:tc>
          <w:tcPr>
            <w:tcW w:w="1597" w:type="dxa"/>
          </w:tcPr>
          <w:p w14:paraId="78120F11" w14:textId="77777777" w:rsidR="003B7C8C" w:rsidRDefault="003B7C8C" w:rsidP="00D84CE0">
            <w:r>
              <w:rPr>
                <w:sz w:val="16"/>
                <w:szCs w:val="16"/>
              </w:rPr>
              <w:t>Qualcomm CDMA Technologies, ANRITSU LTD, Rohde &amp; Schwarz</w:t>
            </w:r>
          </w:p>
        </w:tc>
        <w:tc>
          <w:tcPr>
            <w:tcW w:w="1122" w:type="dxa"/>
          </w:tcPr>
          <w:p w14:paraId="67D8E9B9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8B4370" w14:textId="77777777" w:rsidR="003B7C8C" w:rsidRDefault="003B7C8C" w:rsidP="00D84CE0">
            <w:r>
              <w:rPr>
                <w:sz w:val="16"/>
                <w:szCs w:val="16"/>
              </w:rPr>
              <w:t>11.4.12</w:t>
            </w:r>
          </w:p>
        </w:tc>
        <w:tc>
          <w:tcPr>
            <w:tcW w:w="998" w:type="dxa"/>
          </w:tcPr>
          <w:p w14:paraId="04A6E261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7C8C" w14:paraId="522E6A15" w14:textId="77777777" w:rsidTr="00D84CE0">
        <w:tc>
          <w:tcPr>
            <w:tcW w:w="879" w:type="dxa"/>
          </w:tcPr>
          <w:p w14:paraId="76E252A7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389C495" w14:textId="77777777" w:rsidR="003B7C8C" w:rsidRDefault="003B7C8C" w:rsidP="00D84CE0">
            <w:r>
              <w:rPr>
                <w:sz w:val="16"/>
                <w:szCs w:val="16"/>
              </w:rPr>
              <w:t>4294</w:t>
            </w:r>
          </w:p>
        </w:tc>
        <w:tc>
          <w:tcPr>
            <w:tcW w:w="517" w:type="dxa"/>
          </w:tcPr>
          <w:p w14:paraId="374761F8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8638C4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3C9097" w14:textId="77777777" w:rsidR="003B7C8C" w:rsidRDefault="003B7C8C" w:rsidP="00D84CE0">
            <w:r>
              <w:rPr>
                <w:sz w:val="16"/>
                <w:szCs w:val="16"/>
              </w:rPr>
              <w:t>Correction of test case 8.1.1.2.4</w:t>
            </w:r>
          </w:p>
        </w:tc>
        <w:tc>
          <w:tcPr>
            <w:tcW w:w="517" w:type="dxa"/>
          </w:tcPr>
          <w:p w14:paraId="0E83E572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06122A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4F3C79A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3D199E" w14:textId="77777777" w:rsidR="003B7C8C" w:rsidRDefault="003B7C8C" w:rsidP="00D84CE0">
            <w:r>
              <w:rPr>
                <w:sz w:val="16"/>
                <w:szCs w:val="16"/>
              </w:rPr>
              <w:t>R5-241511</w:t>
            </w:r>
          </w:p>
        </w:tc>
        <w:tc>
          <w:tcPr>
            <w:tcW w:w="1597" w:type="dxa"/>
          </w:tcPr>
          <w:p w14:paraId="1E0C7E7E" w14:textId="77777777" w:rsidR="003B7C8C" w:rsidRDefault="003B7C8C" w:rsidP="00D84CE0">
            <w:r>
              <w:rPr>
                <w:sz w:val="16"/>
                <w:szCs w:val="16"/>
              </w:rPr>
              <w:t>NTTDOCOMO, INC., TF160</w:t>
            </w:r>
          </w:p>
        </w:tc>
        <w:tc>
          <w:tcPr>
            <w:tcW w:w="1122" w:type="dxa"/>
          </w:tcPr>
          <w:p w14:paraId="605D752C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C650B2C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6A904B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3E519606" w14:textId="77777777" w:rsidTr="00D84CE0">
        <w:tc>
          <w:tcPr>
            <w:tcW w:w="879" w:type="dxa"/>
          </w:tcPr>
          <w:p w14:paraId="59A8837D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0C946C6" w14:textId="77777777" w:rsidR="003B7C8C" w:rsidRDefault="003B7C8C" w:rsidP="00D84CE0">
            <w:r>
              <w:rPr>
                <w:sz w:val="16"/>
                <w:szCs w:val="16"/>
              </w:rPr>
              <w:t>4295</w:t>
            </w:r>
          </w:p>
        </w:tc>
        <w:tc>
          <w:tcPr>
            <w:tcW w:w="517" w:type="dxa"/>
          </w:tcPr>
          <w:p w14:paraId="34ACF724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91F86B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F400A0" w14:textId="77777777" w:rsidR="003B7C8C" w:rsidRDefault="003B7C8C" w:rsidP="00D84CE0">
            <w:r>
              <w:rPr>
                <w:sz w:val="16"/>
                <w:szCs w:val="16"/>
              </w:rPr>
              <w:t>Correction of test case 8.1.4.2.1.1</w:t>
            </w:r>
          </w:p>
        </w:tc>
        <w:tc>
          <w:tcPr>
            <w:tcW w:w="517" w:type="dxa"/>
          </w:tcPr>
          <w:p w14:paraId="37C8FF93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017136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360F10C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0C1754" w14:textId="77777777" w:rsidR="003B7C8C" w:rsidRDefault="003B7C8C" w:rsidP="00D84CE0">
            <w:r>
              <w:rPr>
                <w:sz w:val="16"/>
                <w:szCs w:val="16"/>
              </w:rPr>
              <w:t>R5-241516</w:t>
            </w:r>
          </w:p>
        </w:tc>
        <w:tc>
          <w:tcPr>
            <w:tcW w:w="1597" w:type="dxa"/>
          </w:tcPr>
          <w:p w14:paraId="2FE7AD4F" w14:textId="77777777" w:rsidR="003B7C8C" w:rsidRDefault="003B7C8C" w:rsidP="00D84CE0">
            <w:r>
              <w:rPr>
                <w:sz w:val="16"/>
                <w:szCs w:val="16"/>
              </w:rPr>
              <w:t>NTTDOCOMO, INC.</w:t>
            </w:r>
          </w:p>
        </w:tc>
        <w:tc>
          <w:tcPr>
            <w:tcW w:w="1122" w:type="dxa"/>
          </w:tcPr>
          <w:p w14:paraId="65F08797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8E882A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0AAB12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784C63A3" w14:textId="77777777" w:rsidTr="00D84CE0">
        <w:tc>
          <w:tcPr>
            <w:tcW w:w="879" w:type="dxa"/>
          </w:tcPr>
          <w:p w14:paraId="5AF53EC4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D75D633" w14:textId="77777777" w:rsidR="003B7C8C" w:rsidRDefault="003B7C8C" w:rsidP="00D84CE0">
            <w:r>
              <w:rPr>
                <w:sz w:val="16"/>
                <w:szCs w:val="16"/>
              </w:rPr>
              <w:t>4304</w:t>
            </w:r>
          </w:p>
        </w:tc>
        <w:tc>
          <w:tcPr>
            <w:tcW w:w="517" w:type="dxa"/>
          </w:tcPr>
          <w:p w14:paraId="7CA712B4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857BBA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E85DA0" w14:textId="77777777" w:rsidR="003B7C8C" w:rsidRDefault="003B7C8C" w:rsidP="00D84CE0">
            <w:r>
              <w:rPr>
                <w:sz w:val="16"/>
                <w:szCs w:val="16"/>
              </w:rPr>
              <w:t>Correction to 5G NR TC 11.4.13</w:t>
            </w:r>
          </w:p>
        </w:tc>
        <w:tc>
          <w:tcPr>
            <w:tcW w:w="517" w:type="dxa"/>
          </w:tcPr>
          <w:p w14:paraId="6C5C6870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1F7C10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2E73087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A3D8628" w14:textId="77777777" w:rsidR="003B7C8C" w:rsidRDefault="003B7C8C" w:rsidP="00D84CE0">
            <w:r>
              <w:rPr>
                <w:sz w:val="16"/>
                <w:szCs w:val="16"/>
              </w:rPr>
              <w:t>R5-241531</w:t>
            </w:r>
          </w:p>
        </w:tc>
        <w:tc>
          <w:tcPr>
            <w:tcW w:w="1597" w:type="dxa"/>
          </w:tcPr>
          <w:p w14:paraId="65508193" w14:textId="77777777" w:rsidR="003B7C8C" w:rsidRDefault="003B7C8C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C87C476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F88B776" w14:textId="77777777" w:rsidR="003B7C8C" w:rsidRDefault="003B7C8C" w:rsidP="00D84CE0">
            <w:r>
              <w:rPr>
                <w:sz w:val="16"/>
                <w:szCs w:val="16"/>
              </w:rPr>
              <w:t>11.4.13</w:t>
            </w:r>
          </w:p>
        </w:tc>
        <w:tc>
          <w:tcPr>
            <w:tcW w:w="998" w:type="dxa"/>
          </w:tcPr>
          <w:p w14:paraId="1AF3067B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59764F2" w14:textId="77777777" w:rsidR="003B7C8C" w:rsidRDefault="003B7C8C" w:rsidP="003B7C8C"/>
    <w:p w14:paraId="3C084DCA" w14:textId="77777777" w:rsidR="003B7C8C" w:rsidRDefault="003B7C8C" w:rsidP="003B7C8C"/>
    <w:p w14:paraId="218307B5" w14:textId="77777777" w:rsidR="00C94B83" w:rsidRPr="00917427" w:rsidRDefault="00C94B83" w:rsidP="00C94B8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RP-240231</w:t>
      </w:r>
      <w:r>
        <w:rPr>
          <w:b/>
          <w:i/>
          <w:noProof/>
          <w:sz w:val="28"/>
        </w:rPr>
        <w:fldChar w:fldCharType="end"/>
      </w:r>
    </w:p>
    <w:p w14:paraId="3ACB78FB" w14:textId="77777777" w:rsidR="00C94B83" w:rsidRPr="00784730" w:rsidRDefault="00C94B83" w:rsidP="00C94B8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2AED00F0" w14:textId="77777777" w:rsidR="00C94B83" w:rsidRPr="00050554" w:rsidRDefault="00C94B83" w:rsidP="00C94B83">
      <w:pPr>
        <w:rPr>
          <w:rFonts w:ascii="Arial" w:hAnsi="Arial" w:cs="Arial"/>
          <w:b/>
          <w:bCs/>
          <w:lang w:val="en-US"/>
        </w:rPr>
      </w:pPr>
    </w:p>
    <w:p w14:paraId="6149C32A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5D10323" w14:textId="77777777" w:rsidR="00C94B83" w:rsidRPr="00E145B1" w:rsidRDefault="00C94B83" w:rsidP="00C94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8)</w:t>
      </w:r>
      <w:r>
        <w:rPr>
          <w:rFonts w:ascii="Arial" w:hAnsi="Arial" w:cs="Arial"/>
          <w:b/>
          <w:bCs/>
        </w:rPr>
        <w:fldChar w:fldCharType="end"/>
      </w:r>
    </w:p>
    <w:p w14:paraId="1E72509A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28AD33A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2D62326" w14:textId="77777777" w:rsidR="00C94B83" w:rsidRDefault="00C94B83" w:rsidP="00C94B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C0F42CC" w14:textId="77777777" w:rsidR="00C94B83" w:rsidRPr="004E535C" w:rsidRDefault="00C94B83" w:rsidP="00C94B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4B83" w:rsidRPr="004E535C" w14:paraId="3E62B094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82455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AB8536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22113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FBC924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E60650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10E6E1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76330E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391A0E3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D60786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1EB581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C9FAEA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FCAC10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C61C8D7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94B83" w14:paraId="339384F4" w14:textId="77777777" w:rsidTr="00585DDF">
        <w:tc>
          <w:tcPr>
            <w:tcW w:w="879" w:type="dxa"/>
          </w:tcPr>
          <w:p w14:paraId="6B1CFAC0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1CC818C" w14:textId="77777777" w:rsidR="00C94B83" w:rsidRDefault="00C94B83" w:rsidP="00585DDF">
            <w:r>
              <w:rPr>
                <w:sz w:val="16"/>
                <w:szCs w:val="16"/>
              </w:rPr>
              <w:t>2875</w:t>
            </w:r>
          </w:p>
        </w:tc>
        <w:tc>
          <w:tcPr>
            <w:tcW w:w="517" w:type="dxa"/>
          </w:tcPr>
          <w:p w14:paraId="2D92C3FB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755224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DD26BE" w14:textId="77777777" w:rsidR="00C94B83" w:rsidRDefault="00C94B83" w:rsidP="00585DDF">
            <w:r>
              <w:rPr>
                <w:sz w:val="16"/>
                <w:szCs w:val="16"/>
              </w:rPr>
              <w:t>Editorial corrections for 6.7.3.1 and 6.7.3.2.2</w:t>
            </w:r>
          </w:p>
        </w:tc>
        <w:tc>
          <w:tcPr>
            <w:tcW w:w="517" w:type="dxa"/>
          </w:tcPr>
          <w:p w14:paraId="5423FDA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C68CBF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3121AC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9A489E" w14:textId="77777777" w:rsidR="00C94B83" w:rsidRDefault="00C94B83" w:rsidP="00585DDF">
            <w:r>
              <w:rPr>
                <w:sz w:val="16"/>
                <w:szCs w:val="16"/>
              </w:rPr>
              <w:t>R5-240026</w:t>
            </w:r>
          </w:p>
        </w:tc>
        <w:tc>
          <w:tcPr>
            <w:tcW w:w="1597" w:type="dxa"/>
          </w:tcPr>
          <w:p w14:paraId="71E0A6D8" w14:textId="77777777" w:rsidR="00C94B83" w:rsidRDefault="00C94B83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526D9751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52D92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61F8D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FB58FA1" w14:textId="77777777" w:rsidTr="00585DDF">
        <w:tc>
          <w:tcPr>
            <w:tcW w:w="879" w:type="dxa"/>
          </w:tcPr>
          <w:p w14:paraId="3D605770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4073283" w14:textId="77777777" w:rsidR="00C94B83" w:rsidRDefault="00C94B83" w:rsidP="00585DDF">
            <w:r>
              <w:rPr>
                <w:sz w:val="16"/>
                <w:szCs w:val="16"/>
              </w:rPr>
              <w:t>2897</w:t>
            </w:r>
          </w:p>
        </w:tc>
        <w:tc>
          <w:tcPr>
            <w:tcW w:w="517" w:type="dxa"/>
          </w:tcPr>
          <w:p w14:paraId="1329A8BB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3AB8F1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D5D96F" w14:textId="77777777" w:rsidR="00C94B83" w:rsidRDefault="00C94B83" w:rsidP="00585DDF">
            <w:r>
              <w:rPr>
                <w:sz w:val="16"/>
                <w:szCs w:val="16"/>
              </w:rPr>
              <w:t>Introducing the Re-Positioning Concept for FR2 RRM TCs</w:t>
            </w:r>
          </w:p>
        </w:tc>
        <w:tc>
          <w:tcPr>
            <w:tcW w:w="517" w:type="dxa"/>
          </w:tcPr>
          <w:p w14:paraId="52032FA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48A3B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BE63B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0496C9" w14:textId="77777777" w:rsidR="00C94B83" w:rsidRDefault="00C94B83" w:rsidP="00585DDF">
            <w:r>
              <w:rPr>
                <w:sz w:val="16"/>
                <w:szCs w:val="16"/>
              </w:rPr>
              <w:t>R5-241862</w:t>
            </w:r>
          </w:p>
        </w:tc>
        <w:tc>
          <w:tcPr>
            <w:tcW w:w="1597" w:type="dxa"/>
          </w:tcPr>
          <w:p w14:paraId="02196A0D" w14:textId="77777777" w:rsidR="00C94B83" w:rsidRDefault="00C94B83" w:rsidP="00585DDF">
            <w:r>
              <w:rPr>
                <w:sz w:val="16"/>
                <w:szCs w:val="16"/>
              </w:rPr>
              <w:t>Keysight Technologies UK Ltd, Rohde &amp; Schwarz</w:t>
            </w:r>
          </w:p>
        </w:tc>
        <w:tc>
          <w:tcPr>
            <w:tcW w:w="1122" w:type="dxa"/>
          </w:tcPr>
          <w:p w14:paraId="24062936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B67CC75" w14:textId="77777777" w:rsidR="00C94B83" w:rsidRDefault="00C94B83" w:rsidP="00585DDF">
            <w:r>
              <w:rPr>
                <w:sz w:val="16"/>
                <w:szCs w:val="16"/>
              </w:rPr>
              <w:t>I.5</w:t>
            </w:r>
          </w:p>
        </w:tc>
        <w:tc>
          <w:tcPr>
            <w:tcW w:w="998" w:type="dxa"/>
          </w:tcPr>
          <w:p w14:paraId="781B7071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F860671" w14:textId="77777777" w:rsidTr="00585DDF">
        <w:tc>
          <w:tcPr>
            <w:tcW w:w="879" w:type="dxa"/>
          </w:tcPr>
          <w:p w14:paraId="0353FD5E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82BA583" w14:textId="77777777" w:rsidR="00C94B83" w:rsidRDefault="00C94B83" w:rsidP="00585DDF">
            <w:r>
              <w:rPr>
                <w:sz w:val="16"/>
                <w:szCs w:val="16"/>
              </w:rPr>
              <w:t>2923</w:t>
            </w:r>
          </w:p>
        </w:tc>
        <w:tc>
          <w:tcPr>
            <w:tcW w:w="517" w:type="dxa"/>
          </w:tcPr>
          <w:p w14:paraId="4D796C6E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41A0A3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BC5D89" w14:textId="77777777" w:rsidR="00C94B83" w:rsidRDefault="00C94B83" w:rsidP="00585DDF">
            <w:r>
              <w:rPr>
                <w:sz w:val="16"/>
                <w:szCs w:val="16"/>
              </w:rPr>
              <w:t>Correction to EN-DC and NR SA SCell activation test cases</w:t>
            </w:r>
          </w:p>
        </w:tc>
        <w:tc>
          <w:tcPr>
            <w:tcW w:w="517" w:type="dxa"/>
          </w:tcPr>
          <w:p w14:paraId="7B5D462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5A44C0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60C654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495FB02" w14:textId="77777777" w:rsidR="00C94B83" w:rsidRDefault="00C94B83" w:rsidP="00585DDF">
            <w:r>
              <w:rPr>
                <w:sz w:val="16"/>
                <w:szCs w:val="16"/>
              </w:rPr>
              <w:t>R5-241994</w:t>
            </w:r>
          </w:p>
        </w:tc>
        <w:tc>
          <w:tcPr>
            <w:tcW w:w="1597" w:type="dxa"/>
          </w:tcPr>
          <w:p w14:paraId="78CB47A0" w14:textId="77777777" w:rsidR="00C94B83" w:rsidRDefault="00C94B83" w:rsidP="00585DDF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2987C567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8ACD90F" w14:textId="77777777" w:rsidR="00C94B83" w:rsidRDefault="00C94B83" w:rsidP="00585DDF">
            <w:r>
              <w:rPr>
                <w:sz w:val="16"/>
                <w:szCs w:val="16"/>
              </w:rPr>
              <w:t>4.5.3.0, 4.5.3.1, 4.5.3.2, 4.5.3.3</w:t>
            </w:r>
          </w:p>
        </w:tc>
        <w:tc>
          <w:tcPr>
            <w:tcW w:w="998" w:type="dxa"/>
          </w:tcPr>
          <w:p w14:paraId="7A0FE9B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70C0098D" w14:textId="77777777" w:rsidTr="00585DDF">
        <w:tc>
          <w:tcPr>
            <w:tcW w:w="879" w:type="dxa"/>
          </w:tcPr>
          <w:p w14:paraId="63B20BB8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078768C" w14:textId="77777777" w:rsidR="00C94B83" w:rsidRDefault="00C94B83" w:rsidP="00585DDF">
            <w:r>
              <w:rPr>
                <w:sz w:val="16"/>
                <w:szCs w:val="16"/>
              </w:rPr>
              <w:t>2924</w:t>
            </w:r>
          </w:p>
        </w:tc>
        <w:tc>
          <w:tcPr>
            <w:tcW w:w="517" w:type="dxa"/>
          </w:tcPr>
          <w:p w14:paraId="6868B77E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54466D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1E7B6C" w14:textId="77777777" w:rsidR="00C94B83" w:rsidRDefault="00C94B83" w:rsidP="00585DDF">
            <w:r>
              <w:rPr>
                <w:sz w:val="16"/>
                <w:szCs w:val="16"/>
              </w:rPr>
              <w:t>Correction to PCI updating formulas in RRM test cases</w:t>
            </w:r>
          </w:p>
        </w:tc>
        <w:tc>
          <w:tcPr>
            <w:tcW w:w="517" w:type="dxa"/>
          </w:tcPr>
          <w:p w14:paraId="2C719E1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CA0F74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BBFA11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94DCC8" w14:textId="77777777" w:rsidR="00C94B83" w:rsidRDefault="00C94B83" w:rsidP="00585DDF">
            <w:r>
              <w:rPr>
                <w:sz w:val="16"/>
                <w:szCs w:val="16"/>
              </w:rPr>
              <w:t>R5-241995</w:t>
            </w:r>
          </w:p>
        </w:tc>
        <w:tc>
          <w:tcPr>
            <w:tcW w:w="1597" w:type="dxa"/>
          </w:tcPr>
          <w:p w14:paraId="36E6B940" w14:textId="77777777" w:rsidR="00C94B83" w:rsidRDefault="00C94B83" w:rsidP="00585DDF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4C5DA8DC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023ED3E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513DE3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4F01F4D" w14:textId="77777777" w:rsidTr="00585DDF">
        <w:tc>
          <w:tcPr>
            <w:tcW w:w="879" w:type="dxa"/>
          </w:tcPr>
          <w:p w14:paraId="123B4922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77147D7" w14:textId="77777777" w:rsidR="00C94B83" w:rsidRDefault="00C94B83" w:rsidP="00585DDF">
            <w:r>
              <w:rPr>
                <w:sz w:val="16"/>
                <w:szCs w:val="16"/>
              </w:rPr>
              <w:t>2955</w:t>
            </w:r>
          </w:p>
        </w:tc>
        <w:tc>
          <w:tcPr>
            <w:tcW w:w="517" w:type="dxa"/>
          </w:tcPr>
          <w:p w14:paraId="1FDDB635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A3E473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7FD76A" w14:textId="77777777" w:rsidR="00C94B83" w:rsidRDefault="00C94B83" w:rsidP="00585DDF">
            <w:r>
              <w:rPr>
                <w:sz w:val="16"/>
                <w:szCs w:val="16"/>
              </w:rPr>
              <w:t>Correction to FR1 4-step RACH test cases with TT</w:t>
            </w:r>
          </w:p>
        </w:tc>
        <w:tc>
          <w:tcPr>
            <w:tcW w:w="517" w:type="dxa"/>
          </w:tcPr>
          <w:p w14:paraId="1477A38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C81C7F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FA1A6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D42C07" w14:textId="77777777" w:rsidR="00C94B83" w:rsidRDefault="00C94B83" w:rsidP="00585DDF">
            <w:r>
              <w:rPr>
                <w:sz w:val="16"/>
                <w:szCs w:val="16"/>
              </w:rPr>
              <w:t>R5-240758</w:t>
            </w:r>
          </w:p>
        </w:tc>
        <w:tc>
          <w:tcPr>
            <w:tcW w:w="1597" w:type="dxa"/>
          </w:tcPr>
          <w:p w14:paraId="12A9C204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584D325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3A4F50E" w14:textId="77777777" w:rsidR="00C94B83" w:rsidRDefault="00C94B83" w:rsidP="00585DDF">
            <w:r>
              <w:rPr>
                <w:sz w:val="16"/>
                <w:szCs w:val="16"/>
              </w:rPr>
              <w:t>4.3.2.2.1, 4.3.2.2.2, 6.3.2.2.1, 6.3.2.2.2</w:t>
            </w:r>
          </w:p>
        </w:tc>
        <w:tc>
          <w:tcPr>
            <w:tcW w:w="998" w:type="dxa"/>
          </w:tcPr>
          <w:p w14:paraId="0A59DFE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EF787C3" w14:textId="77777777" w:rsidTr="00585DDF">
        <w:tc>
          <w:tcPr>
            <w:tcW w:w="879" w:type="dxa"/>
          </w:tcPr>
          <w:p w14:paraId="7AED9A25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3F8118" w14:textId="77777777" w:rsidR="00C94B83" w:rsidRDefault="00C94B83" w:rsidP="00585DDF">
            <w:r>
              <w:rPr>
                <w:sz w:val="16"/>
                <w:szCs w:val="16"/>
              </w:rPr>
              <w:t>2957</w:t>
            </w:r>
          </w:p>
        </w:tc>
        <w:tc>
          <w:tcPr>
            <w:tcW w:w="517" w:type="dxa"/>
          </w:tcPr>
          <w:p w14:paraId="07482EB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35EB43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8F6B0A" w14:textId="77777777" w:rsidR="00C94B83" w:rsidRDefault="00C94B83" w:rsidP="00585DDF">
            <w:r>
              <w:rPr>
                <w:sz w:val="16"/>
                <w:szCs w:val="16"/>
              </w:rPr>
              <w:t>Correction to FR1 inter frequency SS SINR relative accuracy test cases with TT</w:t>
            </w:r>
          </w:p>
        </w:tc>
        <w:tc>
          <w:tcPr>
            <w:tcW w:w="517" w:type="dxa"/>
          </w:tcPr>
          <w:p w14:paraId="1B0A48A9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922FB1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3C914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9D89D6" w14:textId="77777777" w:rsidR="00C94B83" w:rsidRDefault="00C94B83" w:rsidP="00585DDF">
            <w:r>
              <w:rPr>
                <w:sz w:val="16"/>
                <w:szCs w:val="16"/>
              </w:rPr>
              <w:t>R5-240760</w:t>
            </w:r>
          </w:p>
        </w:tc>
        <w:tc>
          <w:tcPr>
            <w:tcW w:w="1597" w:type="dxa"/>
          </w:tcPr>
          <w:p w14:paraId="0BBDB00F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717F6B6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D604DA1" w14:textId="77777777" w:rsidR="00C94B83" w:rsidRDefault="00C94B83" w:rsidP="00585DDF">
            <w:r>
              <w:rPr>
                <w:sz w:val="16"/>
                <w:szCs w:val="16"/>
              </w:rPr>
              <w:t>4.7.3.2.2, 6.7.3.2.2</w:t>
            </w:r>
          </w:p>
        </w:tc>
        <w:tc>
          <w:tcPr>
            <w:tcW w:w="998" w:type="dxa"/>
          </w:tcPr>
          <w:p w14:paraId="328EE518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164CA42" w14:textId="77777777" w:rsidTr="00585DDF">
        <w:tc>
          <w:tcPr>
            <w:tcW w:w="879" w:type="dxa"/>
          </w:tcPr>
          <w:p w14:paraId="69200699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CAA15B8" w14:textId="77777777" w:rsidR="00C94B83" w:rsidRDefault="00C94B83" w:rsidP="00585DDF">
            <w:r>
              <w:rPr>
                <w:sz w:val="16"/>
                <w:szCs w:val="16"/>
              </w:rPr>
              <w:t>2958</w:t>
            </w:r>
          </w:p>
        </w:tc>
        <w:tc>
          <w:tcPr>
            <w:tcW w:w="517" w:type="dxa"/>
          </w:tcPr>
          <w:p w14:paraId="740FEA2A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97418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BA6E1A" w14:textId="77777777" w:rsidR="00C94B83" w:rsidRDefault="00C94B83" w:rsidP="00585DDF">
            <w:r>
              <w:rPr>
                <w:sz w:val="16"/>
                <w:szCs w:val="16"/>
              </w:rPr>
              <w:t>Correction to FR1 L1 RSRP absolute accuracy test cases with TT</w:t>
            </w:r>
          </w:p>
        </w:tc>
        <w:tc>
          <w:tcPr>
            <w:tcW w:w="517" w:type="dxa"/>
          </w:tcPr>
          <w:p w14:paraId="051EB7E9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821EAB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8DF425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01C520" w14:textId="77777777" w:rsidR="00C94B83" w:rsidRDefault="00C94B83" w:rsidP="00585DDF">
            <w:r>
              <w:rPr>
                <w:sz w:val="16"/>
                <w:szCs w:val="16"/>
              </w:rPr>
              <w:t>R5-240761</w:t>
            </w:r>
          </w:p>
        </w:tc>
        <w:tc>
          <w:tcPr>
            <w:tcW w:w="1597" w:type="dxa"/>
          </w:tcPr>
          <w:p w14:paraId="36F42036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848B50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DE151C8" w14:textId="77777777" w:rsidR="00C94B83" w:rsidRDefault="00C94B83" w:rsidP="00585DDF">
            <w:r>
              <w:rPr>
                <w:sz w:val="16"/>
                <w:szCs w:val="16"/>
              </w:rPr>
              <w:t>4.7.4.1.1, 6.7.4.1.1</w:t>
            </w:r>
          </w:p>
        </w:tc>
        <w:tc>
          <w:tcPr>
            <w:tcW w:w="998" w:type="dxa"/>
          </w:tcPr>
          <w:p w14:paraId="580B37B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7EC368D4" w14:textId="77777777" w:rsidTr="00585DDF">
        <w:tc>
          <w:tcPr>
            <w:tcW w:w="879" w:type="dxa"/>
          </w:tcPr>
          <w:p w14:paraId="52B025F5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AAD1BFE" w14:textId="77777777" w:rsidR="00C94B83" w:rsidRDefault="00C94B83" w:rsidP="00585DDF">
            <w:r>
              <w:rPr>
                <w:sz w:val="16"/>
                <w:szCs w:val="16"/>
              </w:rPr>
              <w:t>2959</w:t>
            </w:r>
          </w:p>
        </w:tc>
        <w:tc>
          <w:tcPr>
            <w:tcW w:w="517" w:type="dxa"/>
          </w:tcPr>
          <w:p w14:paraId="6E17C001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2DD35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105BBD" w14:textId="77777777" w:rsidR="00C94B83" w:rsidRDefault="00C94B83" w:rsidP="00585DDF">
            <w:r>
              <w:rPr>
                <w:sz w:val="16"/>
                <w:szCs w:val="16"/>
              </w:rPr>
              <w:t>Correction to FR1 LTE RSRP accuracy test case 6.7.5.1 with TT</w:t>
            </w:r>
          </w:p>
        </w:tc>
        <w:tc>
          <w:tcPr>
            <w:tcW w:w="517" w:type="dxa"/>
          </w:tcPr>
          <w:p w14:paraId="239C139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A7541A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F524CA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536907" w14:textId="77777777" w:rsidR="00C94B83" w:rsidRDefault="00C94B83" w:rsidP="00585DDF">
            <w:r>
              <w:rPr>
                <w:sz w:val="16"/>
                <w:szCs w:val="16"/>
              </w:rPr>
              <w:t>R5-240762</w:t>
            </w:r>
          </w:p>
        </w:tc>
        <w:tc>
          <w:tcPr>
            <w:tcW w:w="1597" w:type="dxa"/>
          </w:tcPr>
          <w:p w14:paraId="71F0FA98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4CA9D3E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BFF2F76" w14:textId="77777777" w:rsidR="00C94B83" w:rsidRDefault="00C94B83" w:rsidP="00585DDF">
            <w:r>
              <w:rPr>
                <w:sz w:val="16"/>
                <w:szCs w:val="16"/>
              </w:rPr>
              <w:t>6.7.5.1</w:t>
            </w:r>
          </w:p>
        </w:tc>
        <w:tc>
          <w:tcPr>
            <w:tcW w:w="998" w:type="dxa"/>
          </w:tcPr>
          <w:p w14:paraId="77CC96D5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7314EFA" w14:textId="77777777" w:rsidTr="00585DDF">
        <w:tc>
          <w:tcPr>
            <w:tcW w:w="879" w:type="dxa"/>
          </w:tcPr>
          <w:p w14:paraId="29998C2C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2A330E8" w14:textId="77777777" w:rsidR="00C94B83" w:rsidRDefault="00C94B83" w:rsidP="00585DDF">
            <w:r>
              <w:rPr>
                <w:sz w:val="16"/>
                <w:szCs w:val="16"/>
              </w:rPr>
              <w:t>2962</w:t>
            </w:r>
          </w:p>
        </w:tc>
        <w:tc>
          <w:tcPr>
            <w:tcW w:w="517" w:type="dxa"/>
          </w:tcPr>
          <w:p w14:paraId="4997DB3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C2C4BF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02C176" w14:textId="77777777" w:rsidR="00C94B83" w:rsidRDefault="00C94B83" w:rsidP="00585DDF">
            <w:r>
              <w:rPr>
                <w:sz w:val="16"/>
                <w:szCs w:val="16"/>
              </w:rPr>
              <w:t>Correction of Test tolerance for FR2 Inter frequency test case</w:t>
            </w:r>
          </w:p>
        </w:tc>
        <w:tc>
          <w:tcPr>
            <w:tcW w:w="517" w:type="dxa"/>
          </w:tcPr>
          <w:p w14:paraId="6CC478D2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5C0FE4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EDA848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1C168C" w14:textId="77777777" w:rsidR="00C94B83" w:rsidRDefault="00C94B83" w:rsidP="00585DDF">
            <w:r>
              <w:rPr>
                <w:sz w:val="16"/>
                <w:szCs w:val="16"/>
              </w:rPr>
              <w:t>R5-240793</w:t>
            </w:r>
          </w:p>
        </w:tc>
        <w:tc>
          <w:tcPr>
            <w:tcW w:w="1597" w:type="dxa"/>
          </w:tcPr>
          <w:p w14:paraId="0099E655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B260CE4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C961A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998" w:type="dxa"/>
          </w:tcPr>
          <w:p w14:paraId="61B3BB9D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F94D9E8" w14:textId="77777777" w:rsidTr="00585DDF">
        <w:tc>
          <w:tcPr>
            <w:tcW w:w="879" w:type="dxa"/>
          </w:tcPr>
          <w:p w14:paraId="49AF9799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057AD0F" w14:textId="77777777" w:rsidR="00C94B83" w:rsidRDefault="00C94B83" w:rsidP="00585DDF">
            <w:r>
              <w:rPr>
                <w:sz w:val="16"/>
                <w:szCs w:val="16"/>
              </w:rPr>
              <w:t>2987</w:t>
            </w:r>
          </w:p>
        </w:tc>
        <w:tc>
          <w:tcPr>
            <w:tcW w:w="517" w:type="dxa"/>
          </w:tcPr>
          <w:p w14:paraId="6E97088A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2F8C2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204494" w14:textId="77777777" w:rsidR="00C94B83" w:rsidRDefault="00C94B83" w:rsidP="00585DDF">
            <w:r>
              <w:rPr>
                <w:sz w:val="16"/>
                <w:szCs w:val="16"/>
              </w:rPr>
              <w:t>Cell Mapping correction for TC 6.5.6.1.1 in Annex E</w:t>
            </w:r>
          </w:p>
        </w:tc>
        <w:tc>
          <w:tcPr>
            <w:tcW w:w="517" w:type="dxa"/>
          </w:tcPr>
          <w:p w14:paraId="6AF3B32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2C2999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448B02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957696" w14:textId="77777777" w:rsidR="00C94B83" w:rsidRDefault="00C94B83" w:rsidP="00585DDF">
            <w:r>
              <w:rPr>
                <w:sz w:val="16"/>
                <w:szCs w:val="16"/>
              </w:rPr>
              <w:t>R5-240920</w:t>
            </w:r>
          </w:p>
        </w:tc>
        <w:tc>
          <w:tcPr>
            <w:tcW w:w="1597" w:type="dxa"/>
          </w:tcPr>
          <w:p w14:paraId="4BF32E6F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B493F46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40D504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CE54B8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93759CB" w14:textId="77777777" w:rsidTr="00585DDF">
        <w:tc>
          <w:tcPr>
            <w:tcW w:w="879" w:type="dxa"/>
          </w:tcPr>
          <w:p w14:paraId="5C78628F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169FA85" w14:textId="77777777" w:rsidR="00C94B83" w:rsidRDefault="00C94B83" w:rsidP="00585DDF">
            <w:r>
              <w:rPr>
                <w:sz w:val="16"/>
                <w:szCs w:val="16"/>
              </w:rPr>
              <w:t>2989</w:t>
            </w:r>
          </w:p>
        </w:tc>
        <w:tc>
          <w:tcPr>
            <w:tcW w:w="517" w:type="dxa"/>
          </w:tcPr>
          <w:p w14:paraId="29BC6961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23766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81D776" w14:textId="77777777" w:rsidR="00C94B83" w:rsidRDefault="00C94B83" w:rsidP="00585DDF">
            <w:r>
              <w:rPr>
                <w:sz w:val="16"/>
                <w:szCs w:val="16"/>
              </w:rPr>
              <w:t>Correct Table 4.3.2.2.1.4.1-2 &amp; Table 4.3.2.2.2.4.1-2 &amp; Table 4.3.2.2.3.4.1-2 &amp; Table 4.3.2.2.4.4.1-2 of test frequency</w:t>
            </w:r>
          </w:p>
        </w:tc>
        <w:tc>
          <w:tcPr>
            <w:tcW w:w="517" w:type="dxa"/>
          </w:tcPr>
          <w:p w14:paraId="0B338A62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509423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54FE7F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81F199" w14:textId="77777777" w:rsidR="00C94B83" w:rsidRDefault="00C94B83" w:rsidP="00585DDF">
            <w:r>
              <w:rPr>
                <w:sz w:val="16"/>
                <w:szCs w:val="16"/>
              </w:rPr>
              <w:t>R5-241833</w:t>
            </w:r>
          </w:p>
        </w:tc>
        <w:tc>
          <w:tcPr>
            <w:tcW w:w="1597" w:type="dxa"/>
          </w:tcPr>
          <w:p w14:paraId="151E6DC0" w14:textId="77777777" w:rsidR="00C94B83" w:rsidRDefault="00C94B83" w:rsidP="00585DDF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4B651945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874097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C5902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70350807" w14:textId="77777777" w:rsidTr="00585DDF">
        <w:tc>
          <w:tcPr>
            <w:tcW w:w="879" w:type="dxa"/>
          </w:tcPr>
          <w:p w14:paraId="1B7CA634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800CA1F" w14:textId="77777777" w:rsidR="00C94B83" w:rsidRDefault="00C94B83" w:rsidP="00585DDF">
            <w:r>
              <w:rPr>
                <w:sz w:val="16"/>
                <w:szCs w:val="16"/>
              </w:rPr>
              <w:t>2996</w:t>
            </w:r>
          </w:p>
        </w:tc>
        <w:tc>
          <w:tcPr>
            <w:tcW w:w="517" w:type="dxa"/>
          </w:tcPr>
          <w:p w14:paraId="7156C7B3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37FFF6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63436D" w14:textId="77777777" w:rsidR="00C94B83" w:rsidRDefault="00C94B83" w:rsidP="00585DDF">
            <w:r>
              <w:rPr>
                <w:sz w:val="16"/>
                <w:szCs w:val="16"/>
              </w:rPr>
              <w:t>Correction to QuantityConfigu-DEFAULT in H.3.1</w:t>
            </w:r>
          </w:p>
        </w:tc>
        <w:tc>
          <w:tcPr>
            <w:tcW w:w="517" w:type="dxa"/>
          </w:tcPr>
          <w:p w14:paraId="4F1E9C3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5CC2B9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5A728F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DC86CC" w14:textId="77777777" w:rsidR="00C94B83" w:rsidRDefault="00C94B83" w:rsidP="00585DDF">
            <w:r>
              <w:rPr>
                <w:sz w:val="16"/>
                <w:szCs w:val="16"/>
              </w:rPr>
              <w:t>R5-241120</w:t>
            </w:r>
          </w:p>
        </w:tc>
        <w:tc>
          <w:tcPr>
            <w:tcW w:w="1597" w:type="dxa"/>
          </w:tcPr>
          <w:p w14:paraId="0F2BF084" w14:textId="77777777" w:rsidR="00C94B83" w:rsidRDefault="00C94B83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3B6B878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3CF962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BF5538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DB6D19E" w14:textId="77777777" w:rsidTr="00585DDF">
        <w:tc>
          <w:tcPr>
            <w:tcW w:w="879" w:type="dxa"/>
          </w:tcPr>
          <w:p w14:paraId="3D81E7B5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BA2EBA3" w14:textId="77777777" w:rsidR="00C94B83" w:rsidRDefault="00C94B83" w:rsidP="00585DDF">
            <w:r>
              <w:rPr>
                <w:sz w:val="16"/>
                <w:szCs w:val="16"/>
              </w:rPr>
              <w:t>3002</w:t>
            </w:r>
          </w:p>
        </w:tc>
        <w:tc>
          <w:tcPr>
            <w:tcW w:w="517" w:type="dxa"/>
          </w:tcPr>
          <w:p w14:paraId="7436A0BB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C121F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3FE5B5" w14:textId="77777777" w:rsidR="00C94B83" w:rsidRDefault="00C94B83" w:rsidP="00585DDF">
            <w:r>
              <w:rPr>
                <w:sz w:val="16"/>
                <w:szCs w:val="16"/>
              </w:rPr>
              <w:t>Correction to test parameters in 5.6.1.3 and 5.6.1.4</w:t>
            </w:r>
          </w:p>
        </w:tc>
        <w:tc>
          <w:tcPr>
            <w:tcW w:w="517" w:type="dxa"/>
          </w:tcPr>
          <w:p w14:paraId="685C0B6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2F10B2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EA03AB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F8F484" w14:textId="77777777" w:rsidR="00C94B83" w:rsidRDefault="00C94B83" w:rsidP="00585DDF">
            <w:r>
              <w:rPr>
                <w:sz w:val="16"/>
                <w:szCs w:val="16"/>
              </w:rPr>
              <w:t>R5-242021</w:t>
            </w:r>
          </w:p>
        </w:tc>
        <w:tc>
          <w:tcPr>
            <w:tcW w:w="1597" w:type="dxa"/>
          </w:tcPr>
          <w:p w14:paraId="40C93FB9" w14:textId="77777777" w:rsidR="00C94B83" w:rsidRDefault="00C94B83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039E78E6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90B71D" w14:textId="77777777" w:rsidR="00C94B83" w:rsidRDefault="00C94B83" w:rsidP="00585DDF">
            <w:r>
              <w:rPr>
                <w:sz w:val="16"/>
                <w:szCs w:val="16"/>
              </w:rPr>
              <w:t>5.6.1.3, 5.6.1.4, A.8</w:t>
            </w:r>
          </w:p>
        </w:tc>
        <w:tc>
          <w:tcPr>
            <w:tcW w:w="998" w:type="dxa"/>
          </w:tcPr>
          <w:p w14:paraId="57CDD02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7EC4D097" w14:textId="77777777" w:rsidTr="00585DDF">
        <w:tc>
          <w:tcPr>
            <w:tcW w:w="879" w:type="dxa"/>
          </w:tcPr>
          <w:p w14:paraId="39945A63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B5C6674" w14:textId="77777777" w:rsidR="00C94B83" w:rsidRDefault="00C94B83" w:rsidP="00585DDF">
            <w:r>
              <w:rPr>
                <w:sz w:val="16"/>
                <w:szCs w:val="16"/>
              </w:rPr>
              <w:t>3003</w:t>
            </w:r>
          </w:p>
        </w:tc>
        <w:tc>
          <w:tcPr>
            <w:tcW w:w="517" w:type="dxa"/>
          </w:tcPr>
          <w:p w14:paraId="72D3257D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5212D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A98145" w14:textId="77777777" w:rsidR="00C94B83" w:rsidRDefault="00C94B83" w:rsidP="00585DDF">
            <w:r>
              <w:rPr>
                <w:sz w:val="16"/>
                <w:szCs w:val="16"/>
              </w:rPr>
              <w:t>Correction to TRS Configuration in 6.3.2.1.3</w:t>
            </w:r>
          </w:p>
        </w:tc>
        <w:tc>
          <w:tcPr>
            <w:tcW w:w="517" w:type="dxa"/>
          </w:tcPr>
          <w:p w14:paraId="1DD112A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C466C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1A8CF2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1F7DE7" w14:textId="77777777" w:rsidR="00C94B83" w:rsidRDefault="00C94B83" w:rsidP="00585DDF">
            <w:r>
              <w:rPr>
                <w:sz w:val="16"/>
                <w:szCs w:val="16"/>
              </w:rPr>
              <w:t>R5-241998</w:t>
            </w:r>
          </w:p>
        </w:tc>
        <w:tc>
          <w:tcPr>
            <w:tcW w:w="1597" w:type="dxa"/>
          </w:tcPr>
          <w:p w14:paraId="272E015A" w14:textId="77777777" w:rsidR="00C94B83" w:rsidRDefault="00C94B83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AF6ABE5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42D2DA2" w14:textId="77777777" w:rsidR="00C94B83" w:rsidRDefault="00C94B83" w:rsidP="00585DDF">
            <w:r>
              <w:rPr>
                <w:sz w:val="16"/>
                <w:szCs w:val="16"/>
              </w:rPr>
              <w:t>6.3.2.1.3</w:t>
            </w:r>
          </w:p>
        </w:tc>
        <w:tc>
          <w:tcPr>
            <w:tcW w:w="998" w:type="dxa"/>
          </w:tcPr>
          <w:p w14:paraId="643C779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2572FDE" w14:textId="77777777" w:rsidTr="00585DDF">
        <w:tc>
          <w:tcPr>
            <w:tcW w:w="879" w:type="dxa"/>
          </w:tcPr>
          <w:p w14:paraId="5F8330E8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6F81E74" w14:textId="77777777" w:rsidR="00C94B83" w:rsidRDefault="00C94B83" w:rsidP="00585DDF">
            <w:r>
              <w:rPr>
                <w:sz w:val="16"/>
                <w:szCs w:val="16"/>
              </w:rPr>
              <w:t>3004</w:t>
            </w:r>
          </w:p>
        </w:tc>
        <w:tc>
          <w:tcPr>
            <w:tcW w:w="517" w:type="dxa"/>
          </w:tcPr>
          <w:p w14:paraId="37B530BE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1BB261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970668" w14:textId="77777777" w:rsidR="00C94B83" w:rsidRDefault="00C94B83" w:rsidP="00585DDF">
            <w:r>
              <w:rPr>
                <w:sz w:val="16"/>
                <w:szCs w:val="16"/>
              </w:rPr>
              <w:t>Correction to PDCCH level in 6.5.1.8</w:t>
            </w:r>
          </w:p>
        </w:tc>
        <w:tc>
          <w:tcPr>
            <w:tcW w:w="517" w:type="dxa"/>
          </w:tcPr>
          <w:p w14:paraId="3EDDB57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86C54E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4C3AF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7E2830" w14:textId="77777777" w:rsidR="00C94B83" w:rsidRDefault="00C94B83" w:rsidP="00585DDF">
            <w:r>
              <w:rPr>
                <w:sz w:val="16"/>
                <w:szCs w:val="16"/>
              </w:rPr>
              <w:t>R5-241999</w:t>
            </w:r>
          </w:p>
        </w:tc>
        <w:tc>
          <w:tcPr>
            <w:tcW w:w="1597" w:type="dxa"/>
          </w:tcPr>
          <w:p w14:paraId="44D87DFF" w14:textId="77777777" w:rsidR="00C94B83" w:rsidRDefault="00C94B83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0668132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77721AC" w14:textId="77777777" w:rsidR="00C94B83" w:rsidRDefault="00C94B83" w:rsidP="00585DDF">
            <w:r>
              <w:rPr>
                <w:sz w:val="16"/>
                <w:szCs w:val="16"/>
              </w:rPr>
              <w:t>6.5.1.8</w:t>
            </w:r>
          </w:p>
        </w:tc>
        <w:tc>
          <w:tcPr>
            <w:tcW w:w="998" w:type="dxa"/>
          </w:tcPr>
          <w:p w14:paraId="70539A66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344B628" w14:textId="77777777" w:rsidTr="00585DDF">
        <w:tc>
          <w:tcPr>
            <w:tcW w:w="879" w:type="dxa"/>
          </w:tcPr>
          <w:p w14:paraId="75D43861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983CE2F" w14:textId="77777777" w:rsidR="00C94B83" w:rsidRDefault="00C94B83" w:rsidP="00585DDF">
            <w:r>
              <w:rPr>
                <w:sz w:val="16"/>
                <w:szCs w:val="16"/>
              </w:rPr>
              <w:t>3005</w:t>
            </w:r>
          </w:p>
        </w:tc>
        <w:tc>
          <w:tcPr>
            <w:tcW w:w="517" w:type="dxa"/>
          </w:tcPr>
          <w:p w14:paraId="0089BF1D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756D7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F43A7B" w14:textId="77777777" w:rsidR="00C94B83" w:rsidRDefault="00C94B83" w:rsidP="00585DDF">
            <w:r>
              <w:rPr>
                <w:sz w:val="16"/>
                <w:szCs w:val="16"/>
              </w:rPr>
              <w:t>Correction to EN-DC FR1 Beam Failure TCs 4.5.5.x</w:t>
            </w:r>
          </w:p>
        </w:tc>
        <w:tc>
          <w:tcPr>
            <w:tcW w:w="517" w:type="dxa"/>
          </w:tcPr>
          <w:p w14:paraId="327448F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20F69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5A1C3A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DC60C6" w14:textId="77777777" w:rsidR="00C94B83" w:rsidRDefault="00C94B83" w:rsidP="00585DDF">
            <w:r>
              <w:rPr>
                <w:sz w:val="16"/>
                <w:szCs w:val="16"/>
              </w:rPr>
              <w:t>R5-241160</w:t>
            </w:r>
          </w:p>
        </w:tc>
        <w:tc>
          <w:tcPr>
            <w:tcW w:w="1597" w:type="dxa"/>
          </w:tcPr>
          <w:p w14:paraId="367943C1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52902F3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631B3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16E465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937E15D" w14:textId="77777777" w:rsidTr="00585DDF">
        <w:tc>
          <w:tcPr>
            <w:tcW w:w="879" w:type="dxa"/>
          </w:tcPr>
          <w:p w14:paraId="3E0CF09B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1772D26" w14:textId="77777777" w:rsidR="00C94B83" w:rsidRDefault="00C94B83" w:rsidP="00585DDF">
            <w:r>
              <w:rPr>
                <w:sz w:val="16"/>
                <w:szCs w:val="16"/>
              </w:rPr>
              <w:t>3006</w:t>
            </w:r>
          </w:p>
        </w:tc>
        <w:tc>
          <w:tcPr>
            <w:tcW w:w="517" w:type="dxa"/>
          </w:tcPr>
          <w:p w14:paraId="240BBF2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B22046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8D1218" w14:textId="77777777" w:rsidR="00C94B83" w:rsidRDefault="00C94B83" w:rsidP="00585DDF">
            <w:r>
              <w:rPr>
                <w:sz w:val="16"/>
                <w:szCs w:val="16"/>
              </w:rPr>
              <w:t>Correction to EN-DC FR2 Beam Failure TCs 5.5.5.x</w:t>
            </w:r>
          </w:p>
        </w:tc>
        <w:tc>
          <w:tcPr>
            <w:tcW w:w="517" w:type="dxa"/>
          </w:tcPr>
          <w:p w14:paraId="13FBF58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0697C7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F98A6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F406F55" w14:textId="77777777" w:rsidR="00C94B83" w:rsidRDefault="00C94B83" w:rsidP="00585DDF">
            <w:r>
              <w:rPr>
                <w:sz w:val="16"/>
                <w:szCs w:val="16"/>
              </w:rPr>
              <w:t>R5-241162</w:t>
            </w:r>
          </w:p>
        </w:tc>
        <w:tc>
          <w:tcPr>
            <w:tcW w:w="1597" w:type="dxa"/>
          </w:tcPr>
          <w:p w14:paraId="25FBF3C3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DC3382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54F53B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4A875D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3359EA6" w14:textId="77777777" w:rsidTr="00585DDF">
        <w:tc>
          <w:tcPr>
            <w:tcW w:w="879" w:type="dxa"/>
          </w:tcPr>
          <w:p w14:paraId="7FCD79CF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C6EFEA" w14:textId="77777777" w:rsidR="00C94B83" w:rsidRDefault="00C94B83" w:rsidP="00585DDF">
            <w:r>
              <w:rPr>
                <w:sz w:val="16"/>
                <w:szCs w:val="16"/>
              </w:rPr>
              <w:t>3009</w:t>
            </w:r>
          </w:p>
        </w:tc>
        <w:tc>
          <w:tcPr>
            <w:tcW w:w="517" w:type="dxa"/>
          </w:tcPr>
          <w:p w14:paraId="52EEA545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4729ED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20251D" w14:textId="77777777" w:rsidR="00C94B83" w:rsidRDefault="00C94B83" w:rsidP="00585DDF">
            <w:r>
              <w:rPr>
                <w:sz w:val="16"/>
                <w:szCs w:val="16"/>
              </w:rPr>
              <w:t>Correct of EN-DC FR1 addition and release delay of known PSCell for test case 4.5.7.1 including Test Tolerance</w:t>
            </w:r>
          </w:p>
        </w:tc>
        <w:tc>
          <w:tcPr>
            <w:tcW w:w="517" w:type="dxa"/>
          </w:tcPr>
          <w:p w14:paraId="653CB65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2BAAD3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745599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8AAFC7" w14:textId="77777777" w:rsidR="00C94B83" w:rsidRDefault="00C94B83" w:rsidP="00585DDF">
            <w:r>
              <w:rPr>
                <w:sz w:val="16"/>
                <w:szCs w:val="16"/>
              </w:rPr>
              <w:t>R5-241200</w:t>
            </w:r>
          </w:p>
        </w:tc>
        <w:tc>
          <w:tcPr>
            <w:tcW w:w="1597" w:type="dxa"/>
          </w:tcPr>
          <w:p w14:paraId="5586286D" w14:textId="77777777" w:rsidR="00C94B83" w:rsidRDefault="00C94B83" w:rsidP="00585DD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16C9D436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DEE3B2" w14:textId="77777777" w:rsidR="00C94B83" w:rsidRDefault="00C94B83" w:rsidP="00585DDF">
            <w:r>
              <w:rPr>
                <w:sz w:val="16"/>
                <w:szCs w:val="16"/>
              </w:rPr>
              <w:t>4.5.7.1</w:t>
            </w:r>
          </w:p>
        </w:tc>
        <w:tc>
          <w:tcPr>
            <w:tcW w:w="998" w:type="dxa"/>
          </w:tcPr>
          <w:p w14:paraId="1CD219D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TR 38.903 CR 0684 ; TS/TR ... CR ... </w:t>
            </w:r>
          </w:p>
        </w:tc>
      </w:tr>
      <w:tr w:rsidR="00C94B83" w14:paraId="474254BD" w14:textId="77777777" w:rsidTr="00585DDF">
        <w:tc>
          <w:tcPr>
            <w:tcW w:w="879" w:type="dxa"/>
          </w:tcPr>
          <w:p w14:paraId="7B142ED4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05563C4" w14:textId="77777777" w:rsidR="00C94B83" w:rsidRDefault="00C94B83" w:rsidP="00585DDF">
            <w:r>
              <w:rPr>
                <w:sz w:val="16"/>
                <w:szCs w:val="16"/>
              </w:rPr>
              <w:t>3010</w:t>
            </w:r>
          </w:p>
        </w:tc>
        <w:tc>
          <w:tcPr>
            <w:tcW w:w="517" w:type="dxa"/>
          </w:tcPr>
          <w:p w14:paraId="76E12DA4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A0EBCF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832829" w14:textId="77777777" w:rsidR="00C94B83" w:rsidRDefault="00C94B83" w:rsidP="00585DDF">
            <w:r>
              <w:rPr>
                <w:sz w:val="16"/>
                <w:szCs w:val="16"/>
              </w:rPr>
              <w:t>Correct of Test Tolerance into Annex F for EN-DC FR1 addition and release delay of known PSCell</w:t>
            </w:r>
          </w:p>
        </w:tc>
        <w:tc>
          <w:tcPr>
            <w:tcW w:w="517" w:type="dxa"/>
          </w:tcPr>
          <w:p w14:paraId="49A87D1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D2DCA6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67C69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3A531E" w14:textId="77777777" w:rsidR="00C94B83" w:rsidRDefault="00C94B83" w:rsidP="00585DDF">
            <w:r>
              <w:rPr>
                <w:sz w:val="16"/>
                <w:szCs w:val="16"/>
              </w:rPr>
              <w:t>R5-241901</w:t>
            </w:r>
          </w:p>
        </w:tc>
        <w:tc>
          <w:tcPr>
            <w:tcW w:w="1597" w:type="dxa"/>
          </w:tcPr>
          <w:p w14:paraId="0F936B96" w14:textId="77777777" w:rsidR="00C94B83" w:rsidRDefault="00C94B83" w:rsidP="00585DD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25930A1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4F81CAF" w14:textId="77777777" w:rsidR="00C94B83" w:rsidRDefault="00C94B83" w:rsidP="00585DDF">
            <w:r>
              <w:rPr>
                <w:sz w:val="16"/>
                <w:szCs w:val="16"/>
              </w:rPr>
              <w:t>F.1.3.2</w:t>
            </w:r>
          </w:p>
        </w:tc>
        <w:tc>
          <w:tcPr>
            <w:tcW w:w="998" w:type="dxa"/>
          </w:tcPr>
          <w:p w14:paraId="0D711BC0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TR 38.903 CR 0684 ; TS/TR ... CR ... </w:t>
            </w:r>
          </w:p>
        </w:tc>
      </w:tr>
      <w:tr w:rsidR="00C94B83" w14:paraId="3431E2C7" w14:textId="77777777" w:rsidTr="00585DDF">
        <w:tc>
          <w:tcPr>
            <w:tcW w:w="879" w:type="dxa"/>
          </w:tcPr>
          <w:p w14:paraId="56B9B525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D672828" w14:textId="77777777" w:rsidR="00C94B83" w:rsidRDefault="00C94B83" w:rsidP="00585DDF">
            <w:r>
              <w:rPr>
                <w:sz w:val="16"/>
                <w:szCs w:val="16"/>
              </w:rPr>
              <w:t>3025</w:t>
            </w:r>
          </w:p>
        </w:tc>
        <w:tc>
          <w:tcPr>
            <w:tcW w:w="517" w:type="dxa"/>
          </w:tcPr>
          <w:p w14:paraId="697C4698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AD1AA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E51014" w14:textId="77777777" w:rsidR="00C94B83" w:rsidRDefault="00C94B83" w:rsidP="00585DDF">
            <w:r>
              <w:rPr>
                <w:sz w:val="16"/>
                <w:szCs w:val="16"/>
              </w:rPr>
              <w:t>Correction for test case 5.5.6.2.1</w:t>
            </w:r>
          </w:p>
        </w:tc>
        <w:tc>
          <w:tcPr>
            <w:tcW w:w="517" w:type="dxa"/>
          </w:tcPr>
          <w:p w14:paraId="04A68FB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E3CE53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26F092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BE6C63" w14:textId="77777777" w:rsidR="00C94B83" w:rsidRDefault="00C94B83" w:rsidP="00585DDF">
            <w:r>
              <w:rPr>
                <w:sz w:val="16"/>
                <w:szCs w:val="16"/>
              </w:rPr>
              <w:t>R5-241835</w:t>
            </w:r>
          </w:p>
        </w:tc>
        <w:tc>
          <w:tcPr>
            <w:tcW w:w="1597" w:type="dxa"/>
          </w:tcPr>
          <w:p w14:paraId="6C5108A6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BC5BDB7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0C0798" w14:textId="77777777" w:rsidR="00C94B83" w:rsidRDefault="00C94B83" w:rsidP="00585DDF">
            <w:r>
              <w:rPr>
                <w:sz w:val="16"/>
                <w:szCs w:val="16"/>
              </w:rPr>
              <w:t>5.5.6.2</w:t>
            </w:r>
          </w:p>
        </w:tc>
        <w:tc>
          <w:tcPr>
            <w:tcW w:w="998" w:type="dxa"/>
          </w:tcPr>
          <w:p w14:paraId="248C44A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7106F7E9" w14:textId="77777777" w:rsidTr="00585DDF">
        <w:tc>
          <w:tcPr>
            <w:tcW w:w="879" w:type="dxa"/>
          </w:tcPr>
          <w:p w14:paraId="78D5C3A8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BBFFC4B" w14:textId="77777777" w:rsidR="00C94B83" w:rsidRDefault="00C94B83" w:rsidP="00585DDF">
            <w:r>
              <w:rPr>
                <w:sz w:val="16"/>
                <w:szCs w:val="16"/>
              </w:rPr>
              <w:t>3026</w:t>
            </w:r>
          </w:p>
        </w:tc>
        <w:tc>
          <w:tcPr>
            <w:tcW w:w="517" w:type="dxa"/>
          </w:tcPr>
          <w:p w14:paraId="4F3E9140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573372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5D652B" w14:textId="77777777" w:rsidR="00C94B83" w:rsidRDefault="00C94B83" w:rsidP="00585DDF">
            <w:r>
              <w:rPr>
                <w:sz w:val="16"/>
                <w:szCs w:val="16"/>
              </w:rPr>
              <w:t>Editorial correction in Table 5.6.1.3.5-2</w:t>
            </w:r>
          </w:p>
        </w:tc>
        <w:tc>
          <w:tcPr>
            <w:tcW w:w="517" w:type="dxa"/>
          </w:tcPr>
          <w:p w14:paraId="33FF0AC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4D13D6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9FEE4A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9630A3" w14:textId="77777777" w:rsidR="00C94B83" w:rsidRDefault="00C94B83" w:rsidP="00585DDF">
            <w:r>
              <w:rPr>
                <w:sz w:val="16"/>
                <w:szCs w:val="16"/>
              </w:rPr>
              <w:t>R5-241233</w:t>
            </w:r>
          </w:p>
        </w:tc>
        <w:tc>
          <w:tcPr>
            <w:tcW w:w="1597" w:type="dxa"/>
          </w:tcPr>
          <w:p w14:paraId="76D49482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4524160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A2ED58" w14:textId="77777777" w:rsidR="00C94B83" w:rsidRDefault="00C94B83" w:rsidP="00585DDF">
            <w:r>
              <w:rPr>
                <w:sz w:val="16"/>
                <w:szCs w:val="16"/>
              </w:rPr>
              <w:t>5.6.1.3</w:t>
            </w:r>
          </w:p>
        </w:tc>
        <w:tc>
          <w:tcPr>
            <w:tcW w:w="998" w:type="dxa"/>
          </w:tcPr>
          <w:p w14:paraId="6F78314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56EAD47" w14:textId="77777777" w:rsidTr="00585DDF">
        <w:tc>
          <w:tcPr>
            <w:tcW w:w="879" w:type="dxa"/>
          </w:tcPr>
          <w:p w14:paraId="33618960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FDFF8B9" w14:textId="77777777" w:rsidR="00C94B83" w:rsidRDefault="00C94B83" w:rsidP="00585DDF">
            <w:r>
              <w:rPr>
                <w:sz w:val="16"/>
                <w:szCs w:val="16"/>
              </w:rPr>
              <w:t>3027</w:t>
            </w:r>
          </w:p>
        </w:tc>
        <w:tc>
          <w:tcPr>
            <w:tcW w:w="517" w:type="dxa"/>
          </w:tcPr>
          <w:p w14:paraId="0E55AAAD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815DA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F3A3D9" w14:textId="77777777" w:rsidR="00C94B83" w:rsidRDefault="00C94B83" w:rsidP="00585DDF">
            <w:r>
              <w:rPr>
                <w:sz w:val="16"/>
                <w:szCs w:val="16"/>
              </w:rPr>
              <w:t>Corrections to BFD-LR test case 5.5.5.5</w:t>
            </w:r>
          </w:p>
        </w:tc>
        <w:tc>
          <w:tcPr>
            <w:tcW w:w="517" w:type="dxa"/>
          </w:tcPr>
          <w:p w14:paraId="05E161D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7292A7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070D09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FEBBA5" w14:textId="77777777" w:rsidR="00C94B83" w:rsidRDefault="00C94B83" w:rsidP="00585DDF">
            <w:r>
              <w:rPr>
                <w:sz w:val="16"/>
                <w:szCs w:val="16"/>
              </w:rPr>
              <w:t>R5-241836</w:t>
            </w:r>
          </w:p>
        </w:tc>
        <w:tc>
          <w:tcPr>
            <w:tcW w:w="1597" w:type="dxa"/>
          </w:tcPr>
          <w:p w14:paraId="717188C6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B98F9FC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6BAFB4F" w14:textId="77777777" w:rsidR="00C94B83" w:rsidRDefault="00C94B83" w:rsidP="00585DDF">
            <w:r>
              <w:rPr>
                <w:sz w:val="16"/>
                <w:szCs w:val="16"/>
              </w:rPr>
              <w:t>5.5.5.5</w:t>
            </w:r>
          </w:p>
        </w:tc>
        <w:tc>
          <w:tcPr>
            <w:tcW w:w="998" w:type="dxa"/>
          </w:tcPr>
          <w:p w14:paraId="6E47D97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73353219" w14:textId="77777777" w:rsidTr="00585DDF">
        <w:tc>
          <w:tcPr>
            <w:tcW w:w="879" w:type="dxa"/>
          </w:tcPr>
          <w:p w14:paraId="11FA7129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FD3E8BE" w14:textId="77777777" w:rsidR="00C94B83" w:rsidRDefault="00C94B83" w:rsidP="00585DDF">
            <w:r>
              <w:rPr>
                <w:sz w:val="16"/>
                <w:szCs w:val="16"/>
              </w:rPr>
              <w:t>3028</w:t>
            </w:r>
          </w:p>
        </w:tc>
        <w:tc>
          <w:tcPr>
            <w:tcW w:w="517" w:type="dxa"/>
          </w:tcPr>
          <w:p w14:paraId="0F94995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CC648B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3A0795" w14:textId="77777777" w:rsidR="00C94B83" w:rsidRDefault="00C94B83" w:rsidP="00585DDF">
            <w:r>
              <w:rPr>
                <w:sz w:val="16"/>
                <w:szCs w:val="16"/>
              </w:rPr>
              <w:t>Correction to BFD-LR test case 5.5.5.5 message content</w:t>
            </w:r>
          </w:p>
        </w:tc>
        <w:tc>
          <w:tcPr>
            <w:tcW w:w="517" w:type="dxa"/>
          </w:tcPr>
          <w:p w14:paraId="7B41A5D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84D4BF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E2658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5E949B" w14:textId="77777777" w:rsidR="00C94B83" w:rsidRDefault="00C94B83" w:rsidP="00585DDF">
            <w:r>
              <w:rPr>
                <w:sz w:val="16"/>
                <w:szCs w:val="16"/>
              </w:rPr>
              <w:t>R5-241235</w:t>
            </w:r>
          </w:p>
        </w:tc>
        <w:tc>
          <w:tcPr>
            <w:tcW w:w="1597" w:type="dxa"/>
          </w:tcPr>
          <w:p w14:paraId="6177FBF6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309FDA8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1550872" w14:textId="77777777" w:rsidR="00C94B83" w:rsidRDefault="00C94B83" w:rsidP="00585DDF">
            <w:r>
              <w:rPr>
                <w:sz w:val="16"/>
                <w:szCs w:val="16"/>
              </w:rPr>
              <w:t>5.5.5.5</w:t>
            </w:r>
          </w:p>
        </w:tc>
        <w:tc>
          <w:tcPr>
            <w:tcW w:w="998" w:type="dxa"/>
          </w:tcPr>
          <w:p w14:paraId="7631E54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3054670E" w14:textId="77777777" w:rsidTr="00585DDF">
        <w:tc>
          <w:tcPr>
            <w:tcW w:w="879" w:type="dxa"/>
          </w:tcPr>
          <w:p w14:paraId="5ACFE589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4A5ADBB" w14:textId="77777777" w:rsidR="00C94B83" w:rsidRDefault="00C94B83" w:rsidP="00585DDF">
            <w:r>
              <w:rPr>
                <w:sz w:val="16"/>
                <w:szCs w:val="16"/>
              </w:rPr>
              <w:t>3029</w:t>
            </w:r>
          </w:p>
        </w:tc>
        <w:tc>
          <w:tcPr>
            <w:tcW w:w="517" w:type="dxa"/>
          </w:tcPr>
          <w:p w14:paraId="1306CD88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0791C8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70620C" w14:textId="77777777" w:rsidR="00C94B83" w:rsidRDefault="00C94B83" w:rsidP="00585DDF">
            <w:r>
              <w:rPr>
                <w:sz w:val="16"/>
                <w:szCs w:val="16"/>
              </w:rPr>
              <w:t>Removal of Editors note for RRM FR2 RLM in-sync test cases</w:t>
            </w:r>
          </w:p>
        </w:tc>
        <w:tc>
          <w:tcPr>
            <w:tcW w:w="517" w:type="dxa"/>
          </w:tcPr>
          <w:p w14:paraId="1A6E4FA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F1DB90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D80D16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EDDE5D" w14:textId="77777777" w:rsidR="00C94B83" w:rsidRDefault="00C94B83" w:rsidP="00585DDF">
            <w:r>
              <w:rPr>
                <w:sz w:val="16"/>
                <w:szCs w:val="16"/>
              </w:rPr>
              <w:t>R5-241996</w:t>
            </w:r>
          </w:p>
        </w:tc>
        <w:tc>
          <w:tcPr>
            <w:tcW w:w="1597" w:type="dxa"/>
          </w:tcPr>
          <w:p w14:paraId="4D788B59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486AF06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DF53CEA" w14:textId="77777777" w:rsidR="00C94B83" w:rsidRDefault="00C94B83" w:rsidP="00585DDF">
            <w:r>
              <w:rPr>
                <w:sz w:val="16"/>
                <w:szCs w:val="16"/>
              </w:rPr>
              <w:t>5.5.1</w:t>
            </w:r>
          </w:p>
        </w:tc>
        <w:tc>
          <w:tcPr>
            <w:tcW w:w="998" w:type="dxa"/>
          </w:tcPr>
          <w:p w14:paraId="242EBEA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6FA60CC" w14:textId="77777777" w:rsidTr="00585DDF">
        <w:tc>
          <w:tcPr>
            <w:tcW w:w="879" w:type="dxa"/>
          </w:tcPr>
          <w:p w14:paraId="310256E2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1CBEAED" w14:textId="77777777" w:rsidR="00C94B83" w:rsidRDefault="00C94B83" w:rsidP="00585DDF">
            <w:r>
              <w:rPr>
                <w:sz w:val="16"/>
                <w:szCs w:val="16"/>
              </w:rPr>
              <w:t>3030</w:t>
            </w:r>
          </w:p>
        </w:tc>
        <w:tc>
          <w:tcPr>
            <w:tcW w:w="517" w:type="dxa"/>
          </w:tcPr>
          <w:p w14:paraId="4700633C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EBC62B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1E4381" w14:textId="77777777" w:rsidR="00C94B83" w:rsidRDefault="00C94B83" w:rsidP="00585DDF">
            <w:r>
              <w:rPr>
                <w:sz w:val="16"/>
                <w:szCs w:val="16"/>
              </w:rPr>
              <w:t>Revision of Editors note for RRM FR2 RLM test cases</w:t>
            </w:r>
          </w:p>
        </w:tc>
        <w:tc>
          <w:tcPr>
            <w:tcW w:w="517" w:type="dxa"/>
          </w:tcPr>
          <w:p w14:paraId="6810644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E415BE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422EFF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5CBDAF" w14:textId="77777777" w:rsidR="00C94B83" w:rsidRDefault="00C94B83" w:rsidP="00585DDF">
            <w:r>
              <w:rPr>
                <w:sz w:val="16"/>
                <w:szCs w:val="16"/>
              </w:rPr>
              <w:t>R5-241997</w:t>
            </w:r>
          </w:p>
        </w:tc>
        <w:tc>
          <w:tcPr>
            <w:tcW w:w="1597" w:type="dxa"/>
          </w:tcPr>
          <w:p w14:paraId="1FE5AC15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9075C5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6F91F0" w14:textId="77777777" w:rsidR="00C94B83" w:rsidRDefault="00C94B83" w:rsidP="00585DDF">
            <w:r>
              <w:rPr>
                <w:sz w:val="16"/>
                <w:szCs w:val="16"/>
              </w:rPr>
              <w:t>5.5.1, 7.5.1</w:t>
            </w:r>
          </w:p>
        </w:tc>
        <w:tc>
          <w:tcPr>
            <w:tcW w:w="998" w:type="dxa"/>
          </w:tcPr>
          <w:p w14:paraId="653E6D7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FFB8744" w14:textId="77777777" w:rsidTr="00585DDF">
        <w:tc>
          <w:tcPr>
            <w:tcW w:w="879" w:type="dxa"/>
          </w:tcPr>
          <w:p w14:paraId="6E604188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DBEECEC" w14:textId="77777777" w:rsidR="00C94B83" w:rsidRDefault="00C94B83" w:rsidP="00585DDF">
            <w:r>
              <w:rPr>
                <w:sz w:val="16"/>
                <w:szCs w:val="16"/>
              </w:rPr>
              <w:t>3031</w:t>
            </w:r>
          </w:p>
        </w:tc>
        <w:tc>
          <w:tcPr>
            <w:tcW w:w="517" w:type="dxa"/>
          </w:tcPr>
          <w:p w14:paraId="209416F1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40E31B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556E8F" w14:textId="77777777" w:rsidR="00C94B83" w:rsidRDefault="00C94B83" w:rsidP="00585DDF">
            <w:r>
              <w:rPr>
                <w:sz w:val="16"/>
                <w:szCs w:val="16"/>
              </w:rPr>
              <w:t>Editor correction to Test Procedure 5.5.1.2</w:t>
            </w:r>
          </w:p>
        </w:tc>
        <w:tc>
          <w:tcPr>
            <w:tcW w:w="517" w:type="dxa"/>
          </w:tcPr>
          <w:p w14:paraId="387F1F3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DD74D1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DD76F1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CD6DE3" w14:textId="77777777" w:rsidR="00C94B83" w:rsidRDefault="00C94B83" w:rsidP="00585DDF">
            <w:r>
              <w:rPr>
                <w:sz w:val="16"/>
                <w:szCs w:val="16"/>
              </w:rPr>
              <w:t>R5-241238</w:t>
            </w:r>
          </w:p>
        </w:tc>
        <w:tc>
          <w:tcPr>
            <w:tcW w:w="1597" w:type="dxa"/>
          </w:tcPr>
          <w:p w14:paraId="6FFDA801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1232905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E98BFE" w14:textId="77777777" w:rsidR="00C94B83" w:rsidRDefault="00C94B83" w:rsidP="00585DDF">
            <w:r>
              <w:rPr>
                <w:sz w:val="16"/>
                <w:szCs w:val="16"/>
              </w:rPr>
              <w:t>5.5.1</w:t>
            </w:r>
          </w:p>
        </w:tc>
        <w:tc>
          <w:tcPr>
            <w:tcW w:w="998" w:type="dxa"/>
          </w:tcPr>
          <w:p w14:paraId="56AC6DC2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9E983D2" w14:textId="77777777" w:rsidTr="00585DDF">
        <w:tc>
          <w:tcPr>
            <w:tcW w:w="879" w:type="dxa"/>
          </w:tcPr>
          <w:p w14:paraId="5F8102BC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352C7A0" w14:textId="77777777" w:rsidR="00C94B83" w:rsidRDefault="00C94B83" w:rsidP="00585DDF">
            <w:r>
              <w:rPr>
                <w:sz w:val="16"/>
                <w:szCs w:val="16"/>
              </w:rPr>
              <w:t>3063</w:t>
            </w:r>
          </w:p>
        </w:tc>
        <w:tc>
          <w:tcPr>
            <w:tcW w:w="517" w:type="dxa"/>
          </w:tcPr>
          <w:p w14:paraId="49C14374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459C93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94684E" w14:textId="77777777" w:rsidR="00C94B83" w:rsidRDefault="00C94B83" w:rsidP="00585DDF">
            <w:r>
              <w:rPr>
                <w:sz w:val="16"/>
                <w:szCs w:val="16"/>
              </w:rPr>
              <w:t>Update to RRM test 6.3.1.4 including TT</w:t>
            </w:r>
          </w:p>
        </w:tc>
        <w:tc>
          <w:tcPr>
            <w:tcW w:w="517" w:type="dxa"/>
          </w:tcPr>
          <w:p w14:paraId="637234F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664C75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28FF9D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70CF66" w14:textId="77777777" w:rsidR="00C94B83" w:rsidRDefault="00C94B83" w:rsidP="00585DDF">
            <w:r>
              <w:rPr>
                <w:sz w:val="16"/>
                <w:szCs w:val="16"/>
              </w:rPr>
              <w:t>R5-241304</w:t>
            </w:r>
          </w:p>
        </w:tc>
        <w:tc>
          <w:tcPr>
            <w:tcW w:w="1597" w:type="dxa"/>
          </w:tcPr>
          <w:p w14:paraId="4AD16688" w14:textId="77777777" w:rsidR="00C94B83" w:rsidRDefault="00C94B83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E573E28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3F85AB3" w14:textId="77777777" w:rsidR="00C94B83" w:rsidRDefault="00C94B83" w:rsidP="00585DDF">
            <w:r>
              <w:rPr>
                <w:sz w:val="16"/>
                <w:szCs w:val="16"/>
              </w:rPr>
              <w:t>6.3.1.4, F.1.3.2</w:t>
            </w:r>
          </w:p>
        </w:tc>
        <w:tc>
          <w:tcPr>
            <w:tcW w:w="998" w:type="dxa"/>
          </w:tcPr>
          <w:p w14:paraId="79BC5A8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1A27680D" w14:textId="77777777" w:rsidTr="00585DDF">
        <w:tc>
          <w:tcPr>
            <w:tcW w:w="879" w:type="dxa"/>
          </w:tcPr>
          <w:p w14:paraId="1E72F186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AA85A2D" w14:textId="77777777" w:rsidR="00C94B83" w:rsidRDefault="00C94B83" w:rsidP="00585DDF">
            <w:r>
              <w:rPr>
                <w:sz w:val="16"/>
                <w:szCs w:val="16"/>
              </w:rPr>
              <w:t>3091</w:t>
            </w:r>
          </w:p>
        </w:tc>
        <w:tc>
          <w:tcPr>
            <w:tcW w:w="517" w:type="dxa"/>
          </w:tcPr>
          <w:p w14:paraId="67984889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23A7F4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EF22F7" w14:textId="77777777" w:rsidR="00C94B83" w:rsidRDefault="00C94B83" w:rsidP="00585DDF">
            <w:r>
              <w:rPr>
                <w:sz w:val="16"/>
                <w:szCs w:val="16"/>
              </w:rPr>
              <w:t>Correction to Annex F for R15 RRM test cases</w:t>
            </w:r>
          </w:p>
        </w:tc>
        <w:tc>
          <w:tcPr>
            <w:tcW w:w="517" w:type="dxa"/>
          </w:tcPr>
          <w:p w14:paraId="731D4A1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AFADEB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AFE350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B07731" w14:textId="77777777" w:rsidR="00C94B83" w:rsidRDefault="00C94B83" w:rsidP="00585DDF">
            <w:r>
              <w:rPr>
                <w:sz w:val="16"/>
                <w:szCs w:val="16"/>
              </w:rPr>
              <w:t>R5-241447</w:t>
            </w:r>
          </w:p>
        </w:tc>
        <w:tc>
          <w:tcPr>
            <w:tcW w:w="1597" w:type="dxa"/>
          </w:tcPr>
          <w:p w14:paraId="21D9417C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B1EBBE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2ADAC9F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C40603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</w:tbl>
    <w:p w14:paraId="74CF6EB8" w14:textId="77777777" w:rsidR="00C94B83" w:rsidRDefault="00C94B83" w:rsidP="00C94B83"/>
    <w:p w14:paraId="54D78B4B" w14:textId="77777777" w:rsidR="00C94B83" w:rsidRDefault="00C94B83" w:rsidP="00C94B83"/>
    <w:p w14:paraId="03B72AE0" w14:textId="77777777" w:rsidR="002D1841" w:rsidRPr="00917427" w:rsidRDefault="002D1841" w:rsidP="002D184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RP-240232</w:t>
      </w:r>
      <w:r>
        <w:rPr>
          <w:b/>
          <w:i/>
          <w:noProof/>
          <w:sz w:val="28"/>
        </w:rPr>
        <w:fldChar w:fldCharType="end"/>
      </w:r>
    </w:p>
    <w:p w14:paraId="24F49577" w14:textId="77777777" w:rsidR="002D1841" w:rsidRPr="00784730" w:rsidRDefault="002D1841" w:rsidP="002D184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616B1A6" w14:textId="77777777" w:rsidR="002D1841" w:rsidRPr="00050554" w:rsidRDefault="002D1841" w:rsidP="002D1841">
      <w:pPr>
        <w:rPr>
          <w:rFonts w:ascii="Arial" w:hAnsi="Arial" w:cs="Arial"/>
          <w:b/>
          <w:bCs/>
          <w:lang w:val="en-US"/>
        </w:rPr>
      </w:pPr>
    </w:p>
    <w:p w14:paraId="3FAA08B8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91D4565" w14:textId="77777777" w:rsidR="002D1841" w:rsidRPr="00E145B1" w:rsidRDefault="002D1841" w:rsidP="002D18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(batch 1)</w:t>
      </w:r>
      <w:r>
        <w:rPr>
          <w:rFonts w:ascii="Arial" w:hAnsi="Arial" w:cs="Arial"/>
          <w:b/>
          <w:bCs/>
        </w:rPr>
        <w:fldChar w:fldCharType="end"/>
      </w:r>
    </w:p>
    <w:p w14:paraId="72FC29A0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4ED5DBBB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D5B7177" w14:textId="77777777" w:rsidR="002D1841" w:rsidRDefault="002D1841" w:rsidP="002D18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1CEEF2" w14:textId="77777777" w:rsidR="002D1841" w:rsidRPr="004E535C" w:rsidRDefault="002D1841" w:rsidP="002D18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1841" w:rsidRPr="004E535C" w14:paraId="286A0FA4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907988C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741C82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768569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E8F359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4CC6DE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A034B2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124FFA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B93165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CBFBDE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8A3056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6D5865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DE4C59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C7E6809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1841" w14:paraId="642CF88B" w14:textId="77777777" w:rsidTr="00585DDF">
        <w:tc>
          <w:tcPr>
            <w:tcW w:w="879" w:type="dxa"/>
          </w:tcPr>
          <w:p w14:paraId="07E6CF6A" w14:textId="77777777" w:rsidR="002D1841" w:rsidRDefault="002D1841" w:rsidP="00585DD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3CAFB7E7" w14:textId="77777777" w:rsidR="002D1841" w:rsidRDefault="002D1841" w:rsidP="00585DDF">
            <w:r>
              <w:rPr>
                <w:sz w:val="16"/>
                <w:szCs w:val="16"/>
              </w:rPr>
              <w:t>1023</w:t>
            </w:r>
          </w:p>
        </w:tc>
        <w:tc>
          <w:tcPr>
            <w:tcW w:w="517" w:type="dxa"/>
          </w:tcPr>
          <w:p w14:paraId="3C2EDAB5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8917A9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5D9A4A" w14:textId="77777777" w:rsidR="002D1841" w:rsidRDefault="002D1841" w:rsidP="00585DDF">
            <w:r>
              <w:rPr>
                <w:sz w:val="16"/>
                <w:szCs w:val="16"/>
              </w:rPr>
              <w:t>Correction to applicability for handover test cases</w:t>
            </w:r>
          </w:p>
        </w:tc>
        <w:tc>
          <w:tcPr>
            <w:tcW w:w="517" w:type="dxa"/>
          </w:tcPr>
          <w:p w14:paraId="3BF4F84D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E67FA2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8BB45A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36B6B9D" w14:textId="77777777" w:rsidR="002D1841" w:rsidRDefault="002D1841" w:rsidP="00585DDF">
            <w:r>
              <w:rPr>
                <w:sz w:val="16"/>
                <w:szCs w:val="16"/>
              </w:rPr>
              <w:t>R5-240770</w:t>
            </w:r>
          </w:p>
        </w:tc>
        <w:tc>
          <w:tcPr>
            <w:tcW w:w="1597" w:type="dxa"/>
          </w:tcPr>
          <w:p w14:paraId="1B0C2102" w14:textId="77777777" w:rsidR="002D1841" w:rsidRDefault="002D1841" w:rsidP="00585DDF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</w:tcPr>
          <w:p w14:paraId="3B5AFB54" w14:textId="77777777" w:rsidR="002D1841" w:rsidRDefault="002D1841" w:rsidP="00585DDF">
            <w:r>
              <w:rPr>
                <w:sz w:val="16"/>
                <w:szCs w:val="16"/>
              </w:rPr>
              <w:t>TEI16_Test, LTE_feMob-UEConTest</w:t>
            </w:r>
          </w:p>
        </w:tc>
        <w:tc>
          <w:tcPr>
            <w:tcW w:w="2323" w:type="dxa"/>
          </w:tcPr>
          <w:p w14:paraId="2C68A8CC" w14:textId="77777777" w:rsidR="002D1841" w:rsidRDefault="002D1841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4620676F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67789C0E" w14:textId="77777777" w:rsidTr="00585DDF">
        <w:tc>
          <w:tcPr>
            <w:tcW w:w="879" w:type="dxa"/>
          </w:tcPr>
          <w:p w14:paraId="2C47E9ED" w14:textId="77777777" w:rsidR="002D1841" w:rsidRDefault="002D1841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DE6057C" w14:textId="77777777" w:rsidR="002D1841" w:rsidRDefault="002D1841" w:rsidP="00585DDF">
            <w:r>
              <w:rPr>
                <w:sz w:val="16"/>
                <w:szCs w:val="16"/>
              </w:rPr>
              <w:t>5283</w:t>
            </w:r>
          </w:p>
        </w:tc>
        <w:tc>
          <w:tcPr>
            <w:tcW w:w="517" w:type="dxa"/>
          </w:tcPr>
          <w:p w14:paraId="5C6D3E76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021B98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E9712E" w14:textId="77777777" w:rsidR="002D1841" w:rsidRDefault="002D1841" w:rsidP="00585DDF">
            <w:r>
              <w:rPr>
                <w:sz w:val="16"/>
                <w:szCs w:val="16"/>
              </w:rPr>
              <w:t>Corrections to LTE TC 8.1.3.16</w:t>
            </w:r>
          </w:p>
        </w:tc>
        <w:tc>
          <w:tcPr>
            <w:tcW w:w="517" w:type="dxa"/>
          </w:tcPr>
          <w:p w14:paraId="0BA7DF2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29D016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920B6CE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11DC5E" w14:textId="77777777" w:rsidR="002D1841" w:rsidRDefault="002D1841" w:rsidP="00585DDF">
            <w:r>
              <w:rPr>
                <w:sz w:val="16"/>
                <w:szCs w:val="16"/>
              </w:rPr>
              <w:t>R5-240585</w:t>
            </w:r>
          </w:p>
        </w:tc>
        <w:tc>
          <w:tcPr>
            <w:tcW w:w="1597" w:type="dxa"/>
          </w:tcPr>
          <w:p w14:paraId="633FF2B0" w14:textId="77777777" w:rsidR="002D1841" w:rsidRDefault="002D1841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74E4366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007C6465" w14:textId="77777777" w:rsidR="002D1841" w:rsidRDefault="002D1841" w:rsidP="00585DDF">
            <w:r>
              <w:rPr>
                <w:sz w:val="16"/>
                <w:szCs w:val="16"/>
              </w:rPr>
              <w:t>8.1.3.16</w:t>
            </w:r>
          </w:p>
        </w:tc>
        <w:tc>
          <w:tcPr>
            <w:tcW w:w="998" w:type="dxa"/>
          </w:tcPr>
          <w:p w14:paraId="3F241CFB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091C28C3" w14:textId="77777777" w:rsidTr="00585DDF">
        <w:tc>
          <w:tcPr>
            <w:tcW w:w="879" w:type="dxa"/>
          </w:tcPr>
          <w:p w14:paraId="1907A658" w14:textId="77777777" w:rsidR="002D1841" w:rsidRDefault="002D1841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5854EF7" w14:textId="77777777" w:rsidR="002D1841" w:rsidRDefault="002D1841" w:rsidP="00585DDF">
            <w:r>
              <w:rPr>
                <w:sz w:val="16"/>
                <w:szCs w:val="16"/>
              </w:rPr>
              <w:t>5287</w:t>
            </w:r>
          </w:p>
        </w:tc>
        <w:tc>
          <w:tcPr>
            <w:tcW w:w="517" w:type="dxa"/>
          </w:tcPr>
          <w:p w14:paraId="76334121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56824E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D1B2CB" w14:textId="77777777" w:rsidR="002D1841" w:rsidRDefault="002D1841" w:rsidP="00585DDF">
            <w:r>
              <w:rPr>
                <w:sz w:val="16"/>
                <w:szCs w:val="16"/>
              </w:rPr>
              <w:t>Addition of new L2L MPS priority access barring test case</w:t>
            </w:r>
          </w:p>
        </w:tc>
        <w:tc>
          <w:tcPr>
            <w:tcW w:w="517" w:type="dxa"/>
          </w:tcPr>
          <w:p w14:paraId="53C4E206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1FD692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7778970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FE064D3" w14:textId="77777777" w:rsidR="002D1841" w:rsidRDefault="002D1841" w:rsidP="00585DDF">
            <w:r>
              <w:rPr>
                <w:sz w:val="16"/>
                <w:szCs w:val="16"/>
              </w:rPr>
              <w:t>R5-241475</w:t>
            </w:r>
          </w:p>
        </w:tc>
        <w:tc>
          <w:tcPr>
            <w:tcW w:w="1597" w:type="dxa"/>
          </w:tcPr>
          <w:p w14:paraId="5E88FC5E" w14:textId="77777777" w:rsidR="002D1841" w:rsidRDefault="002D184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8469CF5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580031AD" w14:textId="77777777" w:rsidR="002D1841" w:rsidRDefault="002D1841" w:rsidP="00585DDF">
            <w:r>
              <w:rPr>
                <w:sz w:val="16"/>
                <w:szCs w:val="16"/>
              </w:rPr>
              <w:t>8.1.3.17 (New)</w:t>
            </w:r>
          </w:p>
        </w:tc>
        <w:tc>
          <w:tcPr>
            <w:tcW w:w="998" w:type="dxa"/>
          </w:tcPr>
          <w:p w14:paraId="1A7EAF6A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36.523-2 CR 1440; TS/TR ... CR ... </w:t>
            </w:r>
          </w:p>
        </w:tc>
      </w:tr>
      <w:tr w:rsidR="002D1841" w14:paraId="46EED200" w14:textId="77777777" w:rsidTr="00585DDF">
        <w:tc>
          <w:tcPr>
            <w:tcW w:w="879" w:type="dxa"/>
          </w:tcPr>
          <w:p w14:paraId="18547D9C" w14:textId="77777777" w:rsidR="002D1841" w:rsidRDefault="002D1841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C63890F" w14:textId="77777777" w:rsidR="002D1841" w:rsidRDefault="002D1841" w:rsidP="00585DDF">
            <w:r>
              <w:rPr>
                <w:sz w:val="16"/>
                <w:szCs w:val="16"/>
              </w:rPr>
              <w:t>5297</w:t>
            </w:r>
          </w:p>
        </w:tc>
        <w:tc>
          <w:tcPr>
            <w:tcW w:w="517" w:type="dxa"/>
          </w:tcPr>
          <w:p w14:paraId="118DF7EB" w14:textId="77777777" w:rsidR="002D1841" w:rsidRDefault="002D1841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E6CA267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9F0D73" w14:textId="77777777" w:rsidR="002D1841" w:rsidRDefault="002D1841" w:rsidP="00585DDF">
            <w:r>
              <w:rPr>
                <w:sz w:val="16"/>
                <w:szCs w:val="16"/>
              </w:rPr>
              <w:t>Correction to RACS Test case 9.2.5.X</w:t>
            </w:r>
          </w:p>
        </w:tc>
        <w:tc>
          <w:tcPr>
            <w:tcW w:w="517" w:type="dxa"/>
          </w:tcPr>
          <w:p w14:paraId="08D3F249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029796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C7E30C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213F18" w14:textId="77777777" w:rsidR="002D1841" w:rsidRDefault="002D1841" w:rsidP="00585DDF">
            <w:r>
              <w:rPr>
                <w:sz w:val="16"/>
                <w:szCs w:val="16"/>
              </w:rPr>
              <w:t>R5-241690</w:t>
            </w:r>
          </w:p>
        </w:tc>
        <w:tc>
          <w:tcPr>
            <w:tcW w:w="1597" w:type="dxa"/>
          </w:tcPr>
          <w:p w14:paraId="567E539C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475A63FC" w14:textId="77777777" w:rsidR="002D1841" w:rsidRDefault="002D1841" w:rsidP="00585DDF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71BA8BFE" w14:textId="77777777" w:rsidR="002D1841" w:rsidRDefault="002D1841" w:rsidP="00585DDF">
            <w:r>
              <w:rPr>
                <w:sz w:val="16"/>
                <w:szCs w:val="16"/>
              </w:rPr>
              <w:t>9.2.5.1, 9.2.5.2 and 9.2.5.3</w:t>
            </w:r>
          </w:p>
        </w:tc>
        <w:tc>
          <w:tcPr>
            <w:tcW w:w="998" w:type="dxa"/>
          </w:tcPr>
          <w:p w14:paraId="1C997A20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44BC4BA3" w14:textId="77777777" w:rsidTr="00585DDF">
        <w:tc>
          <w:tcPr>
            <w:tcW w:w="879" w:type="dxa"/>
          </w:tcPr>
          <w:p w14:paraId="52FB2290" w14:textId="77777777" w:rsidR="002D1841" w:rsidRDefault="002D1841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769E2FB" w14:textId="77777777" w:rsidR="002D1841" w:rsidRDefault="002D1841" w:rsidP="00585DDF">
            <w:r>
              <w:rPr>
                <w:sz w:val="16"/>
                <w:szCs w:val="16"/>
              </w:rPr>
              <w:t>5298</w:t>
            </w:r>
          </w:p>
        </w:tc>
        <w:tc>
          <w:tcPr>
            <w:tcW w:w="517" w:type="dxa"/>
          </w:tcPr>
          <w:p w14:paraId="0435638C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38935B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79C4F5" w14:textId="77777777" w:rsidR="002D1841" w:rsidRDefault="002D1841" w:rsidP="00585DDF">
            <w:r>
              <w:rPr>
                <w:sz w:val="16"/>
                <w:szCs w:val="16"/>
              </w:rPr>
              <w:t>Correction to LTE RACS test case 8.5.5.1</w:t>
            </w:r>
          </w:p>
        </w:tc>
        <w:tc>
          <w:tcPr>
            <w:tcW w:w="517" w:type="dxa"/>
          </w:tcPr>
          <w:p w14:paraId="428595A3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CA759E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70EFB5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CD7413" w14:textId="77777777" w:rsidR="002D1841" w:rsidRDefault="002D1841" w:rsidP="00585DDF">
            <w:r>
              <w:rPr>
                <w:sz w:val="16"/>
                <w:szCs w:val="16"/>
              </w:rPr>
              <w:t>R5-241626</w:t>
            </w:r>
          </w:p>
        </w:tc>
        <w:tc>
          <w:tcPr>
            <w:tcW w:w="1597" w:type="dxa"/>
          </w:tcPr>
          <w:p w14:paraId="38EAE893" w14:textId="77777777" w:rsidR="002D1841" w:rsidRDefault="002D1841" w:rsidP="00585DDF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</w:tcPr>
          <w:p w14:paraId="26E929EB" w14:textId="77777777" w:rsidR="002D1841" w:rsidRDefault="002D1841" w:rsidP="00585DDF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59F9E008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146D91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20528CC5" w14:textId="77777777" w:rsidTr="00585DDF">
        <w:tc>
          <w:tcPr>
            <w:tcW w:w="879" w:type="dxa"/>
          </w:tcPr>
          <w:p w14:paraId="06AE7EA4" w14:textId="77777777" w:rsidR="002D1841" w:rsidRDefault="002D1841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6F3D058F" w14:textId="77777777" w:rsidR="002D1841" w:rsidRDefault="002D1841" w:rsidP="00585DDF">
            <w:r>
              <w:rPr>
                <w:sz w:val="16"/>
                <w:szCs w:val="16"/>
              </w:rPr>
              <w:t>1440</w:t>
            </w:r>
          </w:p>
        </w:tc>
        <w:tc>
          <w:tcPr>
            <w:tcW w:w="517" w:type="dxa"/>
          </w:tcPr>
          <w:p w14:paraId="130B30B2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57C5F3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51D856" w14:textId="77777777" w:rsidR="002D1841" w:rsidRDefault="002D1841" w:rsidP="00585DDF">
            <w:r>
              <w:rPr>
                <w:sz w:val="16"/>
                <w:szCs w:val="16"/>
              </w:rPr>
              <w:t>Addition of applicability for L2L MPS priority access barring test case</w:t>
            </w:r>
          </w:p>
        </w:tc>
        <w:tc>
          <w:tcPr>
            <w:tcW w:w="517" w:type="dxa"/>
          </w:tcPr>
          <w:p w14:paraId="3FE54C0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A1D0BA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CD14DE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A68B0E" w14:textId="77777777" w:rsidR="002D1841" w:rsidRDefault="002D1841" w:rsidP="00585DDF">
            <w:r>
              <w:rPr>
                <w:sz w:val="16"/>
                <w:szCs w:val="16"/>
              </w:rPr>
              <w:t>R5-240978</w:t>
            </w:r>
          </w:p>
        </w:tc>
        <w:tc>
          <w:tcPr>
            <w:tcW w:w="1597" w:type="dxa"/>
          </w:tcPr>
          <w:p w14:paraId="143186C2" w14:textId="77777777" w:rsidR="002D1841" w:rsidRDefault="002D184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B0B7ED1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130CF690" w14:textId="77777777" w:rsidR="002D1841" w:rsidRDefault="002D1841" w:rsidP="00585DDF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735BB598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36.523-1 CR 5287; TS/TR ... CR ... </w:t>
            </w:r>
          </w:p>
        </w:tc>
      </w:tr>
      <w:tr w:rsidR="002D1841" w14:paraId="33283061" w14:textId="77777777" w:rsidTr="00585DDF">
        <w:tc>
          <w:tcPr>
            <w:tcW w:w="879" w:type="dxa"/>
          </w:tcPr>
          <w:p w14:paraId="19EF217C" w14:textId="77777777" w:rsidR="002D1841" w:rsidRDefault="002D1841" w:rsidP="00585DDF"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</w:tcPr>
          <w:p w14:paraId="05E44334" w14:textId="77777777" w:rsidR="002D1841" w:rsidRDefault="002D1841" w:rsidP="00585DDF"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 w14:paraId="20F2DB5D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D63E7A" w14:textId="77777777" w:rsidR="002D1841" w:rsidRDefault="002D184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92790EE" w14:textId="77777777" w:rsidR="002D1841" w:rsidRDefault="002D1841" w:rsidP="00585DDF">
            <w:r>
              <w:rPr>
                <w:sz w:val="16"/>
                <w:szCs w:val="16"/>
              </w:rPr>
              <w:t>Update SNR conditions in UDP and TCP FR2 FRC scenarios</w:t>
            </w:r>
          </w:p>
        </w:tc>
        <w:tc>
          <w:tcPr>
            <w:tcW w:w="517" w:type="dxa"/>
          </w:tcPr>
          <w:p w14:paraId="7DEFE6A7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709FF5" w14:textId="77777777" w:rsidR="002D1841" w:rsidRDefault="002D1841" w:rsidP="00585DDF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36B56D9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93B2ABA" w14:textId="77777777" w:rsidR="002D1841" w:rsidRDefault="002D1841" w:rsidP="00585DDF">
            <w:r>
              <w:rPr>
                <w:sz w:val="16"/>
                <w:szCs w:val="16"/>
              </w:rPr>
              <w:t>R5-240860</w:t>
            </w:r>
          </w:p>
        </w:tc>
        <w:tc>
          <w:tcPr>
            <w:tcW w:w="1597" w:type="dxa"/>
          </w:tcPr>
          <w:p w14:paraId="1DE303BB" w14:textId="77777777" w:rsidR="002D1841" w:rsidRDefault="002D1841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2912CE77" w14:textId="77777777" w:rsidR="002D1841" w:rsidRDefault="002D1841" w:rsidP="00585DDF">
            <w:r>
              <w:rPr>
                <w:sz w:val="16"/>
                <w:szCs w:val="16"/>
              </w:rPr>
              <w:t>FS_UE_5GNR_App_Data_Perf, TEI16_Test</w:t>
            </w:r>
          </w:p>
        </w:tc>
        <w:tc>
          <w:tcPr>
            <w:tcW w:w="2323" w:type="dxa"/>
          </w:tcPr>
          <w:p w14:paraId="5187612E" w14:textId="77777777" w:rsidR="002D1841" w:rsidRDefault="002D1841" w:rsidP="00585DDF">
            <w:r>
              <w:rPr>
                <w:sz w:val="16"/>
                <w:szCs w:val="16"/>
              </w:rPr>
              <w:t>A.7.1.1.1, A.9.1.1.1</w:t>
            </w:r>
          </w:p>
        </w:tc>
        <w:tc>
          <w:tcPr>
            <w:tcW w:w="998" w:type="dxa"/>
          </w:tcPr>
          <w:p w14:paraId="51A7F328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219F4919" w14:textId="77777777" w:rsidTr="00585DDF">
        <w:tc>
          <w:tcPr>
            <w:tcW w:w="879" w:type="dxa"/>
          </w:tcPr>
          <w:p w14:paraId="27D4D3D4" w14:textId="77777777" w:rsidR="002D1841" w:rsidRDefault="002D1841" w:rsidP="00585DDF"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</w:tcPr>
          <w:p w14:paraId="2ACF36A5" w14:textId="77777777" w:rsidR="002D1841" w:rsidRDefault="002D1841" w:rsidP="00585DDF"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 w14:paraId="6A702E7B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B41D04" w14:textId="77777777" w:rsidR="002D1841" w:rsidRDefault="002D184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CA17B7" w14:textId="77777777" w:rsidR="002D1841" w:rsidRDefault="002D1841" w:rsidP="00585DDF">
            <w:r>
              <w:rPr>
                <w:sz w:val="16"/>
                <w:szCs w:val="16"/>
              </w:rPr>
              <w:t>General cleanup of annex for app layer tput test cases</w:t>
            </w:r>
          </w:p>
        </w:tc>
        <w:tc>
          <w:tcPr>
            <w:tcW w:w="517" w:type="dxa"/>
          </w:tcPr>
          <w:p w14:paraId="67FCABA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52469D" w14:textId="77777777" w:rsidR="002D1841" w:rsidRDefault="002D1841" w:rsidP="00585DDF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66BD52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1DDAE2F" w14:textId="77777777" w:rsidR="002D1841" w:rsidRDefault="002D1841" w:rsidP="00585DDF">
            <w:r>
              <w:rPr>
                <w:sz w:val="16"/>
                <w:szCs w:val="16"/>
              </w:rPr>
              <w:t>R5-241852</w:t>
            </w:r>
          </w:p>
        </w:tc>
        <w:tc>
          <w:tcPr>
            <w:tcW w:w="1597" w:type="dxa"/>
          </w:tcPr>
          <w:p w14:paraId="40701991" w14:textId="77777777" w:rsidR="002D1841" w:rsidRDefault="002D184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27919702" w14:textId="77777777" w:rsidR="002D1841" w:rsidRDefault="002D1841" w:rsidP="00585DDF">
            <w:r>
              <w:rPr>
                <w:sz w:val="16"/>
                <w:szCs w:val="16"/>
              </w:rPr>
              <w:t>FS_UE_5GNR_App_Data_Perf, TEI16_Test</w:t>
            </w:r>
          </w:p>
        </w:tc>
        <w:tc>
          <w:tcPr>
            <w:tcW w:w="2323" w:type="dxa"/>
          </w:tcPr>
          <w:p w14:paraId="175AFE9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E4EE86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312FBE3F" w14:textId="77777777" w:rsidTr="00585DDF">
        <w:tc>
          <w:tcPr>
            <w:tcW w:w="879" w:type="dxa"/>
          </w:tcPr>
          <w:p w14:paraId="76C40352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8C04651" w14:textId="77777777" w:rsidR="002D1841" w:rsidRDefault="002D1841" w:rsidP="00585DDF">
            <w:r>
              <w:rPr>
                <w:sz w:val="16"/>
                <w:szCs w:val="16"/>
              </w:rPr>
              <w:t>3007</w:t>
            </w:r>
          </w:p>
        </w:tc>
        <w:tc>
          <w:tcPr>
            <w:tcW w:w="517" w:type="dxa"/>
          </w:tcPr>
          <w:p w14:paraId="6356700F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15D91A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367245" w14:textId="77777777" w:rsidR="002D1841" w:rsidRDefault="002D1841" w:rsidP="00585DDF">
            <w:r>
              <w:rPr>
                <w:sz w:val="16"/>
                <w:szCs w:val="16"/>
              </w:rPr>
              <w:t>Correction to DLInformationTransfer message</w:t>
            </w:r>
          </w:p>
        </w:tc>
        <w:tc>
          <w:tcPr>
            <w:tcW w:w="517" w:type="dxa"/>
          </w:tcPr>
          <w:p w14:paraId="36CA80E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C014D5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EBECF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5EECBC5" w14:textId="77777777" w:rsidR="002D1841" w:rsidRDefault="002D1841" w:rsidP="00585DDF">
            <w:r>
              <w:rPr>
                <w:sz w:val="16"/>
                <w:szCs w:val="16"/>
              </w:rPr>
              <w:t>R5-240165</w:t>
            </w:r>
          </w:p>
        </w:tc>
        <w:tc>
          <w:tcPr>
            <w:tcW w:w="1597" w:type="dxa"/>
          </w:tcPr>
          <w:p w14:paraId="750C310F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FC30D40" w14:textId="77777777" w:rsidR="002D1841" w:rsidRDefault="002D1841" w:rsidP="00585DDF">
            <w:r>
              <w:rPr>
                <w:sz w:val="16"/>
                <w:szCs w:val="16"/>
              </w:rPr>
              <w:t>TEI16_Test, NR_IioT-UEConTest</w:t>
            </w:r>
          </w:p>
        </w:tc>
        <w:tc>
          <w:tcPr>
            <w:tcW w:w="2323" w:type="dxa"/>
          </w:tcPr>
          <w:p w14:paraId="28E0336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1FF611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2C1FE3E8" w14:textId="77777777" w:rsidTr="00585DDF">
        <w:tc>
          <w:tcPr>
            <w:tcW w:w="879" w:type="dxa"/>
          </w:tcPr>
          <w:p w14:paraId="0FA24916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FDA8E6F" w14:textId="77777777" w:rsidR="002D1841" w:rsidRDefault="002D1841" w:rsidP="00585DDF">
            <w:r>
              <w:rPr>
                <w:sz w:val="16"/>
                <w:szCs w:val="16"/>
              </w:rPr>
              <w:t>3046</w:t>
            </w:r>
          </w:p>
        </w:tc>
        <w:tc>
          <w:tcPr>
            <w:tcW w:w="517" w:type="dxa"/>
          </w:tcPr>
          <w:p w14:paraId="5E971010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502A8D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7D3CE9" w14:textId="77777777" w:rsidR="002D1841" w:rsidRDefault="002D1841" w:rsidP="00585DDF">
            <w:r>
              <w:rPr>
                <w:sz w:val="16"/>
                <w:szCs w:val="16"/>
              </w:rPr>
              <w:t>Editorial update IE PosSystemInformation-r16-IEs</w:t>
            </w:r>
          </w:p>
        </w:tc>
        <w:tc>
          <w:tcPr>
            <w:tcW w:w="517" w:type="dxa"/>
          </w:tcPr>
          <w:p w14:paraId="4996A0BE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A17AA8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7EB4C8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E2EA06" w14:textId="77777777" w:rsidR="002D1841" w:rsidRDefault="002D1841" w:rsidP="00585DDF">
            <w:r>
              <w:rPr>
                <w:sz w:val="16"/>
                <w:szCs w:val="16"/>
              </w:rPr>
              <w:t>R5-241484</w:t>
            </w:r>
          </w:p>
        </w:tc>
        <w:tc>
          <w:tcPr>
            <w:tcW w:w="1597" w:type="dxa"/>
          </w:tcPr>
          <w:p w14:paraId="5438B714" w14:textId="77777777" w:rsidR="002D1841" w:rsidRDefault="002D184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D45E5F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54352FC3" w14:textId="77777777" w:rsidR="002D1841" w:rsidRDefault="002D1841" w:rsidP="00585DDF">
            <w:r>
              <w:rPr>
                <w:sz w:val="16"/>
                <w:szCs w:val="16"/>
              </w:rPr>
              <w:t>4.6.2a</w:t>
            </w:r>
          </w:p>
        </w:tc>
        <w:tc>
          <w:tcPr>
            <w:tcW w:w="998" w:type="dxa"/>
          </w:tcPr>
          <w:p w14:paraId="17763019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330BF58D" w14:textId="77777777" w:rsidTr="00585DDF">
        <w:tc>
          <w:tcPr>
            <w:tcW w:w="879" w:type="dxa"/>
          </w:tcPr>
          <w:p w14:paraId="5E77174B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9C57430" w14:textId="77777777" w:rsidR="002D1841" w:rsidRDefault="002D1841" w:rsidP="00585DDF">
            <w:r>
              <w:rPr>
                <w:sz w:val="16"/>
                <w:szCs w:val="16"/>
              </w:rPr>
              <w:t>3047</w:t>
            </w:r>
          </w:p>
        </w:tc>
        <w:tc>
          <w:tcPr>
            <w:tcW w:w="517" w:type="dxa"/>
          </w:tcPr>
          <w:p w14:paraId="4707040B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32F315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A46BB6" w14:textId="77777777" w:rsidR="002D1841" w:rsidRDefault="002D1841" w:rsidP="00585DDF">
            <w:r>
              <w:rPr>
                <w:sz w:val="16"/>
                <w:szCs w:val="16"/>
              </w:rPr>
              <w:t>Editorial update IE PosSI-SchedulingInfo</w:t>
            </w:r>
          </w:p>
        </w:tc>
        <w:tc>
          <w:tcPr>
            <w:tcW w:w="517" w:type="dxa"/>
          </w:tcPr>
          <w:p w14:paraId="32C4DAFE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120CC1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08010B8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0E3D0F" w14:textId="77777777" w:rsidR="002D1841" w:rsidRDefault="002D1841" w:rsidP="00585DDF">
            <w:r>
              <w:rPr>
                <w:sz w:val="16"/>
                <w:szCs w:val="16"/>
              </w:rPr>
              <w:t>R5-240491</w:t>
            </w:r>
          </w:p>
        </w:tc>
        <w:tc>
          <w:tcPr>
            <w:tcW w:w="1597" w:type="dxa"/>
          </w:tcPr>
          <w:p w14:paraId="3949369A" w14:textId="77777777" w:rsidR="002D1841" w:rsidRDefault="002D184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8C076BB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1A97B409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E2776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39A371B" w14:textId="77777777" w:rsidTr="00585DDF">
        <w:tc>
          <w:tcPr>
            <w:tcW w:w="879" w:type="dxa"/>
          </w:tcPr>
          <w:p w14:paraId="6CD7E61B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1A38961" w14:textId="77777777" w:rsidR="002D1841" w:rsidRDefault="002D1841" w:rsidP="00585DDF">
            <w:r>
              <w:rPr>
                <w:sz w:val="16"/>
                <w:szCs w:val="16"/>
              </w:rPr>
              <w:t>3060</w:t>
            </w:r>
          </w:p>
        </w:tc>
        <w:tc>
          <w:tcPr>
            <w:tcW w:w="517" w:type="dxa"/>
          </w:tcPr>
          <w:p w14:paraId="69DA138B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2CBC5F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437289" w14:textId="77777777" w:rsidR="002D1841" w:rsidRDefault="002D1841" w:rsidP="00585DDF">
            <w:r>
              <w:rPr>
                <w:sz w:val="16"/>
                <w:szCs w:val="16"/>
              </w:rPr>
              <w:t>Added 30kHz SCS for SSB in n53 to 30kHz SCS test frequencies</w:t>
            </w:r>
          </w:p>
        </w:tc>
        <w:tc>
          <w:tcPr>
            <w:tcW w:w="517" w:type="dxa"/>
          </w:tcPr>
          <w:p w14:paraId="478DCC8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EB6FCB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2C8D0C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2BD814" w14:textId="77777777" w:rsidR="002D1841" w:rsidRDefault="002D1841" w:rsidP="00585DDF">
            <w:r>
              <w:rPr>
                <w:sz w:val="16"/>
                <w:szCs w:val="16"/>
              </w:rPr>
              <w:t>R5-240617</w:t>
            </w:r>
          </w:p>
        </w:tc>
        <w:tc>
          <w:tcPr>
            <w:tcW w:w="1597" w:type="dxa"/>
          </w:tcPr>
          <w:p w14:paraId="490D657C" w14:textId="77777777" w:rsidR="002D1841" w:rsidRDefault="002D1841" w:rsidP="00585DDF">
            <w:r>
              <w:rPr>
                <w:sz w:val="16"/>
                <w:szCs w:val="16"/>
              </w:rPr>
              <w:t>Keysight Technologies UK Ltd, Apple</w:t>
            </w:r>
          </w:p>
        </w:tc>
        <w:tc>
          <w:tcPr>
            <w:tcW w:w="1122" w:type="dxa"/>
          </w:tcPr>
          <w:p w14:paraId="21FB274E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3B1FAC56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232048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729C7F5" w14:textId="77777777" w:rsidTr="00585DDF">
        <w:tc>
          <w:tcPr>
            <w:tcW w:w="879" w:type="dxa"/>
          </w:tcPr>
          <w:p w14:paraId="2E40F58E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D190DE6" w14:textId="77777777" w:rsidR="002D1841" w:rsidRDefault="002D1841" w:rsidP="00585DDF">
            <w:r>
              <w:rPr>
                <w:sz w:val="16"/>
                <w:szCs w:val="16"/>
              </w:rPr>
              <w:t>2603</w:t>
            </w:r>
          </w:p>
        </w:tc>
        <w:tc>
          <w:tcPr>
            <w:tcW w:w="517" w:type="dxa"/>
          </w:tcPr>
          <w:p w14:paraId="1536E4B5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F0B769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B9382C" w14:textId="77777777" w:rsidR="002D1841" w:rsidRDefault="002D1841" w:rsidP="00585DDF">
            <w:r>
              <w:rPr>
                <w:sz w:val="16"/>
                <w:szCs w:val="16"/>
              </w:rPr>
              <w:t>Addition of PC2 n40 MOP</w:t>
            </w:r>
          </w:p>
        </w:tc>
        <w:tc>
          <w:tcPr>
            <w:tcW w:w="517" w:type="dxa"/>
          </w:tcPr>
          <w:p w14:paraId="12ACC1B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91034C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381E5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F12ED3" w14:textId="77777777" w:rsidR="002D1841" w:rsidRDefault="002D1841" w:rsidP="00585DDF">
            <w:r>
              <w:rPr>
                <w:sz w:val="16"/>
                <w:szCs w:val="16"/>
              </w:rPr>
              <w:t>R5-240081</w:t>
            </w:r>
          </w:p>
        </w:tc>
        <w:tc>
          <w:tcPr>
            <w:tcW w:w="1597" w:type="dxa"/>
          </w:tcPr>
          <w:p w14:paraId="049E1D1D" w14:textId="77777777" w:rsidR="002D1841" w:rsidRDefault="002D1841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0CF8773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748C1D2B" w14:textId="77777777" w:rsidR="002D1841" w:rsidRDefault="002D1841" w:rsidP="00585DDF">
            <w:r>
              <w:rPr>
                <w:sz w:val="16"/>
                <w:szCs w:val="16"/>
              </w:rPr>
              <w:t>6.2G.1</w:t>
            </w:r>
          </w:p>
        </w:tc>
        <w:tc>
          <w:tcPr>
            <w:tcW w:w="998" w:type="dxa"/>
          </w:tcPr>
          <w:p w14:paraId="3E47E505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65D84E7B" w14:textId="77777777" w:rsidTr="00585DDF">
        <w:tc>
          <w:tcPr>
            <w:tcW w:w="879" w:type="dxa"/>
          </w:tcPr>
          <w:p w14:paraId="48E8E55C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9B3CEB8" w14:textId="77777777" w:rsidR="002D1841" w:rsidRDefault="002D1841" w:rsidP="00585DDF">
            <w:r>
              <w:rPr>
                <w:sz w:val="16"/>
                <w:szCs w:val="16"/>
              </w:rPr>
              <w:t>2655</w:t>
            </w:r>
          </w:p>
        </w:tc>
        <w:tc>
          <w:tcPr>
            <w:tcW w:w="517" w:type="dxa"/>
          </w:tcPr>
          <w:p w14:paraId="720E2994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5E1092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AE89FB" w14:textId="77777777" w:rsidR="002D1841" w:rsidRDefault="002D1841" w:rsidP="00585DDF">
            <w:r>
              <w:rPr>
                <w:sz w:val="16"/>
                <w:szCs w:val="16"/>
              </w:rPr>
              <w:t>Added 30kHz SCS for SSB in n53 to be aligned with core specs</w:t>
            </w:r>
          </w:p>
        </w:tc>
        <w:tc>
          <w:tcPr>
            <w:tcW w:w="517" w:type="dxa"/>
          </w:tcPr>
          <w:p w14:paraId="0DF02CF7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F9BDD8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4F4F78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4CA1EF5" w14:textId="77777777" w:rsidR="002D1841" w:rsidRDefault="002D1841" w:rsidP="00585DDF">
            <w:r>
              <w:rPr>
                <w:sz w:val="16"/>
                <w:szCs w:val="16"/>
              </w:rPr>
              <w:t>R5-241776</w:t>
            </w:r>
          </w:p>
        </w:tc>
        <w:tc>
          <w:tcPr>
            <w:tcW w:w="1597" w:type="dxa"/>
          </w:tcPr>
          <w:p w14:paraId="0912A082" w14:textId="77777777" w:rsidR="002D1841" w:rsidRDefault="002D1841" w:rsidP="00585DDF">
            <w:r>
              <w:rPr>
                <w:sz w:val="16"/>
                <w:szCs w:val="16"/>
              </w:rPr>
              <w:t>Keysight Technologies UK Ltd, Apple</w:t>
            </w:r>
          </w:p>
        </w:tc>
        <w:tc>
          <w:tcPr>
            <w:tcW w:w="1122" w:type="dxa"/>
          </w:tcPr>
          <w:p w14:paraId="2AA44650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7B2A2F8B" w14:textId="77777777" w:rsidR="002D1841" w:rsidRDefault="002D1841" w:rsidP="00585DDF">
            <w:r>
              <w:rPr>
                <w:sz w:val="16"/>
                <w:szCs w:val="16"/>
              </w:rPr>
              <w:t>5.4.3.3</w:t>
            </w:r>
          </w:p>
        </w:tc>
        <w:tc>
          <w:tcPr>
            <w:tcW w:w="998" w:type="dxa"/>
          </w:tcPr>
          <w:p w14:paraId="1C6EE873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BE69810" w14:textId="77777777" w:rsidTr="00585DDF">
        <w:tc>
          <w:tcPr>
            <w:tcW w:w="879" w:type="dxa"/>
          </w:tcPr>
          <w:p w14:paraId="3647A232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5262603" w14:textId="77777777" w:rsidR="002D1841" w:rsidRDefault="002D1841" w:rsidP="00585DDF">
            <w:r>
              <w:rPr>
                <w:sz w:val="16"/>
                <w:szCs w:val="16"/>
              </w:rPr>
              <w:t>2677</w:t>
            </w:r>
          </w:p>
        </w:tc>
        <w:tc>
          <w:tcPr>
            <w:tcW w:w="517" w:type="dxa"/>
          </w:tcPr>
          <w:p w14:paraId="538D36BA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795E4D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239CEC" w14:textId="77777777" w:rsidR="002D1841" w:rsidRDefault="002D1841" w:rsidP="00585DDF">
            <w:r>
              <w:rPr>
                <w:sz w:val="16"/>
                <w:szCs w:val="16"/>
              </w:rPr>
              <w:t>Update to AMPR, ASEM and ASE for intra-band CA for CA_NS_04</w:t>
            </w:r>
          </w:p>
        </w:tc>
        <w:tc>
          <w:tcPr>
            <w:tcW w:w="517" w:type="dxa"/>
          </w:tcPr>
          <w:p w14:paraId="3347C16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D38B0C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88A242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699A903" w14:textId="77777777" w:rsidR="002D1841" w:rsidRDefault="002D1841" w:rsidP="00585DDF">
            <w:r>
              <w:rPr>
                <w:sz w:val="16"/>
                <w:szCs w:val="16"/>
              </w:rPr>
              <w:t>R5-241768</w:t>
            </w:r>
          </w:p>
        </w:tc>
        <w:tc>
          <w:tcPr>
            <w:tcW w:w="1597" w:type="dxa"/>
          </w:tcPr>
          <w:p w14:paraId="1FF59E73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CCC6AC2" w14:textId="77777777" w:rsidR="002D1841" w:rsidRDefault="002D1841" w:rsidP="00585DDF">
            <w:r>
              <w:rPr>
                <w:sz w:val="16"/>
                <w:szCs w:val="16"/>
              </w:rPr>
              <w:t>NR_RF_FR1, TEI16_Test</w:t>
            </w:r>
          </w:p>
        </w:tc>
        <w:tc>
          <w:tcPr>
            <w:tcW w:w="2323" w:type="dxa"/>
          </w:tcPr>
          <w:p w14:paraId="39286B2B" w14:textId="77777777" w:rsidR="002D1841" w:rsidRDefault="002D1841" w:rsidP="00585DDF">
            <w:r>
              <w:rPr>
                <w:sz w:val="16"/>
                <w:szCs w:val="16"/>
              </w:rPr>
              <w:t>6.1A, 6.2A.3, 6.5A.2.3.1, 6.5A.3.3.1</w:t>
            </w:r>
          </w:p>
        </w:tc>
        <w:tc>
          <w:tcPr>
            <w:tcW w:w="998" w:type="dxa"/>
          </w:tcPr>
          <w:p w14:paraId="5EA43087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50D072CA" w14:textId="77777777" w:rsidTr="00585DDF">
        <w:tc>
          <w:tcPr>
            <w:tcW w:w="879" w:type="dxa"/>
          </w:tcPr>
          <w:p w14:paraId="386482AB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2F5A055" w14:textId="77777777" w:rsidR="002D1841" w:rsidRDefault="002D1841" w:rsidP="00585DDF">
            <w:r>
              <w:rPr>
                <w:sz w:val="16"/>
                <w:szCs w:val="16"/>
              </w:rPr>
              <w:t>2681</w:t>
            </w:r>
          </w:p>
        </w:tc>
        <w:tc>
          <w:tcPr>
            <w:tcW w:w="517" w:type="dxa"/>
          </w:tcPr>
          <w:p w14:paraId="241497ED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1517AC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39F148" w14:textId="77777777" w:rsidR="002D1841" w:rsidRDefault="002D1841" w:rsidP="00585DDF">
            <w:r>
              <w:rPr>
                <w:sz w:val="16"/>
                <w:szCs w:val="16"/>
              </w:rPr>
              <w:t>Adding the support of NS_47 for PC 1.5</w:t>
            </w:r>
          </w:p>
        </w:tc>
        <w:tc>
          <w:tcPr>
            <w:tcW w:w="517" w:type="dxa"/>
          </w:tcPr>
          <w:p w14:paraId="2AEA422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F8BAB1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C1F010E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782729" w14:textId="77777777" w:rsidR="002D1841" w:rsidRDefault="002D1841" w:rsidP="00585DDF">
            <w:r>
              <w:rPr>
                <w:sz w:val="16"/>
                <w:szCs w:val="16"/>
              </w:rPr>
              <w:t>R5-241007</w:t>
            </w:r>
          </w:p>
        </w:tc>
        <w:tc>
          <w:tcPr>
            <w:tcW w:w="1597" w:type="dxa"/>
          </w:tcPr>
          <w:p w14:paraId="58834F1F" w14:textId="77777777" w:rsidR="002D1841" w:rsidRDefault="002D1841" w:rsidP="00585DDF">
            <w:r>
              <w:rPr>
                <w:sz w:val="16"/>
                <w:szCs w:val="16"/>
              </w:rPr>
              <w:t>Huawei, HiSilicon, SoftBank Corp.</w:t>
            </w:r>
          </w:p>
        </w:tc>
        <w:tc>
          <w:tcPr>
            <w:tcW w:w="1122" w:type="dxa"/>
          </w:tcPr>
          <w:p w14:paraId="407F4296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6D2A44AA" w14:textId="77777777" w:rsidR="002D1841" w:rsidRDefault="002D1841" w:rsidP="00585DDF">
            <w:r>
              <w:rPr>
                <w:sz w:val="16"/>
                <w:szCs w:val="16"/>
              </w:rPr>
              <w:t>6.2.3.3.1, 6.2.G.3</w:t>
            </w:r>
          </w:p>
        </w:tc>
        <w:tc>
          <w:tcPr>
            <w:tcW w:w="998" w:type="dxa"/>
          </w:tcPr>
          <w:p w14:paraId="0999153D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2021FCE6" w14:textId="77777777" w:rsidTr="00585DDF">
        <w:tc>
          <w:tcPr>
            <w:tcW w:w="879" w:type="dxa"/>
          </w:tcPr>
          <w:p w14:paraId="67D0A0F9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9BC5862" w14:textId="77777777" w:rsidR="002D1841" w:rsidRDefault="002D1841" w:rsidP="00585DDF">
            <w:r>
              <w:rPr>
                <w:sz w:val="16"/>
                <w:szCs w:val="16"/>
              </w:rPr>
              <w:t>2706</w:t>
            </w:r>
          </w:p>
        </w:tc>
        <w:tc>
          <w:tcPr>
            <w:tcW w:w="517" w:type="dxa"/>
          </w:tcPr>
          <w:p w14:paraId="59977EF7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EEC1FE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94F535" w14:textId="77777777" w:rsidR="002D1841" w:rsidRDefault="002D1841" w:rsidP="00585DDF">
            <w:r>
              <w:rPr>
                <w:sz w:val="16"/>
                <w:szCs w:val="16"/>
              </w:rPr>
              <w:t>Correction to UL configuration for intra-band contiguous CA</w:t>
            </w:r>
          </w:p>
        </w:tc>
        <w:tc>
          <w:tcPr>
            <w:tcW w:w="517" w:type="dxa"/>
          </w:tcPr>
          <w:p w14:paraId="028FB41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FDAFC6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84D26B5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D2CE2F" w14:textId="77777777" w:rsidR="002D1841" w:rsidRDefault="002D1841" w:rsidP="00585DDF">
            <w:r>
              <w:rPr>
                <w:sz w:val="16"/>
                <w:szCs w:val="16"/>
              </w:rPr>
              <w:t>R5-241099</w:t>
            </w:r>
          </w:p>
        </w:tc>
        <w:tc>
          <w:tcPr>
            <w:tcW w:w="1597" w:type="dxa"/>
          </w:tcPr>
          <w:p w14:paraId="1C3CD883" w14:textId="77777777" w:rsidR="002D1841" w:rsidRDefault="002D184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54AE1BE" w14:textId="77777777" w:rsidR="002D1841" w:rsidRDefault="002D1841" w:rsidP="00585DDF">
            <w:r>
              <w:rPr>
                <w:sz w:val="16"/>
                <w:szCs w:val="16"/>
              </w:rPr>
              <w:t>TEI16_Test, NR_RF_FR1-UEConTest</w:t>
            </w:r>
          </w:p>
        </w:tc>
        <w:tc>
          <w:tcPr>
            <w:tcW w:w="2323" w:type="dxa"/>
          </w:tcPr>
          <w:p w14:paraId="04C33328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8E460B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13274065" w14:textId="77777777" w:rsidTr="00585DDF">
        <w:tc>
          <w:tcPr>
            <w:tcW w:w="879" w:type="dxa"/>
          </w:tcPr>
          <w:p w14:paraId="52EFC26B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3026BEB" w14:textId="77777777" w:rsidR="002D1841" w:rsidRDefault="002D1841" w:rsidP="00585DDF">
            <w:r>
              <w:rPr>
                <w:sz w:val="16"/>
                <w:szCs w:val="16"/>
              </w:rPr>
              <w:t>2708</w:t>
            </w:r>
          </w:p>
        </w:tc>
        <w:tc>
          <w:tcPr>
            <w:tcW w:w="517" w:type="dxa"/>
          </w:tcPr>
          <w:p w14:paraId="1EF3098A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C1AD93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2CD451" w14:textId="77777777" w:rsidR="002D1841" w:rsidRDefault="002D1841" w:rsidP="00585DDF">
            <w:r>
              <w:rPr>
                <w:sz w:val="16"/>
                <w:szCs w:val="16"/>
              </w:rPr>
              <w:t>Correction to Rel-16 A-MPR</w:t>
            </w:r>
          </w:p>
        </w:tc>
        <w:tc>
          <w:tcPr>
            <w:tcW w:w="517" w:type="dxa"/>
          </w:tcPr>
          <w:p w14:paraId="1BDA0144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6F5F61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CAABF43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D7861ED" w14:textId="77777777" w:rsidR="002D1841" w:rsidRDefault="002D1841" w:rsidP="00585DDF">
            <w:r>
              <w:rPr>
                <w:sz w:val="16"/>
                <w:szCs w:val="16"/>
              </w:rPr>
              <w:t>R5-241101</w:t>
            </w:r>
          </w:p>
        </w:tc>
        <w:tc>
          <w:tcPr>
            <w:tcW w:w="1597" w:type="dxa"/>
          </w:tcPr>
          <w:p w14:paraId="3E51B337" w14:textId="77777777" w:rsidR="002D1841" w:rsidRDefault="002D184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F551108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5D7B47C1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7CADE0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19C8066C" w14:textId="77777777" w:rsidTr="00585DDF">
        <w:tc>
          <w:tcPr>
            <w:tcW w:w="879" w:type="dxa"/>
          </w:tcPr>
          <w:p w14:paraId="63DE2A3F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D079EA2" w14:textId="77777777" w:rsidR="002D1841" w:rsidRDefault="002D1841" w:rsidP="00585DDF">
            <w:r>
              <w:rPr>
                <w:sz w:val="16"/>
                <w:szCs w:val="16"/>
              </w:rPr>
              <w:t>2709</w:t>
            </w:r>
          </w:p>
        </w:tc>
        <w:tc>
          <w:tcPr>
            <w:tcW w:w="517" w:type="dxa"/>
          </w:tcPr>
          <w:p w14:paraId="085D8E56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2A38C9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D12BB1" w14:textId="77777777" w:rsidR="002D1841" w:rsidRDefault="002D1841" w:rsidP="00585DDF">
            <w:r>
              <w:rPr>
                <w:sz w:val="16"/>
                <w:szCs w:val="16"/>
              </w:rPr>
              <w:t>Correction to test configuration in 6.2D.2</w:t>
            </w:r>
          </w:p>
        </w:tc>
        <w:tc>
          <w:tcPr>
            <w:tcW w:w="517" w:type="dxa"/>
          </w:tcPr>
          <w:p w14:paraId="318619BE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964BD8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E84B5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A9E8F4A" w14:textId="77777777" w:rsidR="002D1841" w:rsidRDefault="002D1841" w:rsidP="00585DDF">
            <w:r>
              <w:rPr>
                <w:sz w:val="16"/>
                <w:szCs w:val="16"/>
              </w:rPr>
              <w:t>R5-241969</w:t>
            </w:r>
          </w:p>
        </w:tc>
        <w:tc>
          <w:tcPr>
            <w:tcW w:w="1597" w:type="dxa"/>
          </w:tcPr>
          <w:p w14:paraId="7FEBCA94" w14:textId="77777777" w:rsidR="002D1841" w:rsidRDefault="002D184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3C79D45" w14:textId="77777777" w:rsidR="002D1841" w:rsidRDefault="002D1841" w:rsidP="00585DDF">
            <w:r>
              <w:rPr>
                <w:sz w:val="16"/>
                <w:szCs w:val="16"/>
              </w:rPr>
              <w:t>TEI16_Test, NR_eMIMO-UEConTest</w:t>
            </w:r>
          </w:p>
        </w:tc>
        <w:tc>
          <w:tcPr>
            <w:tcW w:w="2323" w:type="dxa"/>
          </w:tcPr>
          <w:p w14:paraId="6BE927EC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AD69FD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3677CA3B" w14:textId="77777777" w:rsidTr="00585DDF">
        <w:tc>
          <w:tcPr>
            <w:tcW w:w="879" w:type="dxa"/>
          </w:tcPr>
          <w:p w14:paraId="29AB2C36" w14:textId="77777777" w:rsidR="002D1841" w:rsidRDefault="002D1841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6CBD854" w14:textId="77777777" w:rsidR="002D1841" w:rsidRDefault="002D1841" w:rsidP="00585DDF">
            <w:r>
              <w:rPr>
                <w:sz w:val="16"/>
                <w:szCs w:val="16"/>
              </w:rPr>
              <w:t>1028</w:t>
            </w:r>
          </w:p>
        </w:tc>
        <w:tc>
          <w:tcPr>
            <w:tcW w:w="517" w:type="dxa"/>
          </w:tcPr>
          <w:p w14:paraId="7536D7A5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FBB992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0AEDC7" w14:textId="77777777" w:rsidR="002D1841" w:rsidRDefault="002D1841" w:rsidP="00585DDF">
            <w:r>
              <w:rPr>
                <w:sz w:val="16"/>
                <w:szCs w:val="16"/>
              </w:rPr>
              <w:t>Update for FR2c MU</w:t>
            </w:r>
          </w:p>
        </w:tc>
        <w:tc>
          <w:tcPr>
            <w:tcW w:w="517" w:type="dxa"/>
          </w:tcPr>
          <w:p w14:paraId="6D50E007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AF6CBF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EBAD23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5DD1B6" w14:textId="77777777" w:rsidR="002D1841" w:rsidRDefault="002D1841" w:rsidP="00585DDF">
            <w:r>
              <w:rPr>
                <w:sz w:val="16"/>
                <w:szCs w:val="16"/>
              </w:rPr>
              <w:t>R5-241859</w:t>
            </w:r>
          </w:p>
        </w:tc>
        <w:tc>
          <w:tcPr>
            <w:tcW w:w="1597" w:type="dxa"/>
          </w:tcPr>
          <w:p w14:paraId="0442FD3A" w14:textId="77777777" w:rsidR="002D1841" w:rsidRDefault="002D1841" w:rsidP="00585DDF">
            <w:r>
              <w:rPr>
                <w:sz w:val="16"/>
                <w:szCs w:val="16"/>
              </w:rPr>
              <w:t>Anritsu, Keysight</w:t>
            </w:r>
          </w:p>
        </w:tc>
        <w:tc>
          <w:tcPr>
            <w:tcW w:w="1122" w:type="dxa"/>
          </w:tcPr>
          <w:p w14:paraId="18F93FD6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2D12BD33" w14:textId="77777777" w:rsidR="002D1841" w:rsidRDefault="002D1841" w:rsidP="00585DDF">
            <w:r>
              <w:rPr>
                <w:sz w:val="16"/>
                <w:szCs w:val="16"/>
              </w:rPr>
              <w:t>6.2.1.2, 6.2.2, 6.2.2_1, 6.3.1, 6.5.2.1, 6.5.3.1, 6.5.3.1_1, 7.5, 7.6.2, 7.9, F.1.2, F.1.3, F.2.3</w:t>
            </w:r>
          </w:p>
        </w:tc>
        <w:tc>
          <w:tcPr>
            <w:tcW w:w="998" w:type="dxa"/>
          </w:tcPr>
          <w:p w14:paraId="42F119CE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06132B38" w14:textId="77777777" w:rsidTr="00585DDF">
        <w:tc>
          <w:tcPr>
            <w:tcW w:w="879" w:type="dxa"/>
          </w:tcPr>
          <w:p w14:paraId="2C95FD78" w14:textId="77777777" w:rsidR="002D1841" w:rsidRDefault="002D1841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129BBBD" w14:textId="77777777" w:rsidR="002D1841" w:rsidRDefault="002D1841" w:rsidP="00585DDF">
            <w:r>
              <w:rPr>
                <w:sz w:val="16"/>
                <w:szCs w:val="16"/>
              </w:rPr>
              <w:t>1747</w:t>
            </w:r>
          </w:p>
        </w:tc>
        <w:tc>
          <w:tcPr>
            <w:tcW w:w="517" w:type="dxa"/>
          </w:tcPr>
          <w:p w14:paraId="0913FEA8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1D20F6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866477" w14:textId="77777777" w:rsidR="002D1841" w:rsidRDefault="002D1841" w:rsidP="00585DDF">
            <w:r>
              <w:rPr>
                <w:sz w:val="16"/>
                <w:szCs w:val="16"/>
              </w:rPr>
              <w:t>Update for FR2c MU</w:t>
            </w:r>
          </w:p>
        </w:tc>
        <w:tc>
          <w:tcPr>
            <w:tcW w:w="517" w:type="dxa"/>
          </w:tcPr>
          <w:p w14:paraId="6DC9270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EB5D35" w14:textId="77777777" w:rsidR="002D1841" w:rsidRDefault="002D1841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5863AB78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2B6060C" w14:textId="77777777" w:rsidR="002D1841" w:rsidRDefault="002D1841" w:rsidP="00585DDF">
            <w:r>
              <w:rPr>
                <w:sz w:val="16"/>
                <w:szCs w:val="16"/>
              </w:rPr>
              <w:t>R5-241861</w:t>
            </w:r>
          </w:p>
        </w:tc>
        <w:tc>
          <w:tcPr>
            <w:tcW w:w="1597" w:type="dxa"/>
          </w:tcPr>
          <w:p w14:paraId="1C12999B" w14:textId="77777777" w:rsidR="002D1841" w:rsidRDefault="002D1841" w:rsidP="00585DDF">
            <w:r>
              <w:rPr>
                <w:sz w:val="16"/>
                <w:szCs w:val="16"/>
              </w:rPr>
              <w:t>Anritsu, Keysight</w:t>
            </w:r>
          </w:p>
        </w:tc>
        <w:tc>
          <w:tcPr>
            <w:tcW w:w="1122" w:type="dxa"/>
          </w:tcPr>
          <w:p w14:paraId="109B9F56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3D3C706C" w14:textId="77777777" w:rsidR="002D1841" w:rsidRDefault="002D1841" w:rsidP="00585DDF">
            <w:r>
              <w:rPr>
                <w:sz w:val="16"/>
                <w:szCs w:val="16"/>
              </w:rPr>
              <w:t>6.5B.3.4, 6.5B.3.4.1, 6.5B.3.4.1a, 6.5B.4.4, 6.5B.4.4a, 7.9B.4</w:t>
            </w:r>
          </w:p>
        </w:tc>
        <w:tc>
          <w:tcPr>
            <w:tcW w:w="998" w:type="dxa"/>
          </w:tcPr>
          <w:p w14:paraId="52B1B254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23C20653" w14:textId="77777777" w:rsidTr="00585DDF">
        <w:tc>
          <w:tcPr>
            <w:tcW w:w="879" w:type="dxa"/>
          </w:tcPr>
          <w:p w14:paraId="286DA9A2" w14:textId="77777777" w:rsidR="002D1841" w:rsidRDefault="002D184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2117EBA" w14:textId="77777777" w:rsidR="002D1841" w:rsidRDefault="002D1841" w:rsidP="00585DDF">
            <w:r>
              <w:rPr>
                <w:sz w:val="16"/>
                <w:szCs w:val="16"/>
              </w:rPr>
              <w:t>0813</w:t>
            </w:r>
          </w:p>
        </w:tc>
        <w:tc>
          <w:tcPr>
            <w:tcW w:w="517" w:type="dxa"/>
          </w:tcPr>
          <w:p w14:paraId="44375500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C4BA04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20FD34" w14:textId="77777777" w:rsidR="002D1841" w:rsidRDefault="002D1841" w:rsidP="00585DDF">
            <w:r>
              <w:rPr>
                <w:sz w:val="16"/>
                <w:szCs w:val="16"/>
              </w:rPr>
              <w:t>Update to power imbalance test cases</w:t>
            </w:r>
          </w:p>
        </w:tc>
        <w:tc>
          <w:tcPr>
            <w:tcW w:w="517" w:type="dxa"/>
          </w:tcPr>
          <w:p w14:paraId="2B9E6DE3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EA6791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94182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6FF214" w14:textId="77777777" w:rsidR="002D1841" w:rsidRDefault="002D1841" w:rsidP="00585DDF">
            <w:r>
              <w:rPr>
                <w:sz w:val="16"/>
                <w:szCs w:val="16"/>
              </w:rPr>
              <w:t>R5-241145</w:t>
            </w:r>
          </w:p>
        </w:tc>
        <w:tc>
          <w:tcPr>
            <w:tcW w:w="1597" w:type="dxa"/>
          </w:tcPr>
          <w:p w14:paraId="23A6B59F" w14:textId="77777777" w:rsidR="002D1841" w:rsidRDefault="002D184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D924BC2" w14:textId="77777777" w:rsidR="002D1841" w:rsidRDefault="002D1841" w:rsidP="00585DDF">
            <w:r>
              <w:rPr>
                <w:sz w:val="16"/>
                <w:szCs w:val="16"/>
              </w:rPr>
              <w:t>TEI16_Test, NR_perf_enh-UEConTest</w:t>
            </w:r>
          </w:p>
        </w:tc>
        <w:tc>
          <w:tcPr>
            <w:tcW w:w="2323" w:type="dxa"/>
          </w:tcPr>
          <w:p w14:paraId="007137C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74BEA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405F88B8" w14:textId="77777777" w:rsidTr="00585DDF">
        <w:tc>
          <w:tcPr>
            <w:tcW w:w="879" w:type="dxa"/>
          </w:tcPr>
          <w:p w14:paraId="65796957" w14:textId="77777777" w:rsidR="002D1841" w:rsidRDefault="002D184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DCB263A" w14:textId="77777777" w:rsidR="002D1841" w:rsidRDefault="002D1841" w:rsidP="00585DDF">
            <w:r>
              <w:rPr>
                <w:sz w:val="16"/>
                <w:szCs w:val="16"/>
              </w:rPr>
              <w:t>0818</w:t>
            </w:r>
          </w:p>
        </w:tc>
        <w:tc>
          <w:tcPr>
            <w:tcW w:w="517" w:type="dxa"/>
          </w:tcPr>
          <w:p w14:paraId="75866BB7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DF3401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DAF330" w14:textId="77777777" w:rsidR="002D1841" w:rsidRDefault="002D1841" w:rsidP="00585DDF">
            <w:r>
              <w:rPr>
                <w:sz w:val="16"/>
                <w:szCs w:val="16"/>
              </w:rPr>
              <w:t>HST-DPS channel profile clarifications</w:t>
            </w:r>
          </w:p>
        </w:tc>
        <w:tc>
          <w:tcPr>
            <w:tcW w:w="517" w:type="dxa"/>
          </w:tcPr>
          <w:p w14:paraId="63B056B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FAD7D5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836F92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01CAF3" w14:textId="77777777" w:rsidR="002D1841" w:rsidRDefault="002D1841" w:rsidP="00585DDF">
            <w:r>
              <w:rPr>
                <w:sz w:val="16"/>
                <w:szCs w:val="16"/>
              </w:rPr>
              <w:t>R5-241157</w:t>
            </w:r>
          </w:p>
        </w:tc>
        <w:tc>
          <w:tcPr>
            <w:tcW w:w="1597" w:type="dxa"/>
          </w:tcPr>
          <w:p w14:paraId="0FD3AE83" w14:textId="77777777" w:rsidR="002D1841" w:rsidRDefault="002D184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6DA9029" w14:textId="77777777" w:rsidR="002D1841" w:rsidRDefault="002D1841" w:rsidP="00585DDF">
            <w:r>
              <w:rPr>
                <w:sz w:val="16"/>
                <w:szCs w:val="16"/>
              </w:rPr>
              <w:t>TEI16_Test, NR_perf_enh-UEConTest</w:t>
            </w:r>
          </w:p>
        </w:tc>
        <w:tc>
          <w:tcPr>
            <w:tcW w:w="2323" w:type="dxa"/>
          </w:tcPr>
          <w:p w14:paraId="49D9540E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7A6AC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14CC6072" w14:textId="77777777" w:rsidTr="00585DDF">
        <w:tc>
          <w:tcPr>
            <w:tcW w:w="879" w:type="dxa"/>
          </w:tcPr>
          <w:p w14:paraId="2C0CE3AC" w14:textId="77777777" w:rsidR="002D1841" w:rsidRDefault="002D184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586F563" w14:textId="77777777" w:rsidR="002D1841" w:rsidRDefault="002D1841" w:rsidP="00585DDF">
            <w:r>
              <w:rPr>
                <w:sz w:val="16"/>
                <w:szCs w:val="16"/>
              </w:rPr>
              <w:t>0819</w:t>
            </w:r>
          </w:p>
        </w:tc>
        <w:tc>
          <w:tcPr>
            <w:tcW w:w="517" w:type="dxa"/>
          </w:tcPr>
          <w:p w14:paraId="25807769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71C392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689C5E" w14:textId="77777777" w:rsidR="002D1841" w:rsidRDefault="002D1841" w:rsidP="00585DDF">
            <w:r>
              <w:rPr>
                <w:sz w:val="16"/>
                <w:szCs w:val="16"/>
              </w:rPr>
              <w:t>Corrections to URLLC Test Cases</w:t>
            </w:r>
          </w:p>
        </w:tc>
        <w:tc>
          <w:tcPr>
            <w:tcW w:w="517" w:type="dxa"/>
          </w:tcPr>
          <w:p w14:paraId="1F43A44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031C3B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F5EB96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FAB60D" w14:textId="77777777" w:rsidR="002D1841" w:rsidRDefault="002D1841" w:rsidP="00585DDF">
            <w:r>
              <w:rPr>
                <w:sz w:val="16"/>
                <w:szCs w:val="16"/>
              </w:rPr>
              <w:t>R5-241818</w:t>
            </w:r>
          </w:p>
        </w:tc>
        <w:tc>
          <w:tcPr>
            <w:tcW w:w="1597" w:type="dxa"/>
          </w:tcPr>
          <w:p w14:paraId="7026E0D2" w14:textId="77777777" w:rsidR="002D1841" w:rsidRDefault="002D184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E8BB8CD" w14:textId="77777777" w:rsidR="002D1841" w:rsidRDefault="002D1841" w:rsidP="00585DDF">
            <w:r>
              <w:rPr>
                <w:sz w:val="16"/>
                <w:szCs w:val="16"/>
              </w:rPr>
              <w:t>TEI16_Test, NR_L1enh_URLLC-UEConTest</w:t>
            </w:r>
          </w:p>
        </w:tc>
        <w:tc>
          <w:tcPr>
            <w:tcW w:w="2323" w:type="dxa"/>
          </w:tcPr>
          <w:p w14:paraId="713D4226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1F960D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4162272" w14:textId="77777777" w:rsidTr="00585DDF">
        <w:tc>
          <w:tcPr>
            <w:tcW w:w="879" w:type="dxa"/>
          </w:tcPr>
          <w:p w14:paraId="7F9CA238" w14:textId="77777777" w:rsidR="002D1841" w:rsidRDefault="002D184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7083003" w14:textId="77777777" w:rsidR="002D1841" w:rsidRDefault="002D1841" w:rsidP="00585DDF">
            <w:r>
              <w:rPr>
                <w:sz w:val="16"/>
                <w:szCs w:val="16"/>
              </w:rPr>
              <w:t>0821</w:t>
            </w:r>
          </w:p>
        </w:tc>
        <w:tc>
          <w:tcPr>
            <w:tcW w:w="517" w:type="dxa"/>
          </w:tcPr>
          <w:p w14:paraId="5026ABB2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95A5E0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0976E3" w14:textId="77777777" w:rsidR="002D1841" w:rsidRDefault="002D1841" w:rsidP="00585DDF">
            <w:r>
              <w:rPr>
                <w:sz w:val="16"/>
                <w:szCs w:val="16"/>
              </w:rPr>
              <w:t>Correction to FR2 256QAM CQI reporting</w:t>
            </w:r>
          </w:p>
        </w:tc>
        <w:tc>
          <w:tcPr>
            <w:tcW w:w="517" w:type="dxa"/>
          </w:tcPr>
          <w:p w14:paraId="1422CDB1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39B002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21F2C0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6A882B" w14:textId="77777777" w:rsidR="002D1841" w:rsidRDefault="002D1841" w:rsidP="00585DDF">
            <w:r>
              <w:rPr>
                <w:sz w:val="16"/>
                <w:szCs w:val="16"/>
              </w:rPr>
              <w:t>R5-241171</w:t>
            </w:r>
          </w:p>
        </w:tc>
        <w:tc>
          <w:tcPr>
            <w:tcW w:w="1597" w:type="dxa"/>
          </w:tcPr>
          <w:p w14:paraId="0CF699FD" w14:textId="77777777" w:rsidR="002D1841" w:rsidRDefault="002D184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B7E3382" w14:textId="77777777" w:rsidR="002D1841" w:rsidRDefault="002D1841" w:rsidP="00585DDF">
            <w:r>
              <w:rPr>
                <w:sz w:val="16"/>
                <w:szCs w:val="16"/>
              </w:rPr>
              <w:t>TEI16_Test, NR_DL256QAM_FR2-UEConTest</w:t>
            </w:r>
          </w:p>
        </w:tc>
        <w:tc>
          <w:tcPr>
            <w:tcW w:w="2323" w:type="dxa"/>
          </w:tcPr>
          <w:p w14:paraId="638AEFB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1A680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</w:tbl>
    <w:p w14:paraId="40344EF3" w14:textId="77777777" w:rsidR="002D1841" w:rsidRDefault="002D1841" w:rsidP="002D1841"/>
    <w:p w14:paraId="31C58A75" w14:textId="77777777" w:rsidR="002D1841" w:rsidRDefault="002D1841" w:rsidP="002D1841"/>
    <w:p w14:paraId="6800753C" w14:textId="77777777" w:rsidR="002D1841" w:rsidRPr="00917427" w:rsidRDefault="002D1841" w:rsidP="002D184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RP-240233</w:t>
      </w:r>
      <w:r>
        <w:rPr>
          <w:b/>
          <w:i/>
          <w:noProof/>
          <w:sz w:val="28"/>
        </w:rPr>
        <w:fldChar w:fldCharType="end"/>
      </w:r>
    </w:p>
    <w:p w14:paraId="749E7B53" w14:textId="77777777" w:rsidR="002D1841" w:rsidRPr="00784730" w:rsidRDefault="002D1841" w:rsidP="002D184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EEE1B01" w14:textId="77777777" w:rsidR="002D1841" w:rsidRPr="00050554" w:rsidRDefault="002D1841" w:rsidP="002D1841">
      <w:pPr>
        <w:rPr>
          <w:rFonts w:ascii="Arial" w:hAnsi="Arial" w:cs="Arial"/>
          <w:b/>
          <w:bCs/>
          <w:lang w:val="en-US"/>
        </w:rPr>
      </w:pPr>
    </w:p>
    <w:p w14:paraId="0F8EFF4F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BE53C9B" w14:textId="77777777" w:rsidR="002D1841" w:rsidRPr="00E145B1" w:rsidRDefault="002D1841" w:rsidP="002D18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(batch 2)</w:t>
      </w:r>
      <w:r>
        <w:rPr>
          <w:rFonts w:ascii="Arial" w:hAnsi="Arial" w:cs="Arial"/>
          <w:b/>
          <w:bCs/>
        </w:rPr>
        <w:fldChar w:fldCharType="end"/>
      </w:r>
    </w:p>
    <w:p w14:paraId="24530E61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15B73AF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C71CF40" w14:textId="77777777" w:rsidR="002D1841" w:rsidRDefault="002D1841" w:rsidP="002D18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5289973" w14:textId="77777777" w:rsidR="002D1841" w:rsidRPr="004E535C" w:rsidRDefault="002D1841" w:rsidP="002D18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1841" w:rsidRPr="004E535C" w14:paraId="7A21A694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193AA64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FCA175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CAEB4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B01013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65A5A8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91088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001B0D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A1A818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E941DC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9078F4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17CEEED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E6BC1C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CB58FD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1841" w14:paraId="7A76C577" w14:textId="77777777" w:rsidTr="00585DDF">
        <w:tc>
          <w:tcPr>
            <w:tcW w:w="879" w:type="dxa"/>
          </w:tcPr>
          <w:p w14:paraId="78007AF4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579DC8D" w14:textId="77777777" w:rsidR="002D1841" w:rsidRDefault="002D1841" w:rsidP="00585DDF">
            <w:r>
              <w:rPr>
                <w:sz w:val="16"/>
                <w:szCs w:val="16"/>
              </w:rPr>
              <w:t>4170</w:t>
            </w:r>
          </w:p>
        </w:tc>
        <w:tc>
          <w:tcPr>
            <w:tcW w:w="517" w:type="dxa"/>
          </w:tcPr>
          <w:p w14:paraId="6F0ED514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11418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0B82D3" w14:textId="77777777" w:rsidR="002D1841" w:rsidRDefault="002D1841" w:rsidP="00585DDF">
            <w:r>
              <w:rPr>
                <w:sz w:val="16"/>
                <w:szCs w:val="16"/>
              </w:rPr>
              <w:t>Correction to 2-step RACH MAC TC 7.1.1.1.8 and 7.1.1.1.10</w:t>
            </w:r>
          </w:p>
        </w:tc>
        <w:tc>
          <w:tcPr>
            <w:tcW w:w="517" w:type="dxa"/>
          </w:tcPr>
          <w:p w14:paraId="40A6CDFE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394DF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37185AD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522227B" w14:textId="77777777" w:rsidR="002D1841" w:rsidRDefault="002D1841" w:rsidP="00585DDF">
            <w:r>
              <w:rPr>
                <w:sz w:val="16"/>
                <w:szCs w:val="16"/>
              </w:rPr>
              <w:t>R5-240175</w:t>
            </w:r>
          </w:p>
        </w:tc>
        <w:tc>
          <w:tcPr>
            <w:tcW w:w="1597" w:type="dxa"/>
          </w:tcPr>
          <w:p w14:paraId="599179FC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D01A651" w14:textId="77777777" w:rsidR="002D1841" w:rsidRDefault="002D1841" w:rsidP="00585DDF">
            <w:r>
              <w:rPr>
                <w:sz w:val="16"/>
                <w:szCs w:val="16"/>
              </w:rPr>
              <w:t>TEI16_Test, NR_2step_RACH-UEConTest</w:t>
            </w:r>
          </w:p>
        </w:tc>
        <w:tc>
          <w:tcPr>
            <w:tcW w:w="2323" w:type="dxa"/>
          </w:tcPr>
          <w:p w14:paraId="03564F3D" w14:textId="77777777" w:rsidR="002D1841" w:rsidRDefault="002D1841" w:rsidP="00585DDF">
            <w:r>
              <w:rPr>
                <w:sz w:val="16"/>
                <w:szCs w:val="16"/>
              </w:rPr>
              <w:t>7.1.1.1.8.3.3 and 7.1.1.1.10.3.3</w:t>
            </w:r>
          </w:p>
        </w:tc>
        <w:tc>
          <w:tcPr>
            <w:tcW w:w="998" w:type="dxa"/>
          </w:tcPr>
          <w:p w14:paraId="212A9A86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3D3FF566" w14:textId="77777777" w:rsidTr="00585DDF">
        <w:tc>
          <w:tcPr>
            <w:tcW w:w="879" w:type="dxa"/>
          </w:tcPr>
          <w:p w14:paraId="39826EAD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BDCB3D8" w14:textId="77777777" w:rsidR="002D1841" w:rsidRDefault="002D1841" w:rsidP="00585DDF">
            <w:r>
              <w:rPr>
                <w:sz w:val="16"/>
                <w:szCs w:val="16"/>
              </w:rPr>
              <w:t>4174</w:t>
            </w:r>
          </w:p>
        </w:tc>
        <w:tc>
          <w:tcPr>
            <w:tcW w:w="517" w:type="dxa"/>
          </w:tcPr>
          <w:p w14:paraId="3CEC4CDF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4DD3F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C9731C" w14:textId="77777777" w:rsidR="002D1841" w:rsidRDefault="002D1841" w:rsidP="00585DDF">
            <w:r>
              <w:rPr>
                <w:sz w:val="16"/>
                <w:szCs w:val="16"/>
              </w:rPr>
              <w:t>Correction to NR MAC TC 7.1.1.6.4 and 7.1.1.6.5</w:t>
            </w:r>
          </w:p>
        </w:tc>
        <w:tc>
          <w:tcPr>
            <w:tcW w:w="517" w:type="dxa"/>
          </w:tcPr>
          <w:p w14:paraId="4F51E4D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C50CFC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98FE33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0C42EA" w14:textId="77777777" w:rsidR="002D1841" w:rsidRDefault="002D1841" w:rsidP="00585DDF">
            <w:r>
              <w:rPr>
                <w:sz w:val="16"/>
                <w:szCs w:val="16"/>
              </w:rPr>
              <w:t>R5-241504</w:t>
            </w:r>
          </w:p>
        </w:tc>
        <w:tc>
          <w:tcPr>
            <w:tcW w:w="1597" w:type="dxa"/>
          </w:tcPr>
          <w:p w14:paraId="217002F8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12EB697" w14:textId="77777777" w:rsidR="002D1841" w:rsidRDefault="002D1841" w:rsidP="00585DDF">
            <w:r>
              <w:rPr>
                <w:sz w:val="16"/>
                <w:szCs w:val="16"/>
              </w:rPr>
              <w:t>TEI16_Test, NR_IioT-UEConTest</w:t>
            </w:r>
          </w:p>
        </w:tc>
        <w:tc>
          <w:tcPr>
            <w:tcW w:w="2323" w:type="dxa"/>
          </w:tcPr>
          <w:p w14:paraId="581F982B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1D973E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2E59422C" w14:textId="77777777" w:rsidTr="00585DDF">
        <w:tc>
          <w:tcPr>
            <w:tcW w:w="879" w:type="dxa"/>
          </w:tcPr>
          <w:p w14:paraId="59B615A8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969B270" w14:textId="77777777" w:rsidR="002D1841" w:rsidRDefault="002D1841" w:rsidP="00585DDF">
            <w:r>
              <w:rPr>
                <w:sz w:val="16"/>
                <w:szCs w:val="16"/>
              </w:rPr>
              <w:t>4177</w:t>
            </w:r>
          </w:p>
        </w:tc>
        <w:tc>
          <w:tcPr>
            <w:tcW w:w="517" w:type="dxa"/>
          </w:tcPr>
          <w:p w14:paraId="26EF3573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E2508C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38E78C" w14:textId="77777777" w:rsidR="002D1841" w:rsidRDefault="002D1841" w:rsidP="00585DDF">
            <w:r>
              <w:rPr>
                <w:sz w:val="16"/>
                <w:szCs w:val="16"/>
              </w:rPr>
              <w:t>Correction to NR HO TC 8.1.4.2.1.2</w:t>
            </w:r>
          </w:p>
        </w:tc>
        <w:tc>
          <w:tcPr>
            <w:tcW w:w="517" w:type="dxa"/>
          </w:tcPr>
          <w:p w14:paraId="7C17B3C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58FC43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4D272E0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8DE1BB" w14:textId="77777777" w:rsidR="002D1841" w:rsidRDefault="002D1841" w:rsidP="00585DDF">
            <w:r>
              <w:rPr>
                <w:sz w:val="16"/>
                <w:szCs w:val="16"/>
              </w:rPr>
              <w:t>R5-241514</w:t>
            </w:r>
          </w:p>
        </w:tc>
        <w:tc>
          <w:tcPr>
            <w:tcW w:w="1597" w:type="dxa"/>
          </w:tcPr>
          <w:p w14:paraId="66197B0E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A92A3CB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66A2AF89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35004D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29FBC06C" w14:textId="77777777" w:rsidTr="00585DDF">
        <w:tc>
          <w:tcPr>
            <w:tcW w:w="879" w:type="dxa"/>
          </w:tcPr>
          <w:p w14:paraId="314C4E4E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764C247" w14:textId="77777777" w:rsidR="002D1841" w:rsidRDefault="002D1841" w:rsidP="00585DDF">
            <w:r>
              <w:rPr>
                <w:sz w:val="16"/>
                <w:szCs w:val="16"/>
              </w:rPr>
              <w:t>4195</w:t>
            </w:r>
          </w:p>
        </w:tc>
        <w:tc>
          <w:tcPr>
            <w:tcW w:w="517" w:type="dxa"/>
          </w:tcPr>
          <w:p w14:paraId="4F7E039F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5DBED5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6EC394" w14:textId="77777777" w:rsidR="002D1841" w:rsidRDefault="002D1841" w:rsidP="00585DDF">
            <w:r>
              <w:rPr>
                <w:sz w:val="16"/>
                <w:szCs w:val="16"/>
              </w:rPr>
              <w:t>Correction to NR testcase 8.1.5.11.2</w:t>
            </w:r>
          </w:p>
        </w:tc>
        <w:tc>
          <w:tcPr>
            <w:tcW w:w="517" w:type="dxa"/>
          </w:tcPr>
          <w:p w14:paraId="0F51C236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9442FF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8DAFF03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475EFC7" w14:textId="77777777" w:rsidR="002D1841" w:rsidRDefault="002D1841" w:rsidP="00585DDF">
            <w:r>
              <w:rPr>
                <w:sz w:val="16"/>
                <w:szCs w:val="16"/>
              </w:rPr>
              <w:t>R5-240239</w:t>
            </w:r>
          </w:p>
        </w:tc>
        <w:tc>
          <w:tcPr>
            <w:tcW w:w="1597" w:type="dxa"/>
          </w:tcPr>
          <w:p w14:paraId="6B7C8F64" w14:textId="77777777" w:rsidR="002D1841" w:rsidRDefault="002D1841" w:rsidP="00585DDF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2495D0F6" w14:textId="77777777" w:rsidR="002D1841" w:rsidRDefault="002D1841" w:rsidP="00585DDF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227E3AEC" w14:textId="77777777" w:rsidR="002D1841" w:rsidRDefault="002D1841" w:rsidP="00585DDF">
            <w:r>
              <w:rPr>
                <w:sz w:val="16"/>
                <w:szCs w:val="16"/>
              </w:rPr>
              <w:t>8.1.5.11.2</w:t>
            </w:r>
          </w:p>
        </w:tc>
        <w:tc>
          <w:tcPr>
            <w:tcW w:w="998" w:type="dxa"/>
          </w:tcPr>
          <w:p w14:paraId="5FA7232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30BB4D75" w14:textId="77777777" w:rsidTr="00585DDF">
        <w:tc>
          <w:tcPr>
            <w:tcW w:w="879" w:type="dxa"/>
          </w:tcPr>
          <w:p w14:paraId="3A11A662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228CB74" w14:textId="77777777" w:rsidR="002D1841" w:rsidRDefault="002D1841" w:rsidP="00585DDF">
            <w:r>
              <w:rPr>
                <w:sz w:val="16"/>
                <w:szCs w:val="16"/>
              </w:rPr>
              <w:t>4198</w:t>
            </w:r>
          </w:p>
        </w:tc>
        <w:tc>
          <w:tcPr>
            <w:tcW w:w="517" w:type="dxa"/>
          </w:tcPr>
          <w:p w14:paraId="0211F06B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40F318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BA985E" w14:textId="77777777" w:rsidR="002D1841" w:rsidRDefault="002D1841" w:rsidP="00585DDF">
            <w:r>
              <w:rPr>
                <w:sz w:val="16"/>
                <w:szCs w:val="16"/>
              </w:rPr>
              <w:t>Correction to NR testcase 8.2.6.3.5</w:t>
            </w:r>
          </w:p>
        </w:tc>
        <w:tc>
          <w:tcPr>
            <w:tcW w:w="517" w:type="dxa"/>
          </w:tcPr>
          <w:p w14:paraId="3C7424E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B8AFE9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E4154B7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B5BA681" w14:textId="77777777" w:rsidR="002D1841" w:rsidRDefault="002D1841" w:rsidP="00585DDF">
            <w:r>
              <w:rPr>
                <w:sz w:val="16"/>
                <w:szCs w:val="16"/>
              </w:rPr>
              <w:t>R5-240243</w:t>
            </w:r>
          </w:p>
        </w:tc>
        <w:tc>
          <w:tcPr>
            <w:tcW w:w="1597" w:type="dxa"/>
          </w:tcPr>
          <w:p w14:paraId="160F7B48" w14:textId="77777777" w:rsidR="002D1841" w:rsidRDefault="002D1841" w:rsidP="00585DDF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6AF93984" w14:textId="77777777" w:rsidR="002D1841" w:rsidRDefault="002D1841" w:rsidP="00585DDF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76207E47" w14:textId="77777777" w:rsidR="002D1841" w:rsidRDefault="002D1841" w:rsidP="00585DDF">
            <w:r>
              <w:rPr>
                <w:sz w:val="16"/>
                <w:szCs w:val="16"/>
              </w:rPr>
              <w:t>8.2.6.3.5</w:t>
            </w:r>
          </w:p>
        </w:tc>
        <w:tc>
          <w:tcPr>
            <w:tcW w:w="998" w:type="dxa"/>
          </w:tcPr>
          <w:p w14:paraId="57995769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2C47377B" w14:textId="77777777" w:rsidTr="00585DDF">
        <w:tc>
          <w:tcPr>
            <w:tcW w:w="879" w:type="dxa"/>
          </w:tcPr>
          <w:p w14:paraId="1C975414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4813D2F" w14:textId="77777777" w:rsidR="002D1841" w:rsidRDefault="002D1841" w:rsidP="00585DDF">
            <w:r>
              <w:rPr>
                <w:sz w:val="16"/>
                <w:szCs w:val="16"/>
              </w:rPr>
              <w:t>4199</w:t>
            </w:r>
          </w:p>
        </w:tc>
        <w:tc>
          <w:tcPr>
            <w:tcW w:w="517" w:type="dxa"/>
          </w:tcPr>
          <w:p w14:paraId="1D151D93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1C60A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B4AEC0" w14:textId="77777777" w:rsidR="002D1841" w:rsidRDefault="002D1841" w:rsidP="00585DDF">
            <w:r>
              <w:rPr>
                <w:sz w:val="16"/>
                <w:szCs w:val="16"/>
              </w:rPr>
              <w:t>Correction to NR testcase 8.2.6.3.6</w:t>
            </w:r>
          </w:p>
        </w:tc>
        <w:tc>
          <w:tcPr>
            <w:tcW w:w="517" w:type="dxa"/>
          </w:tcPr>
          <w:p w14:paraId="7BA0CB8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ADA4D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A9A4E1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B26461" w14:textId="77777777" w:rsidR="002D1841" w:rsidRDefault="002D1841" w:rsidP="00585DDF">
            <w:r>
              <w:rPr>
                <w:sz w:val="16"/>
                <w:szCs w:val="16"/>
              </w:rPr>
              <w:t>R5-240244</w:t>
            </w:r>
          </w:p>
        </w:tc>
        <w:tc>
          <w:tcPr>
            <w:tcW w:w="1597" w:type="dxa"/>
          </w:tcPr>
          <w:p w14:paraId="72C1B487" w14:textId="77777777" w:rsidR="002D1841" w:rsidRDefault="002D1841" w:rsidP="00585DDF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0C379057" w14:textId="77777777" w:rsidR="002D1841" w:rsidRDefault="002D1841" w:rsidP="00585DDF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4AA8FF4B" w14:textId="77777777" w:rsidR="002D1841" w:rsidRDefault="002D1841" w:rsidP="00585DDF">
            <w:r>
              <w:rPr>
                <w:sz w:val="16"/>
                <w:szCs w:val="16"/>
              </w:rPr>
              <w:t>8.2.6.3.6</w:t>
            </w:r>
          </w:p>
        </w:tc>
        <w:tc>
          <w:tcPr>
            <w:tcW w:w="998" w:type="dxa"/>
          </w:tcPr>
          <w:p w14:paraId="5056C819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4DEEB316" w14:textId="77777777" w:rsidTr="00585DDF">
        <w:tc>
          <w:tcPr>
            <w:tcW w:w="879" w:type="dxa"/>
          </w:tcPr>
          <w:p w14:paraId="43283FB4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A20A3F2" w14:textId="77777777" w:rsidR="002D1841" w:rsidRDefault="002D1841" w:rsidP="00585DDF">
            <w:r>
              <w:rPr>
                <w:sz w:val="16"/>
                <w:szCs w:val="16"/>
              </w:rPr>
              <w:t>4200</w:t>
            </w:r>
          </w:p>
        </w:tc>
        <w:tc>
          <w:tcPr>
            <w:tcW w:w="517" w:type="dxa"/>
          </w:tcPr>
          <w:p w14:paraId="513E66A9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F5430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193106" w14:textId="77777777" w:rsidR="002D1841" w:rsidRDefault="002D1841" w:rsidP="00585DDF">
            <w:r>
              <w:rPr>
                <w:sz w:val="16"/>
                <w:szCs w:val="16"/>
              </w:rPr>
              <w:t>Correction to NR testcase 8.1.4.3.1</w:t>
            </w:r>
          </w:p>
        </w:tc>
        <w:tc>
          <w:tcPr>
            <w:tcW w:w="517" w:type="dxa"/>
          </w:tcPr>
          <w:p w14:paraId="767A5F9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B2D8DC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B364D0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D3709D3" w14:textId="77777777" w:rsidR="002D1841" w:rsidRDefault="002D1841" w:rsidP="00585DDF">
            <w:r>
              <w:rPr>
                <w:sz w:val="16"/>
                <w:szCs w:val="16"/>
              </w:rPr>
              <w:t>R5-241515</w:t>
            </w:r>
          </w:p>
        </w:tc>
        <w:tc>
          <w:tcPr>
            <w:tcW w:w="1597" w:type="dxa"/>
          </w:tcPr>
          <w:p w14:paraId="1380A12C" w14:textId="77777777" w:rsidR="002D1841" w:rsidRDefault="002D1841" w:rsidP="00585DDF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48B3CD55" w14:textId="77777777" w:rsidR="002D1841" w:rsidRDefault="002D1841" w:rsidP="00585DDF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34D90022" w14:textId="77777777" w:rsidR="002D1841" w:rsidRDefault="002D1841" w:rsidP="00585DDF">
            <w:r>
              <w:rPr>
                <w:sz w:val="16"/>
                <w:szCs w:val="16"/>
              </w:rPr>
              <w:t>8.1.4.3.1</w:t>
            </w:r>
          </w:p>
        </w:tc>
        <w:tc>
          <w:tcPr>
            <w:tcW w:w="998" w:type="dxa"/>
          </w:tcPr>
          <w:p w14:paraId="03E6F26B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0E0F2ADA" w14:textId="77777777" w:rsidTr="00585DDF">
        <w:tc>
          <w:tcPr>
            <w:tcW w:w="879" w:type="dxa"/>
          </w:tcPr>
          <w:p w14:paraId="59592004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B2E2F2A" w14:textId="77777777" w:rsidR="002D1841" w:rsidRDefault="002D1841" w:rsidP="00585DDF">
            <w:r>
              <w:rPr>
                <w:sz w:val="16"/>
                <w:szCs w:val="16"/>
              </w:rPr>
              <w:t>4238</w:t>
            </w:r>
          </w:p>
        </w:tc>
        <w:tc>
          <w:tcPr>
            <w:tcW w:w="517" w:type="dxa"/>
          </w:tcPr>
          <w:p w14:paraId="45D445CF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86F115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DBBF80" w14:textId="77777777" w:rsidR="002D1841" w:rsidRDefault="002D1841" w:rsidP="00585DDF">
            <w:r>
              <w:rPr>
                <w:sz w:val="16"/>
                <w:szCs w:val="16"/>
              </w:rPr>
              <w:t>Correction to NR5GC testcase 11.3.11</w:t>
            </w:r>
          </w:p>
        </w:tc>
        <w:tc>
          <w:tcPr>
            <w:tcW w:w="517" w:type="dxa"/>
          </w:tcPr>
          <w:p w14:paraId="434E313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C21EA3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71E2B0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65A73F" w14:textId="77777777" w:rsidR="002D1841" w:rsidRDefault="002D1841" w:rsidP="00585DDF">
            <w:r>
              <w:rPr>
                <w:sz w:val="16"/>
                <w:szCs w:val="16"/>
              </w:rPr>
              <w:t>R5-240510</w:t>
            </w:r>
          </w:p>
        </w:tc>
        <w:tc>
          <w:tcPr>
            <w:tcW w:w="1597" w:type="dxa"/>
          </w:tcPr>
          <w:p w14:paraId="05CE17D2" w14:textId="77777777" w:rsidR="002D1841" w:rsidRDefault="002D1841" w:rsidP="00585DDF"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</w:tcPr>
          <w:p w14:paraId="4E74978C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69E6C1E7" w14:textId="77777777" w:rsidR="002D1841" w:rsidRDefault="002D1841" w:rsidP="00585DDF">
            <w:r>
              <w:rPr>
                <w:sz w:val="16"/>
                <w:szCs w:val="16"/>
              </w:rPr>
              <w:t>11.3.11</w:t>
            </w:r>
          </w:p>
        </w:tc>
        <w:tc>
          <w:tcPr>
            <w:tcW w:w="998" w:type="dxa"/>
          </w:tcPr>
          <w:p w14:paraId="54A9B846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29B14E1F" w14:textId="77777777" w:rsidTr="00585DDF">
        <w:tc>
          <w:tcPr>
            <w:tcW w:w="879" w:type="dxa"/>
          </w:tcPr>
          <w:p w14:paraId="76EBA35E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8E73380" w14:textId="77777777" w:rsidR="002D1841" w:rsidRDefault="002D1841" w:rsidP="00585DDF">
            <w:r>
              <w:rPr>
                <w:sz w:val="16"/>
                <w:szCs w:val="16"/>
              </w:rPr>
              <w:t>4248</w:t>
            </w:r>
          </w:p>
        </w:tc>
        <w:tc>
          <w:tcPr>
            <w:tcW w:w="517" w:type="dxa"/>
          </w:tcPr>
          <w:p w14:paraId="68AF9422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D2C600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02CC2F" w14:textId="77777777" w:rsidR="002D1841" w:rsidRDefault="002D1841" w:rsidP="00585DDF">
            <w:r>
              <w:rPr>
                <w:sz w:val="16"/>
                <w:szCs w:val="16"/>
              </w:rPr>
              <w:t>Corrections to 5G TC 8.1.4.2.1.2</w:t>
            </w:r>
          </w:p>
        </w:tc>
        <w:tc>
          <w:tcPr>
            <w:tcW w:w="517" w:type="dxa"/>
          </w:tcPr>
          <w:p w14:paraId="15600D4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EA2D58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2DA468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D1C1A1" w14:textId="77777777" w:rsidR="002D1841" w:rsidRDefault="002D1841" w:rsidP="00585DDF">
            <w:r>
              <w:rPr>
                <w:sz w:val="16"/>
                <w:szCs w:val="16"/>
              </w:rPr>
              <w:t>R5-240541</w:t>
            </w:r>
          </w:p>
        </w:tc>
        <w:tc>
          <w:tcPr>
            <w:tcW w:w="1597" w:type="dxa"/>
          </w:tcPr>
          <w:p w14:paraId="7BFE039E" w14:textId="77777777" w:rsidR="002D1841" w:rsidRDefault="002D1841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ADDC533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08E318A9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35CAC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793A494D" w14:textId="77777777" w:rsidTr="00585DDF">
        <w:tc>
          <w:tcPr>
            <w:tcW w:w="879" w:type="dxa"/>
          </w:tcPr>
          <w:p w14:paraId="120ED195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D8AFE32" w14:textId="77777777" w:rsidR="002D1841" w:rsidRDefault="002D1841" w:rsidP="00585DDF">
            <w:r>
              <w:rPr>
                <w:sz w:val="16"/>
                <w:szCs w:val="16"/>
              </w:rPr>
              <w:t>4286</w:t>
            </w:r>
          </w:p>
        </w:tc>
        <w:tc>
          <w:tcPr>
            <w:tcW w:w="517" w:type="dxa"/>
          </w:tcPr>
          <w:p w14:paraId="38469F6D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5EFB95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E63495" w14:textId="77777777" w:rsidR="002D1841" w:rsidRDefault="002D1841" w:rsidP="00585DDF">
            <w:r>
              <w:rPr>
                <w:sz w:val="16"/>
                <w:szCs w:val="16"/>
              </w:rPr>
              <w:t>Corrections to eMIMO TC 7.1.1.3.10</w:t>
            </w:r>
          </w:p>
        </w:tc>
        <w:tc>
          <w:tcPr>
            <w:tcW w:w="517" w:type="dxa"/>
          </w:tcPr>
          <w:p w14:paraId="207C0D79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1DB086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809EF27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288948" w14:textId="77777777" w:rsidR="002D1841" w:rsidRDefault="002D1841" w:rsidP="00585DDF">
            <w:r>
              <w:rPr>
                <w:sz w:val="16"/>
                <w:szCs w:val="16"/>
              </w:rPr>
              <w:t>R5-241509</w:t>
            </w:r>
          </w:p>
        </w:tc>
        <w:tc>
          <w:tcPr>
            <w:tcW w:w="1597" w:type="dxa"/>
          </w:tcPr>
          <w:p w14:paraId="7E274806" w14:textId="77777777" w:rsidR="002D1841" w:rsidRDefault="002D1841" w:rsidP="00585DD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44030936" w14:textId="77777777" w:rsidR="002D1841" w:rsidRDefault="002D1841" w:rsidP="00585DDF">
            <w:r>
              <w:rPr>
                <w:sz w:val="16"/>
                <w:szCs w:val="16"/>
              </w:rPr>
              <w:t>TEI16_Test, NR_eMIMO-UEConTest</w:t>
            </w:r>
          </w:p>
        </w:tc>
        <w:tc>
          <w:tcPr>
            <w:tcW w:w="2323" w:type="dxa"/>
          </w:tcPr>
          <w:p w14:paraId="43854059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02671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59ACAE0E" w14:textId="77777777" w:rsidTr="00585DDF">
        <w:tc>
          <w:tcPr>
            <w:tcW w:w="879" w:type="dxa"/>
          </w:tcPr>
          <w:p w14:paraId="4C1B0EA6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50DE3ED" w14:textId="77777777" w:rsidR="002D1841" w:rsidRDefault="002D1841" w:rsidP="00585DDF">
            <w:r>
              <w:rPr>
                <w:sz w:val="16"/>
                <w:szCs w:val="16"/>
              </w:rPr>
              <w:t>4290</w:t>
            </w:r>
          </w:p>
        </w:tc>
        <w:tc>
          <w:tcPr>
            <w:tcW w:w="517" w:type="dxa"/>
          </w:tcPr>
          <w:p w14:paraId="40EDCAF9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907E0E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40E9DB" w14:textId="77777777" w:rsidR="002D1841" w:rsidRDefault="002D1841" w:rsidP="00585DDF">
            <w:r>
              <w:rPr>
                <w:sz w:val="16"/>
                <w:szCs w:val="16"/>
              </w:rPr>
              <w:t>Correction to IRAT MDT test case 8.1.6.2.2</w:t>
            </w:r>
          </w:p>
        </w:tc>
        <w:tc>
          <w:tcPr>
            <w:tcW w:w="517" w:type="dxa"/>
          </w:tcPr>
          <w:p w14:paraId="74583951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9BD28E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FE994C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FDBEF5" w14:textId="77777777" w:rsidR="002D1841" w:rsidRDefault="002D1841" w:rsidP="00585DDF">
            <w:r>
              <w:rPr>
                <w:sz w:val="16"/>
                <w:szCs w:val="16"/>
              </w:rPr>
              <w:t>R5-241045</w:t>
            </w:r>
          </w:p>
        </w:tc>
        <w:tc>
          <w:tcPr>
            <w:tcW w:w="1597" w:type="dxa"/>
          </w:tcPr>
          <w:p w14:paraId="579391F9" w14:textId="77777777" w:rsidR="002D1841" w:rsidRDefault="002D184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353D68C" w14:textId="77777777" w:rsidR="002D1841" w:rsidRDefault="002D1841" w:rsidP="00585DDF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525A9193" w14:textId="77777777" w:rsidR="002D1841" w:rsidRDefault="002D1841" w:rsidP="00585DDF">
            <w:r>
              <w:rPr>
                <w:sz w:val="16"/>
                <w:szCs w:val="16"/>
              </w:rPr>
              <w:t>8.1.6.2.2</w:t>
            </w:r>
          </w:p>
        </w:tc>
        <w:tc>
          <w:tcPr>
            <w:tcW w:w="998" w:type="dxa"/>
          </w:tcPr>
          <w:p w14:paraId="778F90A3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534C6025" w14:textId="77777777" w:rsidTr="00585DDF">
        <w:tc>
          <w:tcPr>
            <w:tcW w:w="879" w:type="dxa"/>
          </w:tcPr>
          <w:p w14:paraId="509E3E34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1C5390A" w14:textId="77777777" w:rsidR="002D1841" w:rsidRDefault="002D1841" w:rsidP="00585DDF">
            <w:r>
              <w:rPr>
                <w:sz w:val="16"/>
                <w:szCs w:val="16"/>
              </w:rPr>
              <w:t>4296</w:t>
            </w:r>
          </w:p>
        </w:tc>
        <w:tc>
          <w:tcPr>
            <w:tcW w:w="517" w:type="dxa"/>
          </w:tcPr>
          <w:p w14:paraId="662A20E7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3D29D0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79FFFB" w14:textId="77777777" w:rsidR="002D1841" w:rsidRDefault="002D1841" w:rsidP="00585DDF">
            <w:r>
              <w:rPr>
                <w:sz w:val="16"/>
                <w:szCs w:val="16"/>
              </w:rPr>
              <w:t>Correction to RACS Test case 9.1.9.7</w:t>
            </w:r>
          </w:p>
        </w:tc>
        <w:tc>
          <w:tcPr>
            <w:tcW w:w="517" w:type="dxa"/>
          </w:tcPr>
          <w:p w14:paraId="755E1DEA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AEA321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4B4EC0C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D07802" w14:textId="77777777" w:rsidR="002D1841" w:rsidRDefault="002D1841" w:rsidP="00585DDF">
            <w:r>
              <w:rPr>
                <w:sz w:val="16"/>
                <w:szCs w:val="16"/>
              </w:rPr>
              <w:t>R5-241158</w:t>
            </w:r>
          </w:p>
        </w:tc>
        <w:tc>
          <w:tcPr>
            <w:tcW w:w="1597" w:type="dxa"/>
          </w:tcPr>
          <w:p w14:paraId="57988A90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1208AC1A" w14:textId="77777777" w:rsidR="002D1841" w:rsidRDefault="002D1841" w:rsidP="00585DDF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71BF2999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ABCFB6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73AF33DB" w14:textId="77777777" w:rsidTr="00585DDF">
        <w:tc>
          <w:tcPr>
            <w:tcW w:w="879" w:type="dxa"/>
          </w:tcPr>
          <w:p w14:paraId="34113BEA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4345CFF" w14:textId="77777777" w:rsidR="002D1841" w:rsidRDefault="002D1841" w:rsidP="00585DDF">
            <w:r>
              <w:rPr>
                <w:sz w:val="16"/>
                <w:szCs w:val="16"/>
              </w:rPr>
              <w:t>4299</w:t>
            </w:r>
          </w:p>
        </w:tc>
        <w:tc>
          <w:tcPr>
            <w:tcW w:w="517" w:type="dxa"/>
          </w:tcPr>
          <w:p w14:paraId="37E06613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B8ACA9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C4AD5A" w14:textId="77777777" w:rsidR="002D1841" w:rsidRDefault="002D1841" w:rsidP="00585DDF">
            <w:r>
              <w:rPr>
                <w:sz w:val="16"/>
                <w:szCs w:val="16"/>
              </w:rPr>
              <w:t>Correction to title of 8.1.5.9.1</w:t>
            </w:r>
          </w:p>
        </w:tc>
        <w:tc>
          <w:tcPr>
            <w:tcW w:w="517" w:type="dxa"/>
          </w:tcPr>
          <w:p w14:paraId="453B4D5B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1378F9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914A4EC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07E1FB" w14:textId="77777777" w:rsidR="002D1841" w:rsidRDefault="002D1841" w:rsidP="00585DDF">
            <w:r>
              <w:rPr>
                <w:sz w:val="16"/>
                <w:szCs w:val="16"/>
              </w:rPr>
              <w:t>R5-241643</w:t>
            </w:r>
          </w:p>
        </w:tc>
        <w:tc>
          <w:tcPr>
            <w:tcW w:w="1597" w:type="dxa"/>
          </w:tcPr>
          <w:p w14:paraId="5175118E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132F5758" w14:textId="77777777" w:rsidR="002D1841" w:rsidRDefault="002D1841" w:rsidP="00585DDF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1A368DE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EDD27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142BDAB1" w14:textId="77777777" w:rsidTr="00585DDF">
        <w:tc>
          <w:tcPr>
            <w:tcW w:w="879" w:type="dxa"/>
          </w:tcPr>
          <w:p w14:paraId="23654D99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05EB5EF" w14:textId="77777777" w:rsidR="002D1841" w:rsidRDefault="002D1841" w:rsidP="00585DDF">
            <w:r>
              <w:rPr>
                <w:sz w:val="16"/>
                <w:szCs w:val="16"/>
              </w:rPr>
              <w:t>4308</w:t>
            </w:r>
          </w:p>
        </w:tc>
        <w:tc>
          <w:tcPr>
            <w:tcW w:w="517" w:type="dxa"/>
          </w:tcPr>
          <w:p w14:paraId="4C765303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5B74FA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A38FB6" w14:textId="77777777" w:rsidR="002D1841" w:rsidRDefault="002D1841" w:rsidP="00585DDF">
            <w:r>
              <w:rPr>
                <w:sz w:val="16"/>
                <w:szCs w:val="16"/>
              </w:rPr>
              <w:t>Corrrection to NR5GC CAG test case 6.5.2.1</w:t>
            </w:r>
          </w:p>
        </w:tc>
        <w:tc>
          <w:tcPr>
            <w:tcW w:w="517" w:type="dxa"/>
          </w:tcPr>
          <w:p w14:paraId="52CCFA61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AE3D19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36AA41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D263FE2" w14:textId="77777777" w:rsidR="002D1841" w:rsidRDefault="002D1841" w:rsidP="00585DDF">
            <w:r>
              <w:rPr>
                <w:sz w:val="16"/>
                <w:szCs w:val="16"/>
              </w:rPr>
              <w:t>R5-241637</w:t>
            </w:r>
          </w:p>
        </w:tc>
        <w:tc>
          <w:tcPr>
            <w:tcW w:w="1597" w:type="dxa"/>
          </w:tcPr>
          <w:p w14:paraId="0F6D6AB1" w14:textId="77777777" w:rsidR="002D1841" w:rsidRDefault="002D1841" w:rsidP="00585DD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73A2B481" w14:textId="77777777" w:rsidR="002D1841" w:rsidRDefault="002D1841" w:rsidP="00585DDF">
            <w:r>
              <w:rPr>
                <w:sz w:val="16"/>
                <w:szCs w:val="16"/>
              </w:rPr>
              <w:t>TEI16_Test, NG_RAN_PRN_Vertical_LAN-UEConTest</w:t>
            </w:r>
          </w:p>
        </w:tc>
        <w:tc>
          <w:tcPr>
            <w:tcW w:w="2323" w:type="dxa"/>
          </w:tcPr>
          <w:p w14:paraId="43F3BF8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06C7CC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34721446" w14:textId="77777777" w:rsidTr="00585DDF">
        <w:tc>
          <w:tcPr>
            <w:tcW w:w="879" w:type="dxa"/>
          </w:tcPr>
          <w:p w14:paraId="71717C42" w14:textId="77777777" w:rsidR="002D1841" w:rsidRDefault="002D1841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9B8E684" w14:textId="77777777" w:rsidR="002D1841" w:rsidRDefault="002D1841" w:rsidP="00585DDF">
            <w:r>
              <w:rPr>
                <w:sz w:val="16"/>
                <w:szCs w:val="16"/>
              </w:rPr>
              <w:t>0448</w:t>
            </w:r>
          </w:p>
        </w:tc>
        <w:tc>
          <w:tcPr>
            <w:tcW w:w="517" w:type="dxa"/>
          </w:tcPr>
          <w:p w14:paraId="35701737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377AD7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70461F" w14:textId="77777777" w:rsidR="002D1841" w:rsidRDefault="002D1841" w:rsidP="00585DDF">
            <w:r>
              <w:rPr>
                <w:sz w:val="16"/>
                <w:szCs w:val="16"/>
              </w:rPr>
              <w:t>Correction to title of 8.1.5.9.1</w:t>
            </w:r>
          </w:p>
        </w:tc>
        <w:tc>
          <w:tcPr>
            <w:tcW w:w="517" w:type="dxa"/>
          </w:tcPr>
          <w:p w14:paraId="353F000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F20F66" w14:textId="77777777" w:rsidR="002D1841" w:rsidRDefault="002D1841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D458E9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7D7068" w14:textId="77777777" w:rsidR="002D1841" w:rsidRDefault="002D1841" w:rsidP="00585DDF">
            <w:r>
              <w:rPr>
                <w:sz w:val="16"/>
                <w:szCs w:val="16"/>
              </w:rPr>
              <w:t>R5-241645</w:t>
            </w:r>
          </w:p>
        </w:tc>
        <w:tc>
          <w:tcPr>
            <w:tcW w:w="1597" w:type="dxa"/>
          </w:tcPr>
          <w:p w14:paraId="174E2F5C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2D7B8D5A" w14:textId="77777777" w:rsidR="002D1841" w:rsidRDefault="002D1841" w:rsidP="00585DDF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77EA809F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55462D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20B78CAF" w14:textId="77777777" w:rsidTr="00585DDF">
        <w:tc>
          <w:tcPr>
            <w:tcW w:w="879" w:type="dxa"/>
          </w:tcPr>
          <w:p w14:paraId="178098E0" w14:textId="77777777" w:rsidR="002D1841" w:rsidRDefault="002D184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B757BE1" w14:textId="77777777" w:rsidR="002D1841" w:rsidRDefault="002D1841" w:rsidP="00585DDF">
            <w:r>
              <w:rPr>
                <w:sz w:val="16"/>
                <w:szCs w:val="16"/>
              </w:rPr>
              <w:t>2882</w:t>
            </w:r>
          </w:p>
        </w:tc>
        <w:tc>
          <w:tcPr>
            <w:tcW w:w="517" w:type="dxa"/>
          </w:tcPr>
          <w:p w14:paraId="251E2A8D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532576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D0E939" w14:textId="77777777" w:rsidR="002D1841" w:rsidRDefault="002D1841" w:rsidP="00585DDF">
            <w:r>
              <w:rPr>
                <w:sz w:val="16"/>
                <w:szCs w:val="16"/>
              </w:rPr>
              <w:t>Correction to Table H.3.1-12</w:t>
            </w:r>
          </w:p>
        </w:tc>
        <w:tc>
          <w:tcPr>
            <w:tcW w:w="517" w:type="dxa"/>
          </w:tcPr>
          <w:p w14:paraId="129002E1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CB3D0B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4F19787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4EE94B" w14:textId="77777777" w:rsidR="002D1841" w:rsidRDefault="002D1841" w:rsidP="00585DDF">
            <w:r>
              <w:rPr>
                <w:sz w:val="16"/>
                <w:szCs w:val="16"/>
              </w:rPr>
              <w:t>R5-241839</w:t>
            </w:r>
          </w:p>
        </w:tc>
        <w:tc>
          <w:tcPr>
            <w:tcW w:w="1597" w:type="dxa"/>
          </w:tcPr>
          <w:p w14:paraId="05588E28" w14:textId="77777777" w:rsidR="002D1841" w:rsidRDefault="002D1841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315258F2" w14:textId="77777777" w:rsidR="002D1841" w:rsidRDefault="002D1841" w:rsidP="00585DDF">
            <w:r>
              <w:rPr>
                <w:sz w:val="16"/>
                <w:szCs w:val="16"/>
              </w:rPr>
              <w:t>TEI16_Test, NR_feMIMO-UEConTest</w:t>
            </w:r>
          </w:p>
        </w:tc>
        <w:tc>
          <w:tcPr>
            <w:tcW w:w="2323" w:type="dxa"/>
          </w:tcPr>
          <w:p w14:paraId="3F2B002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B2280E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3BA4292F" w14:textId="77777777" w:rsidTr="00585DDF">
        <w:tc>
          <w:tcPr>
            <w:tcW w:w="879" w:type="dxa"/>
          </w:tcPr>
          <w:p w14:paraId="3C9CE91F" w14:textId="77777777" w:rsidR="002D1841" w:rsidRDefault="002D184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AA8120A" w14:textId="77777777" w:rsidR="002D1841" w:rsidRDefault="002D1841" w:rsidP="00585DDF">
            <w:r>
              <w:rPr>
                <w:sz w:val="16"/>
                <w:szCs w:val="16"/>
              </w:rPr>
              <w:t>2956</w:t>
            </w:r>
          </w:p>
        </w:tc>
        <w:tc>
          <w:tcPr>
            <w:tcW w:w="517" w:type="dxa"/>
          </w:tcPr>
          <w:p w14:paraId="4CC90A49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9C67A3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40BF3E" w14:textId="77777777" w:rsidR="002D1841" w:rsidRDefault="002D1841" w:rsidP="00585DDF">
            <w:r>
              <w:rPr>
                <w:sz w:val="16"/>
                <w:szCs w:val="16"/>
              </w:rPr>
              <w:t>Correction to FR1 2-step RACH test cases with TT</w:t>
            </w:r>
          </w:p>
        </w:tc>
        <w:tc>
          <w:tcPr>
            <w:tcW w:w="517" w:type="dxa"/>
          </w:tcPr>
          <w:p w14:paraId="1CF57E0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EF7CA0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E8CC98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A1D5F13" w14:textId="77777777" w:rsidR="002D1841" w:rsidRDefault="002D1841" w:rsidP="00585DDF">
            <w:r>
              <w:rPr>
                <w:sz w:val="16"/>
                <w:szCs w:val="16"/>
              </w:rPr>
              <w:t>R5-240759</w:t>
            </w:r>
          </w:p>
        </w:tc>
        <w:tc>
          <w:tcPr>
            <w:tcW w:w="1597" w:type="dxa"/>
          </w:tcPr>
          <w:p w14:paraId="23D51380" w14:textId="77777777" w:rsidR="002D1841" w:rsidRDefault="002D184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059E6CC" w14:textId="77777777" w:rsidR="002D1841" w:rsidRDefault="002D1841" w:rsidP="00585DDF">
            <w:r>
              <w:rPr>
                <w:sz w:val="16"/>
                <w:szCs w:val="16"/>
              </w:rPr>
              <w:t>TEI16_Test, NR_2step_RACH-UEConTest</w:t>
            </w:r>
          </w:p>
        </w:tc>
        <w:tc>
          <w:tcPr>
            <w:tcW w:w="2323" w:type="dxa"/>
          </w:tcPr>
          <w:p w14:paraId="53F7FD05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B28BA5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18302D70" w14:textId="77777777" w:rsidTr="00585DDF">
        <w:tc>
          <w:tcPr>
            <w:tcW w:w="879" w:type="dxa"/>
          </w:tcPr>
          <w:p w14:paraId="23CCCDD0" w14:textId="77777777" w:rsidR="002D1841" w:rsidRDefault="002D184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30060F5" w14:textId="77777777" w:rsidR="002D1841" w:rsidRDefault="002D1841" w:rsidP="00585DDF">
            <w:r>
              <w:rPr>
                <w:sz w:val="16"/>
                <w:szCs w:val="16"/>
              </w:rPr>
              <w:t>2995</w:t>
            </w:r>
          </w:p>
        </w:tc>
        <w:tc>
          <w:tcPr>
            <w:tcW w:w="517" w:type="dxa"/>
          </w:tcPr>
          <w:p w14:paraId="409459EA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4A47B8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AE22EE" w14:textId="77777777" w:rsidR="002D1841" w:rsidRDefault="002D1841" w:rsidP="00585DDF">
            <w:r>
              <w:rPr>
                <w:sz w:val="16"/>
                <w:szCs w:val="16"/>
              </w:rPr>
              <w:t>Correction to test applicability of 4.6.1.7</w:t>
            </w:r>
          </w:p>
        </w:tc>
        <w:tc>
          <w:tcPr>
            <w:tcW w:w="517" w:type="dxa"/>
          </w:tcPr>
          <w:p w14:paraId="457ECA1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1AE490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BF41D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4E245C" w14:textId="77777777" w:rsidR="002D1841" w:rsidRDefault="002D1841" w:rsidP="00585DDF">
            <w:r>
              <w:rPr>
                <w:sz w:val="16"/>
                <w:szCs w:val="16"/>
              </w:rPr>
              <w:t>R5-241834</w:t>
            </w:r>
          </w:p>
        </w:tc>
        <w:tc>
          <w:tcPr>
            <w:tcW w:w="1597" w:type="dxa"/>
          </w:tcPr>
          <w:p w14:paraId="12D5A0EF" w14:textId="77777777" w:rsidR="002D1841" w:rsidRDefault="002D1841" w:rsidP="00585DDF">
            <w:r>
              <w:rPr>
                <w:sz w:val="16"/>
                <w:szCs w:val="16"/>
              </w:rPr>
              <w:t>Anritsu, MediaTek Beijing Inc.</w:t>
            </w:r>
          </w:p>
        </w:tc>
        <w:tc>
          <w:tcPr>
            <w:tcW w:w="1122" w:type="dxa"/>
          </w:tcPr>
          <w:p w14:paraId="288BBD8D" w14:textId="77777777" w:rsidR="002D1841" w:rsidRDefault="002D1841" w:rsidP="00585DDF">
            <w:r>
              <w:rPr>
                <w:sz w:val="16"/>
                <w:szCs w:val="16"/>
              </w:rPr>
              <w:t>TEI16_Test, NR_HST-UEConTest</w:t>
            </w:r>
          </w:p>
        </w:tc>
        <w:tc>
          <w:tcPr>
            <w:tcW w:w="2323" w:type="dxa"/>
          </w:tcPr>
          <w:p w14:paraId="13F3A411" w14:textId="77777777" w:rsidR="002D1841" w:rsidRDefault="002D1841" w:rsidP="00585DDF">
            <w:r>
              <w:rPr>
                <w:sz w:val="16"/>
                <w:szCs w:val="16"/>
              </w:rPr>
              <w:t>4.6.1.7</w:t>
            </w:r>
          </w:p>
        </w:tc>
        <w:tc>
          <w:tcPr>
            <w:tcW w:w="998" w:type="dxa"/>
          </w:tcPr>
          <w:p w14:paraId="04E9CB7D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FE67DD1" w14:textId="77777777" w:rsidTr="00585DDF">
        <w:tc>
          <w:tcPr>
            <w:tcW w:w="879" w:type="dxa"/>
          </w:tcPr>
          <w:p w14:paraId="0B4BEFEB" w14:textId="77777777" w:rsidR="002D1841" w:rsidRDefault="002D184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B3FAFC2" w14:textId="77777777" w:rsidR="002D1841" w:rsidRDefault="002D1841" w:rsidP="00585DDF">
            <w:r>
              <w:rPr>
                <w:sz w:val="16"/>
                <w:szCs w:val="16"/>
              </w:rPr>
              <w:t>3024</w:t>
            </w:r>
          </w:p>
        </w:tc>
        <w:tc>
          <w:tcPr>
            <w:tcW w:w="517" w:type="dxa"/>
          </w:tcPr>
          <w:p w14:paraId="554697D1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3B0DF6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935276" w14:textId="77777777" w:rsidR="002D1841" w:rsidRDefault="002D1841" w:rsidP="00585DDF">
            <w:r>
              <w:rPr>
                <w:sz w:val="16"/>
                <w:szCs w:val="16"/>
              </w:rPr>
              <w:t>Corrections to test procedure for 2-step RACH TC 6.3.2.2.4</w:t>
            </w:r>
          </w:p>
        </w:tc>
        <w:tc>
          <w:tcPr>
            <w:tcW w:w="517" w:type="dxa"/>
          </w:tcPr>
          <w:p w14:paraId="62CF4644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C790E5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0E7423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8A3F7A" w14:textId="77777777" w:rsidR="002D1841" w:rsidRDefault="002D1841" w:rsidP="00585DDF">
            <w:r>
              <w:rPr>
                <w:sz w:val="16"/>
                <w:szCs w:val="16"/>
              </w:rPr>
              <w:t>R5-241837</w:t>
            </w:r>
          </w:p>
        </w:tc>
        <w:tc>
          <w:tcPr>
            <w:tcW w:w="1597" w:type="dxa"/>
          </w:tcPr>
          <w:p w14:paraId="12B20038" w14:textId="77777777" w:rsidR="002D1841" w:rsidRDefault="002D184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1BF101A" w14:textId="77777777" w:rsidR="002D1841" w:rsidRDefault="002D1841" w:rsidP="00585DDF">
            <w:r>
              <w:rPr>
                <w:sz w:val="16"/>
                <w:szCs w:val="16"/>
              </w:rPr>
              <w:t>TEI16_Test, NR_2step_RACH-UEConTest</w:t>
            </w:r>
          </w:p>
        </w:tc>
        <w:tc>
          <w:tcPr>
            <w:tcW w:w="2323" w:type="dxa"/>
          </w:tcPr>
          <w:p w14:paraId="29D99248" w14:textId="77777777" w:rsidR="002D1841" w:rsidRDefault="002D1841" w:rsidP="00585DDF">
            <w:r>
              <w:rPr>
                <w:sz w:val="16"/>
                <w:szCs w:val="16"/>
              </w:rPr>
              <w:t>6.3.2.2.4</w:t>
            </w:r>
          </w:p>
        </w:tc>
        <w:tc>
          <w:tcPr>
            <w:tcW w:w="998" w:type="dxa"/>
          </w:tcPr>
          <w:p w14:paraId="1ACDB005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434D1D5" w14:textId="77777777" w:rsidTr="00585DDF">
        <w:tc>
          <w:tcPr>
            <w:tcW w:w="879" w:type="dxa"/>
          </w:tcPr>
          <w:p w14:paraId="28759823" w14:textId="77777777" w:rsidR="002D1841" w:rsidRDefault="002D184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25A4F0E" w14:textId="77777777" w:rsidR="002D1841" w:rsidRDefault="002D1841" w:rsidP="00585DDF">
            <w:r>
              <w:rPr>
                <w:sz w:val="16"/>
                <w:szCs w:val="16"/>
              </w:rPr>
              <w:t>0682</w:t>
            </w:r>
          </w:p>
        </w:tc>
        <w:tc>
          <w:tcPr>
            <w:tcW w:w="517" w:type="dxa"/>
          </w:tcPr>
          <w:p w14:paraId="1D97ABD9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A85C8D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F37A51" w14:textId="77777777" w:rsidR="002D1841" w:rsidRDefault="002D1841" w:rsidP="00585DDF">
            <w:r>
              <w:rPr>
                <w:sz w:val="16"/>
                <w:szCs w:val="16"/>
              </w:rPr>
              <w:t>Update for FR2c MU</w:t>
            </w:r>
          </w:p>
        </w:tc>
        <w:tc>
          <w:tcPr>
            <w:tcW w:w="517" w:type="dxa"/>
          </w:tcPr>
          <w:p w14:paraId="46A8613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A79669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C4222E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41827C" w14:textId="77777777" w:rsidR="002D1841" w:rsidRDefault="002D1841" w:rsidP="00585DDF">
            <w:r>
              <w:rPr>
                <w:sz w:val="16"/>
                <w:szCs w:val="16"/>
              </w:rPr>
              <w:t>R5-241865</w:t>
            </w:r>
          </w:p>
        </w:tc>
        <w:tc>
          <w:tcPr>
            <w:tcW w:w="1597" w:type="dxa"/>
          </w:tcPr>
          <w:p w14:paraId="2C379A0D" w14:textId="77777777" w:rsidR="002D1841" w:rsidRDefault="002D184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C1DB7BE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4B1ED7C1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47D7F5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08E9F356" w14:textId="77777777" w:rsidTr="00585DDF">
        <w:tc>
          <w:tcPr>
            <w:tcW w:w="879" w:type="dxa"/>
          </w:tcPr>
          <w:p w14:paraId="0962ADBA" w14:textId="77777777" w:rsidR="002D1841" w:rsidRDefault="002D1841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29AF67C7" w14:textId="77777777" w:rsidR="002D1841" w:rsidRDefault="002D1841" w:rsidP="00585DDF">
            <w:r>
              <w:rPr>
                <w:sz w:val="16"/>
                <w:szCs w:val="16"/>
              </w:rPr>
              <w:t>0871</w:t>
            </w:r>
          </w:p>
        </w:tc>
        <w:tc>
          <w:tcPr>
            <w:tcW w:w="517" w:type="dxa"/>
          </w:tcPr>
          <w:p w14:paraId="492D0167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9BAA87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E9DC48" w14:textId="77777777" w:rsidR="002D1841" w:rsidRDefault="002D1841" w:rsidP="00585DDF">
            <w:r>
              <w:rPr>
                <w:sz w:val="16"/>
                <w:szCs w:val="16"/>
              </w:rPr>
              <w:t>Test points analysis for FR1 AMPR test case with NS_47 and PC 1.5</w:t>
            </w:r>
          </w:p>
        </w:tc>
        <w:tc>
          <w:tcPr>
            <w:tcW w:w="517" w:type="dxa"/>
          </w:tcPr>
          <w:p w14:paraId="6AB46476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7EE673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5B8C9E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2E3DC7" w14:textId="77777777" w:rsidR="002D1841" w:rsidRDefault="002D1841" w:rsidP="00585DDF">
            <w:r>
              <w:rPr>
                <w:sz w:val="16"/>
                <w:szCs w:val="16"/>
              </w:rPr>
              <w:t>R5-241006</w:t>
            </w:r>
          </w:p>
        </w:tc>
        <w:tc>
          <w:tcPr>
            <w:tcW w:w="1597" w:type="dxa"/>
          </w:tcPr>
          <w:p w14:paraId="4004AD7F" w14:textId="77777777" w:rsidR="002D1841" w:rsidRDefault="002D1841" w:rsidP="00585DDF">
            <w:r>
              <w:rPr>
                <w:sz w:val="16"/>
                <w:szCs w:val="16"/>
              </w:rPr>
              <w:t>Huawei, HiSilicon, SoftBank Corp.</w:t>
            </w:r>
          </w:p>
        </w:tc>
        <w:tc>
          <w:tcPr>
            <w:tcW w:w="1122" w:type="dxa"/>
          </w:tcPr>
          <w:p w14:paraId="0E80AF71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79D72E68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1C3A00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</w:tbl>
    <w:p w14:paraId="1228DBD9" w14:textId="77777777" w:rsidR="002D1841" w:rsidRDefault="002D1841" w:rsidP="002D1841"/>
    <w:p w14:paraId="4486D0C0" w14:textId="77777777" w:rsidR="002D1841" w:rsidRDefault="002D1841" w:rsidP="002D1841"/>
    <w:p w14:paraId="14267334" w14:textId="77777777" w:rsidR="002D1841" w:rsidRPr="00917427" w:rsidRDefault="002D1841" w:rsidP="002D184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RP-240234</w:t>
      </w:r>
      <w:r>
        <w:rPr>
          <w:b/>
          <w:i/>
          <w:noProof/>
          <w:sz w:val="28"/>
        </w:rPr>
        <w:fldChar w:fldCharType="end"/>
      </w:r>
    </w:p>
    <w:p w14:paraId="221E4D9C" w14:textId="77777777" w:rsidR="002D1841" w:rsidRPr="00784730" w:rsidRDefault="002D1841" w:rsidP="002D184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F942A97" w14:textId="77777777" w:rsidR="002D1841" w:rsidRPr="00050554" w:rsidRDefault="002D1841" w:rsidP="002D1841">
      <w:pPr>
        <w:rPr>
          <w:rFonts w:ascii="Arial" w:hAnsi="Arial" w:cs="Arial"/>
          <w:b/>
          <w:bCs/>
          <w:lang w:val="en-US"/>
        </w:rPr>
      </w:pPr>
    </w:p>
    <w:p w14:paraId="7232E9A6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63A7CD1" w14:textId="77777777" w:rsidR="002D1841" w:rsidRPr="00E145B1" w:rsidRDefault="002D1841" w:rsidP="002D18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REL-17 (batch 1)</w:t>
      </w:r>
      <w:r>
        <w:rPr>
          <w:rFonts w:ascii="Arial" w:hAnsi="Arial" w:cs="Arial"/>
          <w:b/>
          <w:bCs/>
        </w:rPr>
        <w:fldChar w:fldCharType="end"/>
      </w:r>
    </w:p>
    <w:p w14:paraId="2CD32CFA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3C713E80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F777982" w14:textId="77777777" w:rsidR="002D1841" w:rsidRDefault="002D1841" w:rsidP="002D18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57D553C" w14:textId="77777777" w:rsidR="002D1841" w:rsidRPr="004E535C" w:rsidRDefault="002D1841" w:rsidP="002D18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1841" w:rsidRPr="004E535C" w14:paraId="782AE807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43B8C94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8CE2EE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EAA426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A7F7A2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0D3D3AC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6C54D0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FE758B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BF0485D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14DCCB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673CB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E9265E5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15BDB6E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FDF19D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1841" w14:paraId="77A9047F" w14:textId="77777777" w:rsidTr="00585DDF">
        <w:tc>
          <w:tcPr>
            <w:tcW w:w="879" w:type="dxa"/>
          </w:tcPr>
          <w:p w14:paraId="21144623" w14:textId="77777777" w:rsidR="002D1841" w:rsidRDefault="002D1841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21D36E47" w14:textId="77777777" w:rsidR="002D1841" w:rsidRDefault="002D1841" w:rsidP="00585DDF">
            <w:r>
              <w:rPr>
                <w:sz w:val="16"/>
                <w:szCs w:val="16"/>
              </w:rPr>
              <w:t>5296</w:t>
            </w:r>
          </w:p>
        </w:tc>
        <w:tc>
          <w:tcPr>
            <w:tcW w:w="517" w:type="dxa"/>
          </w:tcPr>
          <w:p w14:paraId="473A7129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1403CB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E24AAE" w14:textId="77777777" w:rsidR="002D1841" w:rsidRDefault="002D1841" w:rsidP="00585DDF">
            <w:r>
              <w:rPr>
                <w:sz w:val="16"/>
                <w:szCs w:val="16"/>
              </w:rPr>
              <w:t>Addition of test case 8.1.3.6b Redirection to UTRAN-Redir-policy bit</w:t>
            </w:r>
          </w:p>
        </w:tc>
        <w:tc>
          <w:tcPr>
            <w:tcW w:w="517" w:type="dxa"/>
          </w:tcPr>
          <w:p w14:paraId="5E57B71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1720C7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0515A12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BF92DF7" w14:textId="77777777" w:rsidR="002D1841" w:rsidRDefault="002D1841" w:rsidP="00585DDF">
            <w:r>
              <w:rPr>
                <w:sz w:val="16"/>
                <w:szCs w:val="16"/>
              </w:rPr>
              <w:t>R5-241477</w:t>
            </w:r>
          </w:p>
        </w:tc>
        <w:tc>
          <w:tcPr>
            <w:tcW w:w="1597" w:type="dxa"/>
          </w:tcPr>
          <w:p w14:paraId="51655D3B" w14:textId="77777777" w:rsidR="002D1841" w:rsidRDefault="002D1841" w:rsidP="00585DDF">
            <w:r>
              <w:rPr>
                <w:sz w:val="16"/>
                <w:szCs w:val="16"/>
              </w:rPr>
              <w:t>Vodafone</w:t>
            </w:r>
          </w:p>
        </w:tc>
        <w:tc>
          <w:tcPr>
            <w:tcW w:w="1122" w:type="dxa"/>
          </w:tcPr>
          <w:p w14:paraId="38B68E0E" w14:textId="77777777" w:rsidR="002D1841" w:rsidRDefault="002D1841" w:rsidP="00585DD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4E747EF5" w14:textId="77777777" w:rsidR="002D1841" w:rsidRDefault="002D1841" w:rsidP="00585DDF">
            <w:r>
              <w:rPr>
                <w:sz w:val="16"/>
                <w:szCs w:val="16"/>
              </w:rPr>
              <w:t>8.1.3.6b</w:t>
            </w:r>
          </w:p>
        </w:tc>
        <w:tc>
          <w:tcPr>
            <w:tcW w:w="998" w:type="dxa"/>
          </w:tcPr>
          <w:p w14:paraId="66376EF8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 36.523-2 CR 1446; TS/TR ... CR ... </w:t>
            </w:r>
          </w:p>
        </w:tc>
      </w:tr>
      <w:tr w:rsidR="002D1841" w14:paraId="7C16C4BF" w14:textId="77777777" w:rsidTr="00585DDF">
        <w:tc>
          <w:tcPr>
            <w:tcW w:w="879" w:type="dxa"/>
          </w:tcPr>
          <w:p w14:paraId="2A1E6543" w14:textId="77777777" w:rsidR="002D1841" w:rsidRDefault="002D1841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6B1F8F2F" w14:textId="77777777" w:rsidR="002D1841" w:rsidRDefault="002D1841" w:rsidP="00585DDF">
            <w:r>
              <w:rPr>
                <w:sz w:val="16"/>
                <w:szCs w:val="16"/>
              </w:rPr>
              <w:t>1446</w:t>
            </w:r>
          </w:p>
        </w:tc>
        <w:tc>
          <w:tcPr>
            <w:tcW w:w="517" w:type="dxa"/>
          </w:tcPr>
          <w:p w14:paraId="34C4E1BB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148CE4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6DC505" w14:textId="77777777" w:rsidR="002D1841" w:rsidRDefault="002D1841" w:rsidP="00585DDF">
            <w:r>
              <w:rPr>
                <w:sz w:val="16"/>
                <w:szCs w:val="16"/>
              </w:rPr>
              <w:t>Addition of applicability of new test case 8.1.3.6b for redir-policy bit</w:t>
            </w:r>
          </w:p>
        </w:tc>
        <w:tc>
          <w:tcPr>
            <w:tcW w:w="517" w:type="dxa"/>
          </w:tcPr>
          <w:p w14:paraId="212C2185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0E9E1E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CD4C49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86603E" w14:textId="77777777" w:rsidR="002D1841" w:rsidRDefault="002D1841" w:rsidP="00585DDF">
            <w:r>
              <w:rPr>
                <w:sz w:val="16"/>
                <w:szCs w:val="16"/>
              </w:rPr>
              <w:t>R5-241623</w:t>
            </w:r>
          </w:p>
        </w:tc>
        <w:tc>
          <w:tcPr>
            <w:tcW w:w="1597" w:type="dxa"/>
          </w:tcPr>
          <w:p w14:paraId="13271BBE" w14:textId="77777777" w:rsidR="002D1841" w:rsidRDefault="002D1841" w:rsidP="00585DDF">
            <w:r>
              <w:rPr>
                <w:sz w:val="16"/>
                <w:szCs w:val="16"/>
              </w:rPr>
              <w:t>Vodafone</w:t>
            </w:r>
          </w:p>
        </w:tc>
        <w:tc>
          <w:tcPr>
            <w:tcW w:w="1122" w:type="dxa"/>
          </w:tcPr>
          <w:p w14:paraId="5E600D1B" w14:textId="77777777" w:rsidR="002D1841" w:rsidRDefault="002D1841" w:rsidP="00585DD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25E3B0C8" w14:textId="77777777" w:rsidR="002D1841" w:rsidRDefault="002D1841" w:rsidP="00585DDF">
            <w:r>
              <w:rPr>
                <w:sz w:val="16"/>
                <w:szCs w:val="16"/>
              </w:rPr>
              <w:t>8.1.3.6b</w:t>
            </w:r>
          </w:p>
        </w:tc>
        <w:tc>
          <w:tcPr>
            <w:tcW w:w="998" w:type="dxa"/>
          </w:tcPr>
          <w:p w14:paraId="2B01B8AE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 36.523-1 CR 5296; TS/TR ... CR ... </w:t>
            </w:r>
          </w:p>
        </w:tc>
      </w:tr>
      <w:tr w:rsidR="002D1841" w14:paraId="16B0499A" w14:textId="77777777" w:rsidTr="00585DDF">
        <w:tc>
          <w:tcPr>
            <w:tcW w:w="879" w:type="dxa"/>
          </w:tcPr>
          <w:p w14:paraId="1086D5EA" w14:textId="77777777" w:rsidR="002D1841" w:rsidRDefault="002D1841" w:rsidP="00585DDF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1FC935AC" w14:textId="77777777" w:rsidR="002D1841" w:rsidRDefault="002D1841" w:rsidP="00585DDF"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</w:tcPr>
          <w:p w14:paraId="051CBBCA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5CDF9E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FB82D3" w14:textId="77777777" w:rsidR="002D1841" w:rsidRDefault="002D1841" w:rsidP="00585DDF">
            <w:r>
              <w:rPr>
                <w:sz w:val="16"/>
                <w:szCs w:val="16"/>
              </w:rPr>
              <w:t>Removal of PIXIT for deprecated signalling GNSS scenarios</w:t>
            </w:r>
          </w:p>
        </w:tc>
        <w:tc>
          <w:tcPr>
            <w:tcW w:w="517" w:type="dxa"/>
          </w:tcPr>
          <w:p w14:paraId="26D684A3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AB2C99" w14:textId="77777777" w:rsidR="002D1841" w:rsidRDefault="002D1841" w:rsidP="00585DD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7DA92B7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3B6BF7" w14:textId="77777777" w:rsidR="002D1841" w:rsidRDefault="002D1841" w:rsidP="00585DDF">
            <w:r>
              <w:rPr>
                <w:sz w:val="16"/>
                <w:szCs w:val="16"/>
              </w:rPr>
              <w:t>R5-240553</w:t>
            </w:r>
          </w:p>
        </w:tc>
        <w:tc>
          <w:tcPr>
            <w:tcW w:w="1597" w:type="dxa"/>
          </w:tcPr>
          <w:p w14:paraId="3DA9DBBD" w14:textId="77777777" w:rsidR="002D1841" w:rsidRDefault="002D1841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85FC8FD" w14:textId="77777777" w:rsidR="002D1841" w:rsidRDefault="002D1841" w:rsidP="00585DD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4DAE57E5" w14:textId="77777777" w:rsidR="002D1841" w:rsidRDefault="002D1841" w:rsidP="00585DDF">
            <w:r>
              <w:rPr>
                <w:sz w:val="16"/>
                <w:szCs w:val="16"/>
              </w:rPr>
              <w:t>8.2</w:t>
            </w:r>
          </w:p>
        </w:tc>
        <w:tc>
          <w:tcPr>
            <w:tcW w:w="998" w:type="dxa"/>
          </w:tcPr>
          <w:p w14:paraId="346EB8B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2B569EF7" w14:textId="77777777" w:rsidTr="00585DDF">
        <w:tc>
          <w:tcPr>
            <w:tcW w:w="879" w:type="dxa"/>
          </w:tcPr>
          <w:p w14:paraId="0404509F" w14:textId="77777777" w:rsidR="002D1841" w:rsidRDefault="002D1841" w:rsidP="00585DDF"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 w14:paraId="349595AA" w14:textId="77777777" w:rsidR="002D1841" w:rsidRDefault="002D1841" w:rsidP="00585DDF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 w14:paraId="699B738C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ACA511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454388" w14:textId="77777777" w:rsidR="002D1841" w:rsidRDefault="002D1841" w:rsidP="00585DDF">
            <w:r>
              <w:rPr>
                <w:sz w:val="16"/>
                <w:szCs w:val="16"/>
              </w:rPr>
              <w:t>Removal of deprecated signalling GNSS scenarios</w:t>
            </w:r>
          </w:p>
        </w:tc>
        <w:tc>
          <w:tcPr>
            <w:tcW w:w="517" w:type="dxa"/>
          </w:tcPr>
          <w:p w14:paraId="713CA7B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FC4798" w14:textId="77777777" w:rsidR="002D1841" w:rsidRDefault="002D1841" w:rsidP="00585D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F5359C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BA7ECAD" w14:textId="77777777" w:rsidR="002D1841" w:rsidRDefault="002D1841" w:rsidP="00585DDF">
            <w:r>
              <w:rPr>
                <w:sz w:val="16"/>
                <w:szCs w:val="16"/>
              </w:rPr>
              <w:t>R5-240554</w:t>
            </w:r>
          </w:p>
        </w:tc>
        <w:tc>
          <w:tcPr>
            <w:tcW w:w="1597" w:type="dxa"/>
          </w:tcPr>
          <w:p w14:paraId="242F8A7B" w14:textId="77777777" w:rsidR="002D1841" w:rsidRDefault="002D1841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EE05E3C" w14:textId="77777777" w:rsidR="002D1841" w:rsidRDefault="002D1841" w:rsidP="00585DD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108BFD90" w14:textId="77777777" w:rsidR="002D1841" w:rsidRDefault="002D1841" w:rsidP="00585DDF">
            <w:r>
              <w:rPr>
                <w:sz w:val="16"/>
                <w:szCs w:val="16"/>
              </w:rPr>
              <w:t>6.1.2, Annex B, data files</w:t>
            </w:r>
          </w:p>
        </w:tc>
        <w:tc>
          <w:tcPr>
            <w:tcW w:w="998" w:type="dxa"/>
          </w:tcPr>
          <w:p w14:paraId="658B4804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3176AC04" w14:textId="77777777" w:rsidTr="00585DDF">
        <w:tc>
          <w:tcPr>
            <w:tcW w:w="879" w:type="dxa"/>
          </w:tcPr>
          <w:p w14:paraId="351D3795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CEA1E67" w14:textId="77777777" w:rsidR="002D1841" w:rsidRDefault="002D1841" w:rsidP="00585DDF">
            <w:r>
              <w:rPr>
                <w:sz w:val="16"/>
                <w:szCs w:val="16"/>
              </w:rPr>
              <w:t>3006</w:t>
            </w:r>
          </w:p>
        </w:tc>
        <w:tc>
          <w:tcPr>
            <w:tcW w:w="517" w:type="dxa"/>
          </w:tcPr>
          <w:p w14:paraId="7C9D35FF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2D7D03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219BDC" w14:textId="77777777" w:rsidR="002D1841" w:rsidRDefault="002D1841" w:rsidP="00585DDF">
            <w:r>
              <w:rPr>
                <w:sz w:val="16"/>
                <w:szCs w:val="16"/>
              </w:rPr>
              <w:t>Correction to Test procedure 4.9.38</w:t>
            </w:r>
          </w:p>
        </w:tc>
        <w:tc>
          <w:tcPr>
            <w:tcW w:w="517" w:type="dxa"/>
          </w:tcPr>
          <w:p w14:paraId="4664EA23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7728CB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E64B2A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27D397" w14:textId="77777777" w:rsidR="002D1841" w:rsidRDefault="002D1841" w:rsidP="00585DDF">
            <w:r>
              <w:rPr>
                <w:sz w:val="16"/>
                <w:szCs w:val="16"/>
              </w:rPr>
              <w:t>R5-240164</w:t>
            </w:r>
          </w:p>
        </w:tc>
        <w:tc>
          <w:tcPr>
            <w:tcW w:w="1597" w:type="dxa"/>
          </w:tcPr>
          <w:p w14:paraId="2AED36FA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962D6AE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0FD2C474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C7578E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30EBBDA0" w14:textId="77777777" w:rsidTr="00585DDF">
        <w:tc>
          <w:tcPr>
            <w:tcW w:w="879" w:type="dxa"/>
          </w:tcPr>
          <w:p w14:paraId="30B1EF98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5416167" w14:textId="77777777" w:rsidR="002D1841" w:rsidRDefault="002D1841" w:rsidP="00585DDF">
            <w:r>
              <w:rPr>
                <w:sz w:val="16"/>
                <w:szCs w:val="16"/>
              </w:rPr>
              <w:t>3008</w:t>
            </w:r>
          </w:p>
        </w:tc>
        <w:tc>
          <w:tcPr>
            <w:tcW w:w="517" w:type="dxa"/>
          </w:tcPr>
          <w:p w14:paraId="28427553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9BC0E1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433568" w14:textId="77777777" w:rsidR="002D1841" w:rsidRDefault="002D1841" w:rsidP="00585DDF">
            <w:r>
              <w:rPr>
                <w:sz w:val="16"/>
                <w:szCs w:val="16"/>
              </w:rPr>
              <w:t>Correction to UEInformationRequest message</w:t>
            </w:r>
          </w:p>
        </w:tc>
        <w:tc>
          <w:tcPr>
            <w:tcW w:w="517" w:type="dxa"/>
          </w:tcPr>
          <w:p w14:paraId="6F649D1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EA5731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61FA75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6301A8" w14:textId="77777777" w:rsidR="002D1841" w:rsidRDefault="002D1841" w:rsidP="00585DDF">
            <w:r>
              <w:rPr>
                <w:sz w:val="16"/>
                <w:szCs w:val="16"/>
              </w:rPr>
              <w:t>R5-240166</w:t>
            </w:r>
          </w:p>
        </w:tc>
        <w:tc>
          <w:tcPr>
            <w:tcW w:w="1597" w:type="dxa"/>
          </w:tcPr>
          <w:p w14:paraId="0C436718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0D6CE20" w14:textId="77777777" w:rsidR="002D1841" w:rsidRDefault="002D1841" w:rsidP="00585DDF">
            <w:r>
              <w:rPr>
                <w:sz w:val="16"/>
                <w:szCs w:val="16"/>
              </w:rPr>
              <w:t>NR_ENDC_SON_MDT_enh-UEConTest, TEI17_Test</w:t>
            </w:r>
          </w:p>
        </w:tc>
        <w:tc>
          <w:tcPr>
            <w:tcW w:w="2323" w:type="dxa"/>
          </w:tcPr>
          <w:p w14:paraId="1BAE6344" w14:textId="77777777" w:rsidR="002D1841" w:rsidRDefault="002D1841" w:rsidP="00585DDF">
            <w:r>
              <w:rPr>
                <w:sz w:val="16"/>
                <w:szCs w:val="16"/>
              </w:rPr>
              <w:t>4.6.1</w:t>
            </w:r>
          </w:p>
        </w:tc>
        <w:tc>
          <w:tcPr>
            <w:tcW w:w="998" w:type="dxa"/>
          </w:tcPr>
          <w:p w14:paraId="0C22DFAE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32305C95" w14:textId="77777777" w:rsidTr="00585DDF">
        <w:tc>
          <w:tcPr>
            <w:tcW w:w="879" w:type="dxa"/>
          </w:tcPr>
          <w:p w14:paraId="5ED66B6E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2E43FAA" w14:textId="77777777" w:rsidR="002D1841" w:rsidRDefault="002D1841" w:rsidP="00585DDF">
            <w:r>
              <w:rPr>
                <w:sz w:val="16"/>
                <w:szCs w:val="16"/>
              </w:rPr>
              <w:t>3021</w:t>
            </w:r>
          </w:p>
        </w:tc>
        <w:tc>
          <w:tcPr>
            <w:tcW w:w="517" w:type="dxa"/>
          </w:tcPr>
          <w:p w14:paraId="696B3B64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D254FA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12D902" w14:textId="77777777" w:rsidR="002D1841" w:rsidRDefault="002D1841" w:rsidP="00585DDF">
            <w:r>
              <w:rPr>
                <w:sz w:val="16"/>
                <w:szCs w:val="16"/>
              </w:rPr>
              <w:t>Style correction for clause title of 4.3.1.1.1.100 and 4.3.1.1.1.101</w:t>
            </w:r>
          </w:p>
        </w:tc>
        <w:tc>
          <w:tcPr>
            <w:tcW w:w="517" w:type="dxa"/>
          </w:tcPr>
          <w:p w14:paraId="271BE191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A94839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04496A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54B739" w14:textId="77777777" w:rsidR="002D1841" w:rsidRDefault="002D1841" w:rsidP="00585DDF">
            <w:r>
              <w:rPr>
                <w:sz w:val="16"/>
                <w:szCs w:val="16"/>
              </w:rPr>
              <w:t>R5-240272</w:t>
            </w:r>
          </w:p>
        </w:tc>
        <w:tc>
          <w:tcPr>
            <w:tcW w:w="1597" w:type="dxa"/>
          </w:tcPr>
          <w:p w14:paraId="2705D9C7" w14:textId="77777777" w:rsidR="002D1841" w:rsidRDefault="002D1841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2680797E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29C19437" w14:textId="77777777" w:rsidR="002D1841" w:rsidRDefault="002D1841" w:rsidP="00585DDF">
            <w:r>
              <w:rPr>
                <w:sz w:val="16"/>
                <w:szCs w:val="16"/>
              </w:rPr>
              <w:t>4.3.1.1.1.100, 4.3.1.1.1.101</w:t>
            </w:r>
          </w:p>
        </w:tc>
        <w:tc>
          <w:tcPr>
            <w:tcW w:w="998" w:type="dxa"/>
          </w:tcPr>
          <w:p w14:paraId="025FD9BA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CCB859C" w14:textId="77777777" w:rsidTr="00585DDF">
        <w:tc>
          <w:tcPr>
            <w:tcW w:w="879" w:type="dxa"/>
          </w:tcPr>
          <w:p w14:paraId="045C99D3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F85E806" w14:textId="77777777" w:rsidR="002D1841" w:rsidRDefault="002D1841" w:rsidP="00585DDF">
            <w:r>
              <w:rPr>
                <w:sz w:val="16"/>
                <w:szCs w:val="16"/>
              </w:rPr>
              <w:t>3033</w:t>
            </w:r>
          </w:p>
        </w:tc>
        <w:tc>
          <w:tcPr>
            <w:tcW w:w="517" w:type="dxa"/>
          </w:tcPr>
          <w:p w14:paraId="7F232D1B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8659A0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29097E" w14:textId="77777777" w:rsidR="002D1841" w:rsidRDefault="002D1841" w:rsidP="00585DDF">
            <w:r>
              <w:rPr>
                <w:sz w:val="16"/>
                <w:szCs w:val="16"/>
              </w:rPr>
              <w:t>Add MeasurementReportAppLayer</w:t>
            </w:r>
          </w:p>
        </w:tc>
        <w:tc>
          <w:tcPr>
            <w:tcW w:w="517" w:type="dxa"/>
          </w:tcPr>
          <w:p w14:paraId="455E13B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2757BB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15D6B4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E8CA5F" w14:textId="77777777" w:rsidR="002D1841" w:rsidRDefault="002D1841" w:rsidP="00585DDF">
            <w:r>
              <w:rPr>
                <w:sz w:val="16"/>
                <w:szCs w:val="16"/>
              </w:rPr>
              <w:t>R5-240446</w:t>
            </w:r>
          </w:p>
        </w:tc>
        <w:tc>
          <w:tcPr>
            <w:tcW w:w="1597" w:type="dxa"/>
          </w:tcPr>
          <w:p w14:paraId="48A880F8" w14:textId="77777777" w:rsidR="002D1841" w:rsidRDefault="002D184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3687780" w14:textId="77777777" w:rsidR="002D1841" w:rsidRDefault="002D1841" w:rsidP="00585DD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59BD0EF7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F3ECAD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5C60472C" w14:textId="77777777" w:rsidTr="00585DDF">
        <w:tc>
          <w:tcPr>
            <w:tcW w:w="879" w:type="dxa"/>
          </w:tcPr>
          <w:p w14:paraId="06D18692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F243ACC" w14:textId="77777777" w:rsidR="002D1841" w:rsidRDefault="002D1841" w:rsidP="00585DDF">
            <w:r>
              <w:rPr>
                <w:sz w:val="16"/>
                <w:szCs w:val="16"/>
              </w:rPr>
              <w:t>3035</w:t>
            </w:r>
          </w:p>
        </w:tc>
        <w:tc>
          <w:tcPr>
            <w:tcW w:w="517" w:type="dxa"/>
          </w:tcPr>
          <w:p w14:paraId="1BF080F3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8F9FC6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F1634B" w14:textId="77777777" w:rsidR="002D1841" w:rsidRDefault="002D1841" w:rsidP="00585DDF">
            <w:r>
              <w:rPr>
                <w:sz w:val="16"/>
                <w:szCs w:val="16"/>
              </w:rPr>
              <w:t>Add UEPositioningAssistanceInfo</w:t>
            </w:r>
          </w:p>
        </w:tc>
        <w:tc>
          <w:tcPr>
            <w:tcW w:w="517" w:type="dxa"/>
          </w:tcPr>
          <w:p w14:paraId="7B7B1187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5C6DB7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E9E11E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E6E1B5C" w14:textId="77777777" w:rsidR="002D1841" w:rsidRDefault="002D1841" w:rsidP="00585DDF">
            <w:r>
              <w:rPr>
                <w:sz w:val="16"/>
                <w:szCs w:val="16"/>
              </w:rPr>
              <w:t>R5-240448</w:t>
            </w:r>
          </w:p>
        </w:tc>
        <w:tc>
          <w:tcPr>
            <w:tcW w:w="1597" w:type="dxa"/>
          </w:tcPr>
          <w:p w14:paraId="011C5BA3" w14:textId="77777777" w:rsidR="002D1841" w:rsidRDefault="002D184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7F42D12" w14:textId="77777777" w:rsidR="002D1841" w:rsidRDefault="002D1841" w:rsidP="00585DD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2D71CF80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323D24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55EAFF6" w14:textId="77777777" w:rsidTr="00585DDF">
        <w:tc>
          <w:tcPr>
            <w:tcW w:w="879" w:type="dxa"/>
          </w:tcPr>
          <w:p w14:paraId="74974C8F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B60F82B" w14:textId="77777777" w:rsidR="002D1841" w:rsidRDefault="002D1841" w:rsidP="00585DDF">
            <w:r>
              <w:rPr>
                <w:sz w:val="16"/>
                <w:szCs w:val="16"/>
              </w:rPr>
              <w:t>3037</w:t>
            </w:r>
          </w:p>
        </w:tc>
        <w:tc>
          <w:tcPr>
            <w:tcW w:w="517" w:type="dxa"/>
          </w:tcPr>
          <w:p w14:paraId="021D6AF5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9CEAAF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E3FF76" w14:textId="77777777" w:rsidR="002D1841" w:rsidRDefault="002D1841" w:rsidP="00585DDF">
            <w:r>
              <w:rPr>
                <w:sz w:val="16"/>
                <w:szCs w:val="16"/>
              </w:rPr>
              <w:t>Test frequencies and channel bandwidth updates for band n71 and n25 in Rel-17</w:t>
            </w:r>
          </w:p>
        </w:tc>
        <w:tc>
          <w:tcPr>
            <w:tcW w:w="517" w:type="dxa"/>
          </w:tcPr>
          <w:p w14:paraId="10CC3214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A9E570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D3A7B3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D51F5F" w14:textId="77777777" w:rsidR="002D1841" w:rsidRDefault="002D1841" w:rsidP="00585DDF">
            <w:r>
              <w:rPr>
                <w:sz w:val="16"/>
                <w:szCs w:val="16"/>
              </w:rPr>
              <w:t>R5-240468</w:t>
            </w:r>
          </w:p>
        </w:tc>
        <w:tc>
          <w:tcPr>
            <w:tcW w:w="1597" w:type="dxa"/>
          </w:tcPr>
          <w:p w14:paraId="792152D4" w14:textId="77777777" w:rsidR="002D1841" w:rsidRDefault="002D1841" w:rsidP="00585DDF">
            <w:r>
              <w:rPr>
                <w:sz w:val="16"/>
                <w:szCs w:val="16"/>
              </w:rPr>
              <w:t>Nokia, T-Mobile USA, Keysight Technologies, Skyworks Solutions, Inc.</w:t>
            </w:r>
          </w:p>
        </w:tc>
        <w:tc>
          <w:tcPr>
            <w:tcW w:w="1122" w:type="dxa"/>
          </w:tcPr>
          <w:p w14:paraId="0E738E9F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02332A21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E3E896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41A8BFB1" w14:textId="77777777" w:rsidTr="00585DDF">
        <w:tc>
          <w:tcPr>
            <w:tcW w:w="879" w:type="dxa"/>
          </w:tcPr>
          <w:p w14:paraId="7C916FAB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275E443" w14:textId="77777777" w:rsidR="002D1841" w:rsidRDefault="002D1841" w:rsidP="00585DDF">
            <w:r>
              <w:rPr>
                <w:sz w:val="16"/>
                <w:szCs w:val="16"/>
              </w:rPr>
              <w:t>3059</w:t>
            </w:r>
          </w:p>
        </w:tc>
        <w:tc>
          <w:tcPr>
            <w:tcW w:w="517" w:type="dxa"/>
          </w:tcPr>
          <w:p w14:paraId="2FC2C2F8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BE7BD5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A18F1D" w14:textId="77777777" w:rsidR="002D1841" w:rsidRDefault="002D1841" w:rsidP="00585DDF">
            <w:r>
              <w:rPr>
                <w:sz w:val="16"/>
                <w:szCs w:val="16"/>
              </w:rPr>
              <w:t>RF TRx testing - P-Max configuration extension to RX tests to enable TxD</w:t>
            </w:r>
          </w:p>
        </w:tc>
        <w:tc>
          <w:tcPr>
            <w:tcW w:w="517" w:type="dxa"/>
          </w:tcPr>
          <w:p w14:paraId="23FC4B97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ECA3AB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14F995C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5BB27C7" w14:textId="77777777" w:rsidR="002D1841" w:rsidRDefault="002D1841" w:rsidP="00585DDF">
            <w:r>
              <w:rPr>
                <w:sz w:val="16"/>
                <w:szCs w:val="16"/>
              </w:rPr>
              <w:t>R5-241704</w:t>
            </w:r>
          </w:p>
        </w:tc>
        <w:tc>
          <w:tcPr>
            <w:tcW w:w="1597" w:type="dxa"/>
          </w:tcPr>
          <w:p w14:paraId="07F1D078" w14:textId="77777777" w:rsidR="002D1841" w:rsidRDefault="002D184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2D73088" w14:textId="77777777" w:rsidR="002D1841" w:rsidRDefault="002D1841" w:rsidP="00585DDF">
            <w:r>
              <w:rPr>
                <w:sz w:val="16"/>
                <w:szCs w:val="16"/>
              </w:rPr>
              <w:t>NR_RF_TxD-UEConTest, TEI17_Test</w:t>
            </w:r>
          </w:p>
        </w:tc>
        <w:tc>
          <w:tcPr>
            <w:tcW w:w="2323" w:type="dxa"/>
          </w:tcPr>
          <w:p w14:paraId="746DC04C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771D38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2B0B3C28" w14:textId="77777777" w:rsidTr="00585DDF">
        <w:tc>
          <w:tcPr>
            <w:tcW w:w="879" w:type="dxa"/>
          </w:tcPr>
          <w:p w14:paraId="01CEB4AF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1F646B5" w14:textId="77777777" w:rsidR="002D1841" w:rsidRDefault="002D1841" w:rsidP="00585DDF">
            <w:r>
              <w:rPr>
                <w:sz w:val="16"/>
                <w:szCs w:val="16"/>
              </w:rPr>
              <w:t>3079</w:t>
            </w:r>
          </w:p>
        </w:tc>
        <w:tc>
          <w:tcPr>
            <w:tcW w:w="517" w:type="dxa"/>
          </w:tcPr>
          <w:p w14:paraId="1003833F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CECB3F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58150B" w14:textId="77777777" w:rsidR="002D1841" w:rsidRDefault="002D1841" w:rsidP="00585DDF">
            <w:r>
              <w:rPr>
                <w:sz w:val="16"/>
                <w:szCs w:val="16"/>
              </w:rPr>
              <w:t>Annex C update to asymmetric channel bandwidths test frequencies calculation</w:t>
            </w:r>
          </w:p>
        </w:tc>
        <w:tc>
          <w:tcPr>
            <w:tcW w:w="517" w:type="dxa"/>
          </w:tcPr>
          <w:p w14:paraId="3F2C02DD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76B726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5CDEA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D5BEAB" w14:textId="77777777" w:rsidR="002D1841" w:rsidRDefault="002D1841" w:rsidP="00585DDF">
            <w:r>
              <w:rPr>
                <w:sz w:val="16"/>
                <w:szCs w:val="16"/>
              </w:rPr>
              <w:t>R5-240971</w:t>
            </w:r>
          </w:p>
        </w:tc>
        <w:tc>
          <w:tcPr>
            <w:tcW w:w="1597" w:type="dxa"/>
          </w:tcPr>
          <w:p w14:paraId="2F00B3D0" w14:textId="77777777" w:rsidR="002D1841" w:rsidRDefault="002D1841" w:rsidP="00585DDF">
            <w:r>
              <w:rPr>
                <w:sz w:val="16"/>
                <w:szCs w:val="16"/>
              </w:rPr>
              <w:t>Keysight Technologies UK Ltd, Nokia, Skyworks Solutions Inc., T-Mobile USA</w:t>
            </w:r>
          </w:p>
        </w:tc>
        <w:tc>
          <w:tcPr>
            <w:tcW w:w="1122" w:type="dxa"/>
          </w:tcPr>
          <w:p w14:paraId="48FEF89F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7894BF3B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79219B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0102E7A" w14:textId="77777777" w:rsidTr="00585DDF">
        <w:tc>
          <w:tcPr>
            <w:tcW w:w="879" w:type="dxa"/>
          </w:tcPr>
          <w:p w14:paraId="690FA651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86C5ED3" w14:textId="77777777" w:rsidR="002D1841" w:rsidRDefault="002D1841" w:rsidP="00585DDF">
            <w:r>
              <w:rPr>
                <w:sz w:val="16"/>
                <w:szCs w:val="16"/>
              </w:rPr>
              <w:t>3080</w:t>
            </w:r>
          </w:p>
        </w:tc>
        <w:tc>
          <w:tcPr>
            <w:tcW w:w="517" w:type="dxa"/>
          </w:tcPr>
          <w:p w14:paraId="107E7FA0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F2CEBA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F198DB" w14:textId="77777777" w:rsidR="002D1841" w:rsidRDefault="002D1841" w:rsidP="00585DDF">
            <w:r>
              <w:rPr>
                <w:sz w:val="16"/>
                <w:szCs w:val="16"/>
              </w:rPr>
              <w:t>Asymmetric channel bandwidths test frequencies updates for frequency bands n5 and n8</w:t>
            </w:r>
          </w:p>
        </w:tc>
        <w:tc>
          <w:tcPr>
            <w:tcW w:w="517" w:type="dxa"/>
          </w:tcPr>
          <w:p w14:paraId="4F81B085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5DC98A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20995A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BF6F20" w14:textId="77777777" w:rsidR="002D1841" w:rsidRDefault="002D1841" w:rsidP="00585DDF">
            <w:r>
              <w:rPr>
                <w:sz w:val="16"/>
                <w:szCs w:val="16"/>
              </w:rPr>
              <w:t>R5-241703</w:t>
            </w:r>
          </w:p>
        </w:tc>
        <w:tc>
          <w:tcPr>
            <w:tcW w:w="1597" w:type="dxa"/>
          </w:tcPr>
          <w:p w14:paraId="4F170CB2" w14:textId="77777777" w:rsidR="002D1841" w:rsidRDefault="002D1841" w:rsidP="00585DDF">
            <w:r>
              <w:rPr>
                <w:sz w:val="16"/>
                <w:szCs w:val="16"/>
              </w:rPr>
              <w:t>Keysight Technologies UK Ltd, Nokia, Skyworks Solutions Inc., T-Mobile USA</w:t>
            </w:r>
          </w:p>
        </w:tc>
        <w:tc>
          <w:tcPr>
            <w:tcW w:w="1122" w:type="dxa"/>
          </w:tcPr>
          <w:p w14:paraId="424EDBFC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65A2BC9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4EA4AC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03FC9268" w14:textId="77777777" w:rsidTr="00585DDF">
        <w:tc>
          <w:tcPr>
            <w:tcW w:w="879" w:type="dxa"/>
          </w:tcPr>
          <w:p w14:paraId="67D3EFE9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8A7A592" w14:textId="77777777" w:rsidR="002D1841" w:rsidRDefault="002D1841" w:rsidP="00585DDF">
            <w:r>
              <w:rPr>
                <w:sz w:val="16"/>
                <w:szCs w:val="16"/>
              </w:rPr>
              <w:t>3086</w:t>
            </w:r>
          </w:p>
        </w:tc>
        <w:tc>
          <w:tcPr>
            <w:tcW w:w="517" w:type="dxa"/>
          </w:tcPr>
          <w:p w14:paraId="6287A967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7ACCAE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0AF724" w14:textId="77777777" w:rsidR="002D1841" w:rsidRDefault="002D1841" w:rsidP="00585DDF">
            <w:r>
              <w:rPr>
                <w:sz w:val="16"/>
                <w:szCs w:val="16"/>
              </w:rPr>
              <w:t>Correction to parameters for Rel-17 bands</w:t>
            </w:r>
          </w:p>
        </w:tc>
        <w:tc>
          <w:tcPr>
            <w:tcW w:w="517" w:type="dxa"/>
          </w:tcPr>
          <w:p w14:paraId="0AB8084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236536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5EEB06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F1DC1F" w14:textId="77777777" w:rsidR="002D1841" w:rsidRDefault="002D1841" w:rsidP="00585DDF">
            <w:r>
              <w:rPr>
                <w:sz w:val="16"/>
                <w:szCs w:val="16"/>
              </w:rPr>
              <w:t>R5-241718</w:t>
            </w:r>
          </w:p>
        </w:tc>
        <w:tc>
          <w:tcPr>
            <w:tcW w:w="1597" w:type="dxa"/>
          </w:tcPr>
          <w:p w14:paraId="19966B67" w14:textId="77777777" w:rsidR="002D1841" w:rsidRDefault="002D184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AA3159A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1D807DDA" w14:textId="77777777" w:rsidR="002D1841" w:rsidRDefault="002D1841" w:rsidP="00585DDF">
            <w:r>
              <w:rPr>
                <w:sz w:val="16"/>
                <w:szCs w:val="16"/>
              </w:rPr>
              <w:t>4.3.1.1.1.79, 4.3.1.1.1.100, 4.3.1.1.1.101</w:t>
            </w:r>
          </w:p>
        </w:tc>
        <w:tc>
          <w:tcPr>
            <w:tcW w:w="998" w:type="dxa"/>
          </w:tcPr>
          <w:p w14:paraId="6568E3EB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1452C750" w14:textId="77777777" w:rsidTr="00585DDF">
        <w:tc>
          <w:tcPr>
            <w:tcW w:w="879" w:type="dxa"/>
          </w:tcPr>
          <w:p w14:paraId="0B893FB4" w14:textId="77777777" w:rsidR="002D1841" w:rsidRDefault="002D1841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B5D9E67" w14:textId="77777777" w:rsidR="002D1841" w:rsidRDefault="002D1841" w:rsidP="00585DDF">
            <w:r>
              <w:rPr>
                <w:sz w:val="16"/>
                <w:szCs w:val="16"/>
              </w:rPr>
              <w:t>0565</w:t>
            </w:r>
          </w:p>
        </w:tc>
        <w:tc>
          <w:tcPr>
            <w:tcW w:w="517" w:type="dxa"/>
          </w:tcPr>
          <w:p w14:paraId="4192B03B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7FA6F8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354246" w14:textId="77777777" w:rsidR="002D1841" w:rsidRDefault="002D1841" w:rsidP="00585DDF">
            <w:r>
              <w:rPr>
                <w:sz w:val="16"/>
                <w:szCs w:val="16"/>
              </w:rPr>
              <w:t>Update NR band and CADC configs status in ICS Annex B</w:t>
            </w:r>
          </w:p>
        </w:tc>
        <w:tc>
          <w:tcPr>
            <w:tcW w:w="517" w:type="dxa"/>
          </w:tcPr>
          <w:p w14:paraId="6D3C4A86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03E161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EA12E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6E387B3" w14:textId="77777777" w:rsidR="002D1841" w:rsidRDefault="002D1841" w:rsidP="00585DDF">
            <w:r>
              <w:rPr>
                <w:sz w:val="16"/>
                <w:szCs w:val="16"/>
              </w:rPr>
              <w:t>R5-240093</w:t>
            </w:r>
          </w:p>
        </w:tc>
        <w:tc>
          <w:tcPr>
            <w:tcW w:w="1597" w:type="dxa"/>
          </w:tcPr>
          <w:p w14:paraId="01D9B3D3" w14:textId="77777777" w:rsidR="002D1841" w:rsidRDefault="002D1841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7D4584F" w14:textId="77777777" w:rsidR="002D1841" w:rsidRDefault="002D1841" w:rsidP="00585DD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484C7A16" w14:textId="77777777" w:rsidR="002D1841" w:rsidRDefault="002D1841" w:rsidP="00585DDF">
            <w:r>
              <w:rPr>
                <w:sz w:val="16"/>
                <w:szCs w:val="16"/>
              </w:rPr>
              <w:t>Annex B</w:t>
            </w:r>
          </w:p>
        </w:tc>
        <w:tc>
          <w:tcPr>
            <w:tcW w:w="998" w:type="dxa"/>
          </w:tcPr>
          <w:p w14:paraId="38F46EFE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3C6F61D8" w14:textId="77777777" w:rsidTr="00585DDF">
        <w:tc>
          <w:tcPr>
            <w:tcW w:w="879" w:type="dxa"/>
          </w:tcPr>
          <w:p w14:paraId="46B51504" w14:textId="77777777" w:rsidR="002D1841" w:rsidRDefault="002D1841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BF402D6" w14:textId="77777777" w:rsidR="002D1841" w:rsidRDefault="002D1841" w:rsidP="00585DDF">
            <w:r>
              <w:rPr>
                <w:sz w:val="16"/>
                <w:szCs w:val="16"/>
              </w:rPr>
              <w:t>0591</w:t>
            </w:r>
          </w:p>
        </w:tc>
        <w:tc>
          <w:tcPr>
            <w:tcW w:w="517" w:type="dxa"/>
          </w:tcPr>
          <w:p w14:paraId="4B1D910D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527A3C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2839D3" w14:textId="77777777" w:rsidR="002D1841" w:rsidRDefault="002D1841" w:rsidP="00585DDF">
            <w:r>
              <w:rPr>
                <w:sz w:val="16"/>
                <w:szCs w:val="16"/>
              </w:rPr>
              <w:t>Addition of new PICS for UE supporting extended rejected NSSAI (ER-NSSAI)</w:t>
            </w:r>
          </w:p>
        </w:tc>
        <w:tc>
          <w:tcPr>
            <w:tcW w:w="517" w:type="dxa"/>
          </w:tcPr>
          <w:p w14:paraId="653F07F3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20ED3D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3A0F9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E74997A" w14:textId="77777777" w:rsidR="002D1841" w:rsidRDefault="002D1841" w:rsidP="00585DDF">
            <w:r>
              <w:rPr>
                <w:sz w:val="16"/>
                <w:szCs w:val="16"/>
              </w:rPr>
              <w:t>R5-241631</w:t>
            </w:r>
          </w:p>
        </w:tc>
        <w:tc>
          <w:tcPr>
            <w:tcW w:w="1597" w:type="dxa"/>
          </w:tcPr>
          <w:p w14:paraId="7A30A8B2" w14:textId="77777777" w:rsidR="002D1841" w:rsidRDefault="002D1841" w:rsidP="00585DD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37C4AA87" w14:textId="77777777" w:rsidR="002D1841" w:rsidRDefault="002D1841" w:rsidP="00585DDF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0ECECC3F" w14:textId="77777777" w:rsidR="002D1841" w:rsidRDefault="002D1841" w:rsidP="00585DDF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2E7E4024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38.523-2 CR 0443; TS/TR ... CR ... </w:t>
            </w:r>
          </w:p>
        </w:tc>
      </w:tr>
      <w:tr w:rsidR="002D1841" w14:paraId="16647052" w14:textId="77777777" w:rsidTr="00585DDF">
        <w:tc>
          <w:tcPr>
            <w:tcW w:w="879" w:type="dxa"/>
          </w:tcPr>
          <w:p w14:paraId="18098139" w14:textId="77777777" w:rsidR="002D1841" w:rsidRDefault="002D1841" w:rsidP="00585DDF"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</w:tcPr>
          <w:p w14:paraId="3FAF34CF" w14:textId="77777777" w:rsidR="002D1841" w:rsidRDefault="002D1841" w:rsidP="00585DDF"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 w14:paraId="3F89BF84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850E63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85A0DD" w14:textId="77777777" w:rsidR="002D1841" w:rsidRDefault="002D1841" w:rsidP="00585DDF">
            <w:r>
              <w:rPr>
                <w:sz w:val="16"/>
                <w:szCs w:val="16"/>
              </w:rPr>
              <w:t>Correction of Test Loop Mode C for MBS broadcast</w:t>
            </w:r>
          </w:p>
        </w:tc>
        <w:tc>
          <w:tcPr>
            <w:tcW w:w="517" w:type="dxa"/>
          </w:tcPr>
          <w:p w14:paraId="52792144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FE0586" w14:textId="77777777" w:rsidR="002D1841" w:rsidRDefault="002D1841" w:rsidP="00585DD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B2694A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221ECF7" w14:textId="77777777" w:rsidR="002D1841" w:rsidRDefault="002D1841" w:rsidP="00585DDF">
            <w:r>
              <w:rPr>
                <w:sz w:val="16"/>
                <w:szCs w:val="16"/>
              </w:rPr>
              <w:t>R5-241492</w:t>
            </w:r>
          </w:p>
        </w:tc>
        <w:tc>
          <w:tcPr>
            <w:tcW w:w="1597" w:type="dxa"/>
          </w:tcPr>
          <w:p w14:paraId="6A8C83D7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BAAAD38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4DC40D37" w14:textId="77777777" w:rsidR="002D1841" w:rsidRDefault="002D1841" w:rsidP="00585DDF">
            <w:r>
              <w:rPr>
                <w:sz w:val="16"/>
                <w:szCs w:val="16"/>
              </w:rPr>
              <w:t>5.3.2.1</w:t>
            </w:r>
          </w:p>
        </w:tc>
        <w:tc>
          <w:tcPr>
            <w:tcW w:w="998" w:type="dxa"/>
          </w:tcPr>
          <w:p w14:paraId="753BE8F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</w:tbl>
    <w:p w14:paraId="2635BC8D" w14:textId="77777777" w:rsidR="002D1841" w:rsidRDefault="002D1841" w:rsidP="002D1841"/>
    <w:p w14:paraId="768F40FD" w14:textId="77777777" w:rsidR="002D1841" w:rsidRDefault="002D1841" w:rsidP="002D1841"/>
    <w:p w14:paraId="72B2817C" w14:textId="77777777" w:rsidR="002D1841" w:rsidRPr="00917427" w:rsidRDefault="002D1841" w:rsidP="002D184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RP-240235</w:t>
      </w:r>
      <w:r>
        <w:rPr>
          <w:b/>
          <w:i/>
          <w:noProof/>
          <w:sz w:val="28"/>
        </w:rPr>
        <w:fldChar w:fldCharType="end"/>
      </w:r>
    </w:p>
    <w:p w14:paraId="451E6895" w14:textId="77777777" w:rsidR="002D1841" w:rsidRPr="00784730" w:rsidRDefault="002D1841" w:rsidP="002D184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A9F03C1" w14:textId="77777777" w:rsidR="002D1841" w:rsidRPr="00050554" w:rsidRDefault="002D1841" w:rsidP="002D1841">
      <w:pPr>
        <w:rPr>
          <w:rFonts w:ascii="Arial" w:hAnsi="Arial" w:cs="Arial"/>
          <w:b/>
          <w:bCs/>
          <w:lang w:val="en-US"/>
        </w:rPr>
      </w:pPr>
    </w:p>
    <w:p w14:paraId="015FE4F9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6DFE079" w14:textId="77777777" w:rsidR="002D1841" w:rsidRPr="00E145B1" w:rsidRDefault="002D1841" w:rsidP="002D18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REL-17 (batch 2)</w:t>
      </w:r>
      <w:r>
        <w:rPr>
          <w:rFonts w:ascii="Arial" w:hAnsi="Arial" w:cs="Arial"/>
          <w:b/>
          <w:bCs/>
        </w:rPr>
        <w:fldChar w:fldCharType="end"/>
      </w:r>
    </w:p>
    <w:p w14:paraId="65B36EC1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FACBD87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0EFAE9A" w14:textId="77777777" w:rsidR="002D1841" w:rsidRDefault="002D1841" w:rsidP="002D18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609F328" w14:textId="77777777" w:rsidR="002D1841" w:rsidRPr="004E535C" w:rsidRDefault="002D1841" w:rsidP="002D18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1841" w:rsidRPr="004E535C" w14:paraId="5A1628B6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C21B9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AA97A6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88A2ED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DF6664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67F3C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FEFC64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257AE5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E872B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E84BF6D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5B08B3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0DAB0C6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BC814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AB98453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1841" w14:paraId="23719B94" w14:textId="77777777" w:rsidTr="00585DDF">
        <w:tc>
          <w:tcPr>
            <w:tcW w:w="879" w:type="dxa"/>
          </w:tcPr>
          <w:p w14:paraId="1F24AFAD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D74465B" w14:textId="77777777" w:rsidR="002D1841" w:rsidRDefault="002D1841" w:rsidP="00585DDF">
            <w:r>
              <w:rPr>
                <w:sz w:val="16"/>
                <w:szCs w:val="16"/>
              </w:rPr>
              <w:t>2611</w:t>
            </w:r>
          </w:p>
        </w:tc>
        <w:tc>
          <w:tcPr>
            <w:tcW w:w="517" w:type="dxa"/>
          </w:tcPr>
          <w:p w14:paraId="50BBE7FA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BF3045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ABA7B9" w14:textId="77777777" w:rsidR="002D1841" w:rsidRDefault="002D1841" w:rsidP="00585DDF">
            <w:r>
              <w:rPr>
                <w:sz w:val="16"/>
                <w:szCs w:val="16"/>
              </w:rPr>
              <w:t>General updates of clause 5 for R17 new CBW configurations</w:t>
            </w:r>
          </w:p>
        </w:tc>
        <w:tc>
          <w:tcPr>
            <w:tcW w:w="517" w:type="dxa"/>
          </w:tcPr>
          <w:p w14:paraId="1C4E4A3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80CF16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95229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E5C92AF" w14:textId="77777777" w:rsidR="002D1841" w:rsidRDefault="002D1841" w:rsidP="00585DDF">
            <w:r>
              <w:rPr>
                <w:sz w:val="16"/>
                <w:szCs w:val="16"/>
              </w:rPr>
              <w:t>R5-241775</w:t>
            </w:r>
          </w:p>
        </w:tc>
        <w:tc>
          <w:tcPr>
            <w:tcW w:w="1597" w:type="dxa"/>
          </w:tcPr>
          <w:p w14:paraId="50742B46" w14:textId="77777777" w:rsidR="002D1841" w:rsidRDefault="002D1841" w:rsidP="00585DDF">
            <w:r>
              <w:rPr>
                <w:sz w:val="16"/>
                <w:szCs w:val="16"/>
              </w:rPr>
              <w:t>CU Digital Technology, Nokia</w:t>
            </w:r>
          </w:p>
        </w:tc>
        <w:tc>
          <w:tcPr>
            <w:tcW w:w="1122" w:type="dxa"/>
          </w:tcPr>
          <w:p w14:paraId="13AD0542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FAF6CDF" w14:textId="77777777" w:rsidR="002D1841" w:rsidRDefault="002D1841" w:rsidP="00585DDF">
            <w:r>
              <w:rPr>
                <w:sz w:val="16"/>
                <w:szCs w:val="16"/>
              </w:rPr>
              <w:t>5.3.5  5.3.6</w:t>
            </w:r>
          </w:p>
        </w:tc>
        <w:tc>
          <w:tcPr>
            <w:tcW w:w="998" w:type="dxa"/>
          </w:tcPr>
          <w:p w14:paraId="37F0942F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0ABB2FFE" w14:textId="77777777" w:rsidTr="00585DDF">
        <w:tc>
          <w:tcPr>
            <w:tcW w:w="879" w:type="dxa"/>
          </w:tcPr>
          <w:p w14:paraId="586A41B3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F674E0F" w14:textId="77777777" w:rsidR="002D1841" w:rsidRDefault="002D1841" w:rsidP="00585DDF">
            <w:r>
              <w:rPr>
                <w:sz w:val="16"/>
                <w:szCs w:val="16"/>
              </w:rPr>
              <w:t>2620</w:t>
            </w:r>
          </w:p>
        </w:tc>
        <w:tc>
          <w:tcPr>
            <w:tcW w:w="517" w:type="dxa"/>
          </w:tcPr>
          <w:p w14:paraId="392A9414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7F9C35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986809" w14:textId="77777777" w:rsidR="002D1841" w:rsidRDefault="002D1841" w:rsidP="00585DDF">
            <w:r>
              <w:rPr>
                <w:sz w:val="16"/>
                <w:szCs w:val="16"/>
              </w:rPr>
              <w:t>Addition of asymmetric UL and DL channel bandwidth combinations of band n8 in 5.3.6</w:t>
            </w:r>
          </w:p>
        </w:tc>
        <w:tc>
          <w:tcPr>
            <w:tcW w:w="517" w:type="dxa"/>
          </w:tcPr>
          <w:p w14:paraId="7CDBDF6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15A2B2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0F5650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66F1820" w14:textId="77777777" w:rsidR="002D1841" w:rsidRDefault="002D1841" w:rsidP="00585DDF">
            <w:r>
              <w:rPr>
                <w:sz w:val="16"/>
                <w:szCs w:val="16"/>
              </w:rPr>
              <w:t>R5-240273</w:t>
            </w:r>
          </w:p>
        </w:tc>
        <w:tc>
          <w:tcPr>
            <w:tcW w:w="1597" w:type="dxa"/>
          </w:tcPr>
          <w:p w14:paraId="0EFD4E08" w14:textId="77777777" w:rsidR="002D1841" w:rsidRDefault="002D1841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26A74A8C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7AE394D4" w14:textId="77777777" w:rsidR="002D1841" w:rsidRDefault="002D1841" w:rsidP="00585DDF">
            <w:r>
              <w:rPr>
                <w:sz w:val="16"/>
                <w:szCs w:val="16"/>
              </w:rPr>
              <w:t>5.3.6</w:t>
            </w:r>
          </w:p>
        </w:tc>
        <w:tc>
          <w:tcPr>
            <w:tcW w:w="998" w:type="dxa"/>
          </w:tcPr>
          <w:p w14:paraId="07D17D29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709944E4" w14:textId="77777777" w:rsidTr="00585DDF">
        <w:tc>
          <w:tcPr>
            <w:tcW w:w="879" w:type="dxa"/>
          </w:tcPr>
          <w:p w14:paraId="4A2CC930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32F0CD5" w14:textId="77777777" w:rsidR="002D1841" w:rsidRDefault="002D1841" w:rsidP="00585DDF">
            <w:r>
              <w:rPr>
                <w:sz w:val="16"/>
                <w:szCs w:val="16"/>
              </w:rPr>
              <w:t>2626</w:t>
            </w:r>
          </w:p>
        </w:tc>
        <w:tc>
          <w:tcPr>
            <w:tcW w:w="517" w:type="dxa"/>
          </w:tcPr>
          <w:p w14:paraId="2F0C0B6A" w14:textId="77777777" w:rsidR="002D1841" w:rsidRDefault="002D1841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C1EB8A5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9E9BA9" w14:textId="77777777" w:rsidR="002D1841" w:rsidRDefault="002D1841" w:rsidP="00585DDF">
            <w:r>
              <w:rPr>
                <w:sz w:val="16"/>
                <w:szCs w:val="16"/>
              </w:rPr>
              <w:t>Updating FR1 PC2 REFSENS exceptions testing</w:t>
            </w:r>
          </w:p>
        </w:tc>
        <w:tc>
          <w:tcPr>
            <w:tcW w:w="517" w:type="dxa"/>
          </w:tcPr>
          <w:p w14:paraId="7CC676D6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C9E4C7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05A9C02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1FB9EB" w14:textId="77777777" w:rsidR="002D1841" w:rsidRDefault="002D1841" w:rsidP="00585DDF">
            <w:r>
              <w:rPr>
                <w:sz w:val="16"/>
                <w:szCs w:val="16"/>
              </w:rPr>
              <w:t>R5-241870</w:t>
            </w:r>
          </w:p>
        </w:tc>
        <w:tc>
          <w:tcPr>
            <w:tcW w:w="1597" w:type="dxa"/>
          </w:tcPr>
          <w:p w14:paraId="1F2C20E6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F6D7B1" w14:textId="77777777" w:rsidR="002D1841" w:rsidRDefault="002D1841" w:rsidP="00585DDF">
            <w:r>
              <w:rPr>
                <w:sz w:val="16"/>
                <w:szCs w:val="16"/>
              </w:rPr>
              <w:t>NR_PC2_CA_R17_2BDL_2BUL-UEConTest, TEI17_Test</w:t>
            </w:r>
          </w:p>
        </w:tc>
        <w:tc>
          <w:tcPr>
            <w:tcW w:w="2323" w:type="dxa"/>
          </w:tcPr>
          <w:p w14:paraId="6ABD8DB8" w14:textId="77777777" w:rsidR="002D1841" w:rsidRDefault="002D1841" w:rsidP="00585DDF">
            <w:r>
              <w:rPr>
                <w:sz w:val="16"/>
                <w:szCs w:val="16"/>
              </w:rPr>
              <w:t>7.3A.1_1</w:t>
            </w:r>
          </w:p>
        </w:tc>
        <w:tc>
          <w:tcPr>
            <w:tcW w:w="998" w:type="dxa"/>
          </w:tcPr>
          <w:p w14:paraId="04F2C5C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 38.508-2 CR 0573; TS/TR ... CR ... </w:t>
            </w:r>
          </w:p>
        </w:tc>
      </w:tr>
      <w:tr w:rsidR="002D1841" w14:paraId="107F1E55" w14:textId="77777777" w:rsidTr="00585DDF">
        <w:tc>
          <w:tcPr>
            <w:tcW w:w="879" w:type="dxa"/>
          </w:tcPr>
          <w:p w14:paraId="42F4DF7B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72E46E0" w14:textId="77777777" w:rsidR="002D1841" w:rsidRDefault="002D1841" w:rsidP="00585DDF">
            <w:r>
              <w:rPr>
                <w:sz w:val="16"/>
                <w:szCs w:val="16"/>
              </w:rPr>
              <w:t>2636</w:t>
            </w:r>
          </w:p>
        </w:tc>
        <w:tc>
          <w:tcPr>
            <w:tcW w:w="517" w:type="dxa"/>
          </w:tcPr>
          <w:p w14:paraId="5561ED5E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DC21DE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0BF8A6" w14:textId="77777777" w:rsidR="002D1841" w:rsidRDefault="002D1841" w:rsidP="00585DDF">
            <w:r>
              <w:rPr>
                <w:sz w:val="16"/>
                <w:szCs w:val="16"/>
              </w:rPr>
              <w:t>Updating PC2 test requirements in MPR test case for band n1 and n3</w:t>
            </w:r>
          </w:p>
        </w:tc>
        <w:tc>
          <w:tcPr>
            <w:tcW w:w="517" w:type="dxa"/>
          </w:tcPr>
          <w:p w14:paraId="064EB839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FE13DD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24CBEC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3ED82B" w14:textId="77777777" w:rsidR="002D1841" w:rsidRDefault="002D1841" w:rsidP="00585DDF">
            <w:r>
              <w:rPr>
                <w:sz w:val="16"/>
                <w:szCs w:val="16"/>
              </w:rPr>
              <w:t>R5-240333</w:t>
            </w:r>
          </w:p>
        </w:tc>
        <w:tc>
          <w:tcPr>
            <w:tcW w:w="1597" w:type="dxa"/>
          </w:tcPr>
          <w:p w14:paraId="56F7AC62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9CFF5E" w14:textId="77777777" w:rsidR="002D1841" w:rsidRDefault="002D1841" w:rsidP="00585DDF">
            <w:r>
              <w:rPr>
                <w:sz w:val="16"/>
                <w:szCs w:val="16"/>
              </w:rPr>
              <w:t>TEI17_Test, NR_PC2_UE_FDD-UEConTest</w:t>
            </w:r>
          </w:p>
        </w:tc>
        <w:tc>
          <w:tcPr>
            <w:tcW w:w="2323" w:type="dxa"/>
          </w:tcPr>
          <w:p w14:paraId="7FFDBC32" w14:textId="77777777" w:rsidR="002D1841" w:rsidRDefault="002D1841" w:rsidP="00585DDF"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4429BE87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2993D92" w14:textId="77777777" w:rsidTr="00585DDF">
        <w:tc>
          <w:tcPr>
            <w:tcW w:w="879" w:type="dxa"/>
          </w:tcPr>
          <w:p w14:paraId="77BB5BD2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9BE894A" w14:textId="77777777" w:rsidR="002D1841" w:rsidRDefault="002D1841" w:rsidP="00585DDF">
            <w:r>
              <w:rPr>
                <w:sz w:val="16"/>
                <w:szCs w:val="16"/>
              </w:rPr>
              <w:t>2638</w:t>
            </w:r>
          </w:p>
        </w:tc>
        <w:tc>
          <w:tcPr>
            <w:tcW w:w="517" w:type="dxa"/>
          </w:tcPr>
          <w:p w14:paraId="4DA5BB6A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13C20C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083FD2" w14:textId="77777777" w:rsidR="002D1841" w:rsidRDefault="002D1841" w:rsidP="00585DDF">
            <w:r>
              <w:rPr>
                <w:sz w:val="16"/>
                <w:szCs w:val="16"/>
              </w:rPr>
              <w:t>Addition of new test case 6.3G.4.1 Absolute power tolerance for Tx Diversity</w:t>
            </w:r>
          </w:p>
        </w:tc>
        <w:tc>
          <w:tcPr>
            <w:tcW w:w="517" w:type="dxa"/>
          </w:tcPr>
          <w:p w14:paraId="3E851FA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1B09C8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C52EA2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EE230D" w14:textId="77777777" w:rsidR="002D1841" w:rsidRDefault="002D1841" w:rsidP="00585DDF">
            <w:r>
              <w:rPr>
                <w:sz w:val="16"/>
                <w:szCs w:val="16"/>
              </w:rPr>
              <w:t>R5-240336</w:t>
            </w:r>
          </w:p>
        </w:tc>
        <w:tc>
          <w:tcPr>
            <w:tcW w:w="1597" w:type="dxa"/>
          </w:tcPr>
          <w:p w14:paraId="21C382D1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7E3E47" w14:textId="77777777" w:rsidR="002D1841" w:rsidRDefault="002D1841" w:rsidP="00585DDF">
            <w:r>
              <w:rPr>
                <w:sz w:val="16"/>
                <w:szCs w:val="16"/>
              </w:rPr>
              <w:t>NR_RF_TxD-UEConTest, TEI17_Test</w:t>
            </w:r>
          </w:p>
        </w:tc>
        <w:tc>
          <w:tcPr>
            <w:tcW w:w="2323" w:type="dxa"/>
          </w:tcPr>
          <w:p w14:paraId="5A280607" w14:textId="77777777" w:rsidR="002D1841" w:rsidRDefault="002D1841" w:rsidP="00585DDF">
            <w:r>
              <w:rPr>
                <w:sz w:val="16"/>
                <w:szCs w:val="16"/>
              </w:rPr>
              <w:t>6.3G.4.1</w:t>
            </w:r>
          </w:p>
        </w:tc>
        <w:tc>
          <w:tcPr>
            <w:tcW w:w="998" w:type="dxa"/>
          </w:tcPr>
          <w:p w14:paraId="4C7C2B6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2AC99FCA" w14:textId="77777777" w:rsidTr="00585DDF">
        <w:tc>
          <w:tcPr>
            <w:tcW w:w="879" w:type="dxa"/>
          </w:tcPr>
          <w:p w14:paraId="5BDBE440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DD05FC4" w14:textId="77777777" w:rsidR="002D1841" w:rsidRDefault="002D1841" w:rsidP="00585DDF">
            <w:r>
              <w:rPr>
                <w:sz w:val="16"/>
                <w:szCs w:val="16"/>
              </w:rPr>
              <w:t>2639</w:t>
            </w:r>
          </w:p>
        </w:tc>
        <w:tc>
          <w:tcPr>
            <w:tcW w:w="517" w:type="dxa"/>
          </w:tcPr>
          <w:p w14:paraId="5DF6A6FC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710802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4D153C" w14:textId="77777777" w:rsidR="002D1841" w:rsidRDefault="002D1841" w:rsidP="00585DDF">
            <w:r>
              <w:rPr>
                <w:sz w:val="16"/>
                <w:szCs w:val="16"/>
              </w:rPr>
              <w:t>Removal of square brackets for Tx Diversity capability</w:t>
            </w:r>
          </w:p>
        </w:tc>
        <w:tc>
          <w:tcPr>
            <w:tcW w:w="517" w:type="dxa"/>
          </w:tcPr>
          <w:p w14:paraId="513476D6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BFD9FD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F1AAE7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A469EB" w14:textId="77777777" w:rsidR="002D1841" w:rsidRDefault="002D1841" w:rsidP="00585DDF">
            <w:r>
              <w:rPr>
                <w:sz w:val="16"/>
                <w:szCs w:val="16"/>
              </w:rPr>
              <w:t>R5-241879</w:t>
            </w:r>
          </w:p>
        </w:tc>
        <w:tc>
          <w:tcPr>
            <w:tcW w:w="1597" w:type="dxa"/>
          </w:tcPr>
          <w:p w14:paraId="17802FEB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BBB1227" w14:textId="77777777" w:rsidR="002D1841" w:rsidRDefault="002D1841" w:rsidP="00585DDF">
            <w:r>
              <w:rPr>
                <w:sz w:val="16"/>
                <w:szCs w:val="16"/>
              </w:rPr>
              <w:t>NR_RF_TxD-UEConTest, TEI17_Test</w:t>
            </w:r>
          </w:p>
        </w:tc>
        <w:tc>
          <w:tcPr>
            <w:tcW w:w="2323" w:type="dxa"/>
          </w:tcPr>
          <w:p w14:paraId="42B43C75" w14:textId="77777777" w:rsidR="002D1841" w:rsidRDefault="002D1841" w:rsidP="00585DDF">
            <w:r>
              <w:rPr>
                <w:sz w:val="16"/>
                <w:szCs w:val="16"/>
              </w:rPr>
              <w:t>6.5G.2.1, 6.5G.2.2, 6.5G.2.3</w:t>
            </w:r>
          </w:p>
        </w:tc>
        <w:tc>
          <w:tcPr>
            <w:tcW w:w="998" w:type="dxa"/>
          </w:tcPr>
          <w:p w14:paraId="178029A0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1F0E233E" w14:textId="77777777" w:rsidTr="00585DDF">
        <w:tc>
          <w:tcPr>
            <w:tcW w:w="879" w:type="dxa"/>
          </w:tcPr>
          <w:p w14:paraId="1403D8DC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2A3268B" w14:textId="77777777" w:rsidR="002D1841" w:rsidRDefault="002D1841" w:rsidP="00585DDF">
            <w:r>
              <w:rPr>
                <w:sz w:val="16"/>
                <w:szCs w:val="16"/>
              </w:rPr>
              <w:t>2648</w:t>
            </w:r>
          </w:p>
        </w:tc>
        <w:tc>
          <w:tcPr>
            <w:tcW w:w="517" w:type="dxa"/>
          </w:tcPr>
          <w:p w14:paraId="780A8C4B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B5055E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9BC530" w14:textId="77777777" w:rsidR="002D1841" w:rsidRDefault="002D1841" w:rsidP="00585DDF">
            <w:r>
              <w:rPr>
                <w:sz w:val="16"/>
                <w:szCs w:val="16"/>
              </w:rPr>
              <w:t>Addition of reference sensitivity channel bandwidths for n25 and n71</w:t>
            </w:r>
          </w:p>
        </w:tc>
        <w:tc>
          <w:tcPr>
            <w:tcW w:w="517" w:type="dxa"/>
          </w:tcPr>
          <w:p w14:paraId="20E8745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C40666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3633E5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971C4E9" w14:textId="77777777" w:rsidR="002D1841" w:rsidRDefault="002D1841" w:rsidP="00585DDF">
            <w:r>
              <w:rPr>
                <w:sz w:val="16"/>
                <w:szCs w:val="16"/>
              </w:rPr>
              <w:t>R5-240469</w:t>
            </w:r>
          </w:p>
        </w:tc>
        <w:tc>
          <w:tcPr>
            <w:tcW w:w="1597" w:type="dxa"/>
          </w:tcPr>
          <w:p w14:paraId="1C9C0DFE" w14:textId="77777777" w:rsidR="002D1841" w:rsidRDefault="002D1841" w:rsidP="00585DDF">
            <w:r>
              <w:rPr>
                <w:sz w:val="16"/>
                <w:szCs w:val="16"/>
              </w:rPr>
              <w:t>Nokia, T-Mobile USA, Keysight Technologies, Skyworks Solutions, Inc.</w:t>
            </w:r>
          </w:p>
        </w:tc>
        <w:tc>
          <w:tcPr>
            <w:tcW w:w="1122" w:type="dxa"/>
          </w:tcPr>
          <w:p w14:paraId="29D179C1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438A898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A8B3FF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7E26A6A1" w14:textId="77777777" w:rsidTr="00585DDF">
        <w:tc>
          <w:tcPr>
            <w:tcW w:w="879" w:type="dxa"/>
          </w:tcPr>
          <w:p w14:paraId="7C6AC0AF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66EFE80" w14:textId="77777777" w:rsidR="002D1841" w:rsidRDefault="002D1841" w:rsidP="00585DDF">
            <w:r>
              <w:rPr>
                <w:sz w:val="16"/>
                <w:szCs w:val="16"/>
              </w:rPr>
              <w:t>2649</w:t>
            </w:r>
          </w:p>
        </w:tc>
        <w:tc>
          <w:tcPr>
            <w:tcW w:w="517" w:type="dxa"/>
          </w:tcPr>
          <w:p w14:paraId="0B2630F8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3163F9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D5250B" w14:textId="77777777" w:rsidR="002D1841" w:rsidRDefault="002D1841" w:rsidP="00585DDF">
            <w:r>
              <w:rPr>
                <w:sz w:val="16"/>
                <w:szCs w:val="16"/>
              </w:rPr>
              <w:t>Addition of 35 MHz CBW for transmitter requirements</w:t>
            </w:r>
          </w:p>
        </w:tc>
        <w:tc>
          <w:tcPr>
            <w:tcW w:w="517" w:type="dxa"/>
          </w:tcPr>
          <w:p w14:paraId="13FAEBD1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357C15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AE5EC3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A42231" w14:textId="77777777" w:rsidR="002D1841" w:rsidRDefault="002D1841" w:rsidP="00585DDF">
            <w:r>
              <w:rPr>
                <w:sz w:val="16"/>
                <w:szCs w:val="16"/>
              </w:rPr>
              <w:t>R5-240470</w:t>
            </w:r>
          </w:p>
        </w:tc>
        <w:tc>
          <w:tcPr>
            <w:tcW w:w="1597" w:type="dxa"/>
          </w:tcPr>
          <w:p w14:paraId="40C0A9B0" w14:textId="77777777" w:rsidR="002D1841" w:rsidRDefault="002D184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A3A9064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73C222CB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BDB71C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2B40332" w14:textId="77777777" w:rsidTr="00585DDF">
        <w:tc>
          <w:tcPr>
            <w:tcW w:w="879" w:type="dxa"/>
          </w:tcPr>
          <w:p w14:paraId="2BD35943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6143308" w14:textId="77777777" w:rsidR="002D1841" w:rsidRDefault="002D1841" w:rsidP="00585DDF">
            <w:r>
              <w:rPr>
                <w:sz w:val="16"/>
                <w:szCs w:val="16"/>
              </w:rPr>
              <w:t>2656</w:t>
            </w:r>
          </w:p>
        </w:tc>
        <w:tc>
          <w:tcPr>
            <w:tcW w:w="517" w:type="dxa"/>
          </w:tcPr>
          <w:p w14:paraId="2FF6B5FD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B07CF5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B698DF" w14:textId="77777777" w:rsidR="002D1841" w:rsidRDefault="002D1841" w:rsidP="00585DDF">
            <w:r>
              <w:rPr>
                <w:sz w:val="16"/>
                <w:szCs w:val="16"/>
              </w:rPr>
              <w:t>p-Max and p-NR-FR1 adjustment when higherPowerLimit-r17 applies</w:t>
            </w:r>
          </w:p>
        </w:tc>
        <w:tc>
          <w:tcPr>
            <w:tcW w:w="517" w:type="dxa"/>
          </w:tcPr>
          <w:p w14:paraId="0713830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953E44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282711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38AC7C" w14:textId="77777777" w:rsidR="002D1841" w:rsidRDefault="002D1841" w:rsidP="00585DDF">
            <w:r>
              <w:rPr>
                <w:sz w:val="16"/>
                <w:szCs w:val="16"/>
              </w:rPr>
              <w:t>R5-241766</w:t>
            </w:r>
          </w:p>
        </w:tc>
        <w:tc>
          <w:tcPr>
            <w:tcW w:w="1597" w:type="dxa"/>
          </w:tcPr>
          <w:p w14:paraId="563DEEEF" w14:textId="77777777" w:rsidR="002D1841" w:rsidRDefault="002D1841" w:rsidP="00585DDF">
            <w:r>
              <w:rPr>
                <w:sz w:val="16"/>
                <w:szCs w:val="16"/>
              </w:rPr>
              <w:t>Keysight Technologies UK Ltd, Mediatek</w:t>
            </w:r>
          </w:p>
        </w:tc>
        <w:tc>
          <w:tcPr>
            <w:tcW w:w="1122" w:type="dxa"/>
          </w:tcPr>
          <w:p w14:paraId="21042829" w14:textId="77777777" w:rsidR="002D1841" w:rsidRDefault="002D1841" w:rsidP="00585DDF">
            <w:r>
              <w:rPr>
                <w:sz w:val="16"/>
                <w:szCs w:val="16"/>
              </w:rPr>
              <w:t>TEI17_Test, Power_Limit_CA_DC-UEConTest</w:t>
            </w:r>
          </w:p>
        </w:tc>
        <w:tc>
          <w:tcPr>
            <w:tcW w:w="2323" w:type="dxa"/>
          </w:tcPr>
          <w:p w14:paraId="37855E7F" w14:textId="77777777" w:rsidR="002D1841" w:rsidRDefault="002D1841" w:rsidP="00585DDF">
            <w:r>
              <w:rPr>
                <w:sz w:val="16"/>
                <w:szCs w:val="16"/>
              </w:rPr>
              <w:t>6.2A.1.1</w:t>
            </w:r>
          </w:p>
        </w:tc>
        <w:tc>
          <w:tcPr>
            <w:tcW w:w="998" w:type="dxa"/>
          </w:tcPr>
          <w:p w14:paraId="1287116B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170FCF80" w14:textId="77777777" w:rsidTr="00585DDF">
        <w:tc>
          <w:tcPr>
            <w:tcW w:w="879" w:type="dxa"/>
          </w:tcPr>
          <w:p w14:paraId="2EEB8063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BA92D09" w14:textId="77777777" w:rsidR="002D1841" w:rsidRDefault="002D1841" w:rsidP="00585DDF">
            <w:r>
              <w:rPr>
                <w:sz w:val="16"/>
                <w:szCs w:val="16"/>
              </w:rPr>
              <w:t>2711</w:t>
            </w:r>
          </w:p>
        </w:tc>
        <w:tc>
          <w:tcPr>
            <w:tcW w:w="517" w:type="dxa"/>
          </w:tcPr>
          <w:p w14:paraId="4431684B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7ADDAA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968320" w14:textId="77777777" w:rsidR="002D1841" w:rsidRDefault="002D1841" w:rsidP="00585DDF">
            <w:r>
              <w:rPr>
                <w:sz w:val="16"/>
                <w:szCs w:val="16"/>
              </w:rPr>
              <w:t>Addition of CBW 35 MHz and 45 MHz to OBW for inter-band CA</w:t>
            </w:r>
          </w:p>
        </w:tc>
        <w:tc>
          <w:tcPr>
            <w:tcW w:w="517" w:type="dxa"/>
          </w:tcPr>
          <w:p w14:paraId="0331173B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54D32E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A364DA7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4DC424" w14:textId="77777777" w:rsidR="002D1841" w:rsidRDefault="002D1841" w:rsidP="00585DDF">
            <w:r>
              <w:rPr>
                <w:sz w:val="16"/>
                <w:szCs w:val="16"/>
              </w:rPr>
              <w:t>R5-241104</w:t>
            </w:r>
          </w:p>
        </w:tc>
        <w:tc>
          <w:tcPr>
            <w:tcW w:w="1597" w:type="dxa"/>
          </w:tcPr>
          <w:p w14:paraId="226A8AC6" w14:textId="77777777" w:rsidR="002D1841" w:rsidRDefault="002D184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C5A9DE0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B67934F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8B1E21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9053C1E" w14:textId="77777777" w:rsidTr="00585DDF">
        <w:tc>
          <w:tcPr>
            <w:tcW w:w="879" w:type="dxa"/>
          </w:tcPr>
          <w:p w14:paraId="5498308C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D8B5CE6" w14:textId="77777777" w:rsidR="002D1841" w:rsidRDefault="002D1841" w:rsidP="00585DDF">
            <w:r>
              <w:rPr>
                <w:sz w:val="16"/>
                <w:szCs w:val="16"/>
              </w:rPr>
              <w:t>2712</w:t>
            </w:r>
          </w:p>
        </w:tc>
        <w:tc>
          <w:tcPr>
            <w:tcW w:w="517" w:type="dxa"/>
          </w:tcPr>
          <w:p w14:paraId="1677CEEE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4A3F2E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667C75" w14:textId="77777777" w:rsidR="002D1841" w:rsidRDefault="002D1841" w:rsidP="00585DDF">
            <w:r>
              <w:rPr>
                <w:sz w:val="16"/>
                <w:szCs w:val="16"/>
              </w:rPr>
              <w:t>Addition of CBW 35 MHz, 45 MHz, 70 MHz to ACS for CA</w:t>
            </w:r>
          </w:p>
        </w:tc>
        <w:tc>
          <w:tcPr>
            <w:tcW w:w="517" w:type="dxa"/>
          </w:tcPr>
          <w:p w14:paraId="1AC18FEA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BABDC8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D0F56D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83E80D" w14:textId="77777777" w:rsidR="002D1841" w:rsidRDefault="002D1841" w:rsidP="00585DDF">
            <w:r>
              <w:rPr>
                <w:sz w:val="16"/>
                <w:szCs w:val="16"/>
              </w:rPr>
              <w:t>R5-241105</w:t>
            </w:r>
          </w:p>
        </w:tc>
        <w:tc>
          <w:tcPr>
            <w:tcW w:w="1597" w:type="dxa"/>
          </w:tcPr>
          <w:p w14:paraId="1F6A020F" w14:textId="77777777" w:rsidR="002D1841" w:rsidRDefault="002D184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0DDA9EE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12CCD6F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5EC054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3FCA9585" w14:textId="77777777" w:rsidTr="00585DDF">
        <w:tc>
          <w:tcPr>
            <w:tcW w:w="879" w:type="dxa"/>
          </w:tcPr>
          <w:p w14:paraId="08E0306E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BAEA429" w14:textId="77777777" w:rsidR="002D1841" w:rsidRDefault="002D1841" w:rsidP="00585DDF">
            <w:r>
              <w:rPr>
                <w:sz w:val="16"/>
                <w:szCs w:val="16"/>
              </w:rPr>
              <w:t>2713</w:t>
            </w:r>
          </w:p>
        </w:tc>
        <w:tc>
          <w:tcPr>
            <w:tcW w:w="517" w:type="dxa"/>
          </w:tcPr>
          <w:p w14:paraId="15DC7537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897AEC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3D9590" w14:textId="77777777" w:rsidR="002D1841" w:rsidRDefault="002D1841" w:rsidP="00585DDF">
            <w:r>
              <w:rPr>
                <w:sz w:val="16"/>
                <w:szCs w:val="16"/>
              </w:rPr>
              <w:t>Addition of CBW 35 MHz, 45 MHz, 70 MHz to Narrow band blocking for inter-band CA</w:t>
            </w:r>
          </w:p>
        </w:tc>
        <w:tc>
          <w:tcPr>
            <w:tcW w:w="517" w:type="dxa"/>
          </w:tcPr>
          <w:p w14:paraId="439F896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6646CC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B6E3E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525FC0" w14:textId="77777777" w:rsidR="002D1841" w:rsidRDefault="002D1841" w:rsidP="00585DDF">
            <w:r>
              <w:rPr>
                <w:sz w:val="16"/>
                <w:szCs w:val="16"/>
              </w:rPr>
              <w:t>R5-241773</w:t>
            </w:r>
          </w:p>
        </w:tc>
        <w:tc>
          <w:tcPr>
            <w:tcW w:w="1597" w:type="dxa"/>
          </w:tcPr>
          <w:p w14:paraId="2A301720" w14:textId="77777777" w:rsidR="002D1841" w:rsidRDefault="002D1841" w:rsidP="00585DDF">
            <w:r>
              <w:rPr>
                <w:sz w:val="16"/>
                <w:szCs w:val="16"/>
              </w:rPr>
              <w:t>Anritsu, Rohde&amp;Schwarz</w:t>
            </w:r>
          </w:p>
        </w:tc>
        <w:tc>
          <w:tcPr>
            <w:tcW w:w="1122" w:type="dxa"/>
          </w:tcPr>
          <w:p w14:paraId="11F40051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58BCE729" w14:textId="77777777" w:rsidR="002D1841" w:rsidRDefault="002D1841" w:rsidP="00585DDF">
            <w:r>
              <w:rPr>
                <w:sz w:val="16"/>
                <w:szCs w:val="16"/>
              </w:rPr>
              <w:t>7.6A.4.2, 7.6A.4.3</w:t>
            </w:r>
          </w:p>
        </w:tc>
        <w:tc>
          <w:tcPr>
            <w:tcW w:w="998" w:type="dxa"/>
          </w:tcPr>
          <w:p w14:paraId="61FCF186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7225B75C" w14:textId="77777777" w:rsidTr="00585DDF">
        <w:tc>
          <w:tcPr>
            <w:tcW w:w="879" w:type="dxa"/>
          </w:tcPr>
          <w:p w14:paraId="59D6E21C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3AD415D" w14:textId="77777777" w:rsidR="002D1841" w:rsidRDefault="002D1841" w:rsidP="00585DDF">
            <w:r>
              <w:rPr>
                <w:sz w:val="16"/>
                <w:szCs w:val="16"/>
              </w:rPr>
              <w:t>2716</w:t>
            </w:r>
          </w:p>
        </w:tc>
        <w:tc>
          <w:tcPr>
            <w:tcW w:w="517" w:type="dxa"/>
          </w:tcPr>
          <w:p w14:paraId="48B1438F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799652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88ABAA" w14:textId="77777777" w:rsidR="002D1841" w:rsidRDefault="002D1841" w:rsidP="00585DDF">
            <w:r>
              <w:rPr>
                <w:sz w:val="16"/>
                <w:szCs w:val="16"/>
              </w:rPr>
              <w:t>Editorial correction in FR1 test case 6.4G.2.1</w:t>
            </w:r>
          </w:p>
        </w:tc>
        <w:tc>
          <w:tcPr>
            <w:tcW w:w="517" w:type="dxa"/>
          </w:tcPr>
          <w:p w14:paraId="682E9DD4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69BEA2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C326E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B8C596" w14:textId="77777777" w:rsidR="002D1841" w:rsidRDefault="002D1841" w:rsidP="00585DDF">
            <w:r>
              <w:rPr>
                <w:sz w:val="16"/>
                <w:szCs w:val="16"/>
              </w:rPr>
              <w:t>R5-241154</w:t>
            </w:r>
          </w:p>
        </w:tc>
        <w:tc>
          <w:tcPr>
            <w:tcW w:w="1597" w:type="dxa"/>
          </w:tcPr>
          <w:p w14:paraId="4680D898" w14:textId="77777777" w:rsidR="002D1841" w:rsidRDefault="002D184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8021589" w14:textId="77777777" w:rsidR="002D1841" w:rsidRDefault="002D1841" w:rsidP="00585DDF">
            <w:r>
              <w:rPr>
                <w:sz w:val="16"/>
                <w:szCs w:val="16"/>
              </w:rPr>
              <w:t>NR_RF_TxD-UEConTest, TEI17_Test</w:t>
            </w:r>
          </w:p>
        </w:tc>
        <w:tc>
          <w:tcPr>
            <w:tcW w:w="2323" w:type="dxa"/>
          </w:tcPr>
          <w:p w14:paraId="63010C33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3DDBC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592F5304" w14:textId="77777777" w:rsidTr="00585DDF">
        <w:tc>
          <w:tcPr>
            <w:tcW w:w="879" w:type="dxa"/>
          </w:tcPr>
          <w:p w14:paraId="2BF8429A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E1FE349" w14:textId="77777777" w:rsidR="002D1841" w:rsidRDefault="002D1841" w:rsidP="00585DDF">
            <w:r>
              <w:rPr>
                <w:sz w:val="16"/>
                <w:szCs w:val="16"/>
              </w:rPr>
              <w:t>2735</w:t>
            </w:r>
          </w:p>
        </w:tc>
        <w:tc>
          <w:tcPr>
            <w:tcW w:w="517" w:type="dxa"/>
          </w:tcPr>
          <w:p w14:paraId="585F6373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771D66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AFBE1B" w14:textId="77777777" w:rsidR="002D1841" w:rsidRDefault="002D1841" w:rsidP="00585DDF">
            <w:r>
              <w:rPr>
                <w:sz w:val="16"/>
                <w:szCs w:val="16"/>
              </w:rPr>
              <w:t>Corrections for 6.3G.3.3</w:t>
            </w:r>
          </w:p>
        </w:tc>
        <w:tc>
          <w:tcPr>
            <w:tcW w:w="517" w:type="dxa"/>
          </w:tcPr>
          <w:p w14:paraId="631CC26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5C181B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15A05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9B53652" w14:textId="77777777" w:rsidR="002D1841" w:rsidRDefault="002D1841" w:rsidP="00585DDF">
            <w:r>
              <w:rPr>
                <w:sz w:val="16"/>
                <w:szCs w:val="16"/>
              </w:rPr>
              <w:t>R5-241779</w:t>
            </w:r>
          </w:p>
        </w:tc>
        <w:tc>
          <w:tcPr>
            <w:tcW w:w="1597" w:type="dxa"/>
          </w:tcPr>
          <w:p w14:paraId="47F1C646" w14:textId="77777777" w:rsidR="002D1841" w:rsidRDefault="002D1841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21504725" w14:textId="77777777" w:rsidR="002D1841" w:rsidRDefault="002D1841" w:rsidP="00585DDF">
            <w:r>
              <w:rPr>
                <w:sz w:val="16"/>
                <w:szCs w:val="16"/>
              </w:rPr>
              <w:t>NR_RF_TxD-UEConTest, TEI17_Test</w:t>
            </w:r>
          </w:p>
        </w:tc>
        <w:tc>
          <w:tcPr>
            <w:tcW w:w="2323" w:type="dxa"/>
          </w:tcPr>
          <w:p w14:paraId="1FC6168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5A385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7DBF1D76" w14:textId="77777777" w:rsidTr="00585DDF">
        <w:tc>
          <w:tcPr>
            <w:tcW w:w="879" w:type="dxa"/>
          </w:tcPr>
          <w:p w14:paraId="0790A742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536D4A8B" w14:textId="77777777" w:rsidR="002D1841" w:rsidRDefault="002D1841" w:rsidP="00585DDF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22D19FD9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EE0A24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07FDC3" w14:textId="77777777" w:rsidR="002D1841" w:rsidRDefault="002D1841" w:rsidP="00585DDF">
            <w:r>
              <w:rPr>
                <w:sz w:val="16"/>
                <w:szCs w:val="16"/>
              </w:rPr>
              <w:t>Introduce Annex for maximum uncertainty of test system and test tolerance</w:t>
            </w:r>
          </w:p>
        </w:tc>
        <w:tc>
          <w:tcPr>
            <w:tcW w:w="517" w:type="dxa"/>
          </w:tcPr>
          <w:p w14:paraId="669F174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4BE45F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A84B61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4BCA82" w14:textId="77777777" w:rsidR="002D1841" w:rsidRDefault="002D1841" w:rsidP="00585DDF">
            <w:r>
              <w:rPr>
                <w:sz w:val="16"/>
                <w:szCs w:val="16"/>
              </w:rPr>
              <w:t>R5-241934</w:t>
            </w:r>
          </w:p>
        </w:tc>
        <w:tc>
          <w:tcPr>
            <w:tcW w:w="1597" w:type="dxa"/>
          </w:tcPr>
          <w:p w14:paraId="06A4C036" w14:textId="77777777" w:rsidR="002D1841" w:rsidRDefault="002D184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96E8911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208D4CE2" w14:textId="77777777" w:rsidR="002D1841" w:rsidRDefault="002D1841" w:rsidP="00585DDF">
            <w:r>
              <w:rPr>
                <w:sz w:val="16"/>
                <w:szCs w:val="16"/>
              </w:rPr>
              <w:t>Annex F, G</w:t>
            </w:r>
          </w:p>
        </w:tc>
        <w:tc>
          <w:tcPr>
            <w:tcW w:w="998" w:type="dxa"/>
          </w:tcPr>
          <w:p w14:paraId="67CB4FBE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0928A1D4" w14:textId="77777777" w:rsidTr="00585DDF">
        <w:tc>
          <w:tcPr>
            <w:tcW w:w="879" w:type="dxa"/>
          </w:tcPr>
          <w:p w14:paraId="27DA3839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79AB9C06" w14:textId="77777777" w:rsidR="002D1841" w:rsidRDefault="002D1841" w:rsidP="00585DDF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478D90A9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F36E40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D95256" w14:textId="77777777" w:rsidR="002D1841" w:rsidRDefault="002D1841" w:rsidP="00585DDF">
            <w:r>
              <w:rPr>
                <w:sz w:val="16"/>
                <w:szCs w:val="16"/>
              </w:rPr>
              <w:t>Correction and alignment of Annex B title</w:t>
            </w:r>
          </w:p>
        </w:tc>
        <w:tc>
          <w:tcPr>
            <w:tcW w:w="517" w:type="dxa"/>
          </w:tcPr>
          <w:p w14:paraId="493872DA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9AE539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2586EE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5A2B043" w14:textId="77777777" w:rsidR="002D1841" w:rsidRDefault="002D1841" w:rsidP="00585DDF">
            <w:r>
              <w:rPr>
                <w:sz w:val="16"/>
                <w:szCs w:val="16"/>
              </w:rPr>
              <w:t>R5-240598</w:t>
            </w:r>
          </w:p>
        </w:tc>
        <w:tc>
          <w:tcPr>
            <w:tcW w:w="1597" w:type="dxa"/>
          </w:tcPr>
          <w:p w14:paraId="0D50E45E" w14:textId="77777777" w:rsidR="002D1841" w:rsidRDefault="002D184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3559E72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36AC7360" w14:textId="77777777" w:rsidR="002D1841" w:rsidRDefault="002D1841" w:rsidP="00585DDF">
            <w:r>
              <w:rPr>
                <w:sz w:val="16"/>
                <w:szCs w:val="16"/>
              </w:rPr>
              <w:t>Annex B, B.1</w:t>
            </w:r>
          </w:p>
        </w:tc>
        <w:tc>
          <w:tcPr>
            <w:tcW w:w="998" w:type="dxa"/>
          </w:tcPr>
          <w:p w14:paraId="10D2FC60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64647719" w14:textId="77777777" w:rsidTr="00585DDF">
        <w:tc>
          <w:tcPr>
            <w:tcW w:w="879" w:type="dxa"/>
          </w:tcPr>
          <w:p w14:paraId="76D50945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65D1924D" w14:textId="77777777" w:rsidR="002D1841" w:rsidRDefault="002D1841" w:rsidP="00585DDF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33E68617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B2EC5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2159C3" w14:textId="77777777" w:rsidR="002D1841" w:rsidRDefault="002D1841" w:rsidP="00585DDF">
            <w:r>
              <w:rPr>
                <w:sz w:val="16"/>
                <w:szCs w:val="16"/>
              </w:rPr>
              <w:t>Further clarifications in Annex A such as MPAC description and coordinate system</w:t>
            </w:r>
          </w:p>
        </w:tc>
        <w:tc>
          <w:tcPr>
            <w:tcW w:w="517" w:type="dxa"/>
          </w:tcPr>
          <w:p w14:paraId="4E7D625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333911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7210C4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DFF39B" w14:textId="77777777" w:rsidR="002D1841" w:rsidRDefault="002D1841" w:rsidP="00585DDF">
            <w:r>
              <w:rPr>
                <w:sz w:val="16"/>
                <w:szCs w:val="16"/>
              </w:rPr>
              <w:t>R5-240599</w:t>
            </w:r>
          </w:p>
        </w:tc>
        <w:tc>
          <w:tcPr>
            <w:tcW w:w="1597" w:type="dxa"/>
          </w:tcPr>
          <w:p w14:paraId="6F913A8D" w14:textId="77777777" w:rsidR="002D1841" w:rsidRDefault="002D184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1802ABC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1CF43D59" w14:textId="77777777" w:rsidR="002D1841" w:rsidRDefault="002D1841" w:rsidP="00585DDF">
            <w:r>
              <w:rPr>
                <w:sz w:val="16"/>
                <w:szCs w:val="16"/>
              </w:rPr>
              <w:t>2, A.1, A.2.1, A.3, A.4</w:t>
            </w:r>
          </w:p>
        </w:tc>
        <w:tc>
          <w:tcPr>
            <w:tcW w:w="998" w:type="dxa"/>
          </w:tcPr>
          <w:p w14:paraId="60E24B0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2EDD5C3A" w14:textId="77777777" w:rsidTr="00585DDF">
        <w:tc>
          <w:tcPr>
            <w:tcW w:w="879" w:type="dxa"/>
          </w:tcPr>
          <w:p w14:paraId="7D39DF15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30302323" w14:textId="77777777" w:rsidR="002D1841" w:rsidRDefault="002D1841" w:rsidP="00585DDF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41C0CEF4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D04D4B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320A3D" w14:textId="77777777" w:rsidR="002D1841" w:rsidRDefault="002D1841" w:rsidP="00585DDF">
            <w:r>
              <w:rPr>
                <w:sz w:val="16"/>
                <w:szCs w:val="16"/>
              </w:rPr>
              <w:t>Align Test Case Structure to typical RAN5 spec</w:t>
            </w:r>
          </w:p>
        </w:tc>
        <w:tc>
          <w:tcPr>
            <w:tcW w:w="517" w:type="dxa"/>
          </w:tcPr>
          <w:p w14:paraId="60BFB7C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F928AD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29A4C37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6AABE0" w14:textId="77777777" w:rsidR="002D1841" w:rsidRDefault="002D1841" w:rsidP="00585DDF">
            <w:r>
              <w:rPr>
                <w:sz w:val="16"/>
                <w:szCs w:val="16"/>
              </w:rPr>
              <w:t>R5-241935</w:t>
            </w:r>
          </w:p>
        </w:tc>
        <w:tc>
          <w:tcPr>
            <w:tcW w:w="1597" w:type="dxa"/>
          </w:tcPr>
          <w:p w14:paraId="6B509EAB" w14:textId="77777777" w:rsidR="002D1841" w:rsidRDefault="002D184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EE3EE5A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593B9948" w14:textId="77777777" w:rsidR="002D1841" w:rsidRDefault="002D1841" w:rsidP="00585DDF">
            <w:r>
              <w:rPr>
                <w:sz w:val="16"/>
                <w:szCs w:val="16"/>
              </w:rPr>
              <w:t>6.1.2, 6.2, A.2.3</w:t>
            </w:r>
          </w:p>
        </w:tc>
        <w:tc>
          <w:tcPr>
            <w:tcW w:w="998" w:type="dxa"/>
          </w:tcPr>
          <w:p w14:paraId="5E744DE6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02298130" w14:textId="77777777" w:rsidTr="00585DDF">
        <w:tc>
          <w:tcPr>
            <w:tcW w:w="879" w:type="dxa"/>
          </w:tcPr>
          <w:p w14:paraId="7D27F795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0151F928" w14:textId="77777777" w:rsidR="002D1841" w:rsidRDefault="002D1841" w:rsidP="00585DDF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40D027E8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97C7DA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DAA999" w14:textId="77777777" w:rsidR="002D1841" w:rsidRDefault="002D1841" w:rsidP="00585DDF">
            <w:r>
              <w:rPr>
                <w:sz w:val="16"/>
                <w:szCs w:val="16"/>
              </w:rPr>
              <w:t>Editorial update on Annex C</w:t>
            </w:r>
          </w:p>
        </w:tc>
        <w:tc>
          <w:tcPr>
            <w:tcW w:w="517" w:type="dxa"/>
          </w:tcPr>
          <w:p w14:paraId="20A91D4A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D55708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D789BC2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6FC30C0" w14:textId="77777777" w:rsidR="002D1841" w:rsidRDefault="002D1841" w:rsidP="00585DDF">
            <w:r>
              <w:rPr>
                <w:sz w:val="16"/>
                <w:szCs w:val="16"/>
              </w:rPr>
              <w:t>R5-241936</w:t>
            </w:r>
          </w:p>
        </w:tc>
        <w:tc>
          <w:tcPr>
            <w:tcW w:w="1597" w:type="dxa"/>
          </w:tcPr>
          <w:p w14:paraId="03E71656" w14:textId="77777777" w:rsidR="002D1841" w:rsidRDefault="002D1841" w:rsidP="00585DDF"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 w14:paraId="535099E3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562C7F97" w14:textId="77777777" w:rsidR="002D1841" w:rsidRDefault="002D1841" w:rsidP="00585DDF">
            <w:r>
              <w:rPr>
                <w:sz w:val="16"/>
                <w:szCs w:val="16"/>
              </w:rPr>
              <w:t>C.4.4</w:t>
            </w:r>
          </w:p>
        </w:tc>
        <w:tc>
          <w:tcPr>
            <w:tcW w:w="998" w:type="dxa"/>
          </w:tcPr>
          <w:p w14:paraId="0427B3CD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2D1841" w14:paraId="239F6AB8" w14:textId="77777777" w:rsidTr="00585DDF">
        <w:tc>
          <w:tcPr>
            <w:tcW w:w="879" w:type="dxa"/>
          </w:tcPr>
          <w:p w14:paraId="0D4DCD61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7CCCCBE4" w14:textId="77777777" w:rsidR="002D1841" w:rsidRDefault="002D1841" w:rsidP="00585DDF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57B6EFDD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1CE08E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DF7750" w14:textId="77777777" w:rsidR="002D1841" w:rsidRDefault="002D1841" w:rsidP="00585DDF">
            <w:r>
              <w:rPr>
                <w:sz w:val="16"/>
                <w:szCs w:val="16"/>
              </w:rPr>
              <w:t>Editorial update on Annex E</w:t>
            </w:r>
          </w:p>
        </w:tc>
        <w:tc>
          <w:tcPr>
            <w:tcW w:w="517" w:type="dxa"/>
          </w:tcPr>
          <w:p w14:paraId="2DF0F5BB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0FCD38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9409F5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2E40DF" w14:textId="77777777" w:rsidR="002D1841" w:rsidRDefault="002D1841" w:rsidP="00585DDF">
            <w:r>
              <w:rPr>
                <w:sz w:val="16"/>
                <w:szCs w:val="16"/>
              </w:rPr>
              <w:t>R5-241937</w:t>
            </w:r>
          </w:p>
        </w:tc>
        <w:tc>
          <w:tcPr>
            <w:tcW w:w="1597" w:type="dxa"/>
          </w:tcPr>
          <w:p w14:paraId="3C7B8A8C" w14:textId="77777777" w:rsidR="002D1841" w:rsidRDefault="002D1841" w:rsidP="00585DDF"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 w14:paraId="6A7EE709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21723DBB" w14:textId="77777777" w:rsidR="002D1841" w:rsidRDefault="002D1841" w:rsidP="00585DDF">
            <w:r>
              <w:rPr>
                <w:sz w:val="16"/>
                <w:szCs w:val="16"/>
              </w:rPr>
              <w:t>E.3</w:t>
            </w:r>
          </w:p>
        </w:tc>
        <w:tc>
          <w:tcPr>
            <w:tcW w:w="998" w:type="dxa"/>
          </w:tcPr>
          <w:p w14:paraId="36B6F345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2D1841" w14:paraId="430DC4E1" w14:textId="77777777" w:rsidTr="00585DDF">
        <w:tc>
          <w:tcPr>
            <w:tcW w:w="879" w:type="dxa"/>
          </w:tcPr>
          <w:p w14:paraId="35CDE7B7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373F2D46" w14:textId="77777777" w:rsidR="002D1841" w:rsidRDefault="002D1841" w:rsidP="00585DDF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0DB8AF73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2F7A2A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6E5741" w14:textId="77777777" w:rsidR="002D1841" w:rsidRDefault="002D1841" w:rsidP="00585DDF">
            <w:r>
              <w:rPr>
                <w:sz w:val="16"/>
                <w:szCs w:val="16"/>
              </w:rPr>
              <w:t>Editorial update on clause 3</w:t>
            </w:r>
          </w:p>
        </w:tc>
        <w:tc>
          <w:tcPr>
            <w:tcW w:w="517" w:type="dxa"/>
          </w:tcPr>
          <w:p w14:paraId="451622B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3EC478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C042D05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401BB7" w14:textId="77777777" w:rsidR="002D1841" w:rsidRDefault="002D1841" w:rsidP="00585DDF">
            <w:r>
              <w:rPr>
                <w:sz w:val="16"/>
                <w:szCs w:val="16"/>
              </w:rPr>
              <w:t>R5-241938</w:t>
            </w:r>
          </w:p>
        </w:tc>
        <w:tc>
          <w:tcPr>
            <w:tcW w:w="1597" w:type="dxa"/>
          </w:tcPr>
          <w:p w14:paraId="717421E8" w14:textId="77777777" w:rsidR="002D1841" w:rsidRDefault="002D1841" w:rsidP="00585DDF"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 w14:paraId="0F45A6D0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7E1D31D5" w14:textId="77777777" w:rsidR="002D1841" w:rsidRDefault="002D1841" w:rsidP="00585DDF">
            <w:r>
              <w:rPr>
                <w:sz w:val="16"/>
                <w:szCs w:val="16"/>
              </w:rPr>
              <w:t>3.1, 3.3</w:t>
            </w:r>
          </w:p>
        </w:tc>
        <w:tc>
          <w:tcPr>
            <w:tcW w:w="998" w:type="dxa"/>
          </w:tcPr>
          <w:p w14:paraId="410DA207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2D1841" w14:paraId="6680C98B" w14:textId="77777777" w:rsidTr="00585DDF">
        <w:tc>
          <w:tcPr>
            <w:tcW w:w="879" w:type="dxa"/>
          </w:tcPr>
          <w:p w14:paraId="0246B985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6E47C542" w14:textId="77777777" w:rsidR="002D1841" w:rsidRDefault="002D1841" w:rsidP="00585DDF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526759AF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E85DEC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680E49" w14:textId="77777777" w:rsidR="002D1841" w:rsidRDefault="002D1841" w:rsidP="00585DDF">
            <w:r>
              <w:rPr>
                <w:sz w:val="16"/>
                <w:szCs w:val="16"/>
              </w:rPr>
              <w:t>Editorial update on clause 4</w:t>
            </w:r>
          </w:p>
        </w:tc>
        <w:tc>
          <w:tcPr>
            <w:tcW w:w="517" w:type="dxa"/>
          </w:tcPr>
          <w:p w14:paraId="74F8E16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EC3949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35E6B9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51E03C" w14:textId="77777777" w:rsidR="002D1841" w:rsidRDefault="002D1841" w:rsidP="00585DDF">
            <w:r>
              <w:rPr>
                <w:sz w:val="16"/>
                <w:szCs w:val="16"/>
              </w:rPr>
              <w:t>R5-241939</w:t>
            </w:r>
          </w:p>
        </w:tc>
        <w:tc>
          <w:tcPr>
            <w:tcW w:w="1597" w:type="dxa"/>
          </w:tcPr>
          <w:p w14:paraId="781444F8" w14:textId="77777777" w:rsidR="002D1841" w:rsidRDefault="002D1841" w:rsidP="00585DDF"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 w14:paraId="3CA6E2F1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695D1356" w14:textId="77777777" w:rsidR="002D1841" w:rsidRDefault="002D1841" w:rsidP="00585DDF">
            <w:r>
              <w:rPr>
                <w:sz w:val="16"/>
                <w:szCs w:val="16"/>
              </w:rPr>
              <w:t>4.3</w:t>
            </w:r>
          </w:p>
        </w:tc>
        <w:tc>
          <w:tcPr>
            <w:tcW w:w="998" w:type="dxa"/>
          </w:tcPr>
          <w:p w14:paraId="32BBB7A3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2D1841" w14:paraId="5532D77F" w14:textId="77777777" w:rsidTr="00585DDF">
        <w:tc>
          <w:tcPr>
            <w:tcW w:w="879" w:type="dxa"/>
          </w:tcPr>
          <w:p w14:paraId="75C0D7D2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02249CF0" w14:textId="77777777" w:rsidR="002D1841" w:rsidRDefault="002D1841" w:rsidP="00585DDF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51A54A39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1D5EE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CE8780" w14:textId="77777777" w:rsidR="002D1841" w:rsidRDefault="002D1841" w:rsidP="00585DDF">
            <w:r>
              <w:rPr>
                <w:sz w:val="16"/>
                <w:szCs w:val="16"/>
              </w:rPr>
              <w:t>Add missing abbreviations</w:t>
            </w:r>
          </w:p>
        </w:tc>
        <w:tc>
          <w:tcPr>
            <w:tcW w:w="517" w:type="dxa"/>
          </w:tcPr>
          <w:p w14:paraId="6031338E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93CABE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2D5B40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68B562" w14:textId="77777777" w:rsidR="002D1841" w:rsidRDefault="002D1841" w:rsidP="00585DDF">
            <w:r>
              <w:rPr>
                <w:sz w:val="16"/>
                <w:szCs w:val="16"/>
              </w:rPr>
              <w:t>R5-241416</w:t>
            </w:r>
          </w:p>
        </w:tc>
        <w:tc>
          <w:tcPr>
            <w:tcW w:w="1597" w:type="dxa"/>
          </w:tcPr>
          <w:p w14:paraId="4B032AAC" w14:textId="77777777" w:rsidR="002D1841" w:rsidRDefault="002D184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388D98E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440F0AF5" w14:textId="77777777" w:rsidR="002D1841" w:rsidRDefault="002D1841" w:rsidP="00585DDF">
            <w:r>
              <w:rPr>
                <w:sz w:val="16"/>
                <w:szCs w:val="16"/>
              </w:rPr>
              <w:t>3.3</w:t>
            </w:r>
          </w:p>
        </w:tc>
        <w:tc>
          <w:tcPr>
            <w:tcW w:w="998" w:type="dxa"/>
          </w:tcPr>
          <w:p w14:paraId="102421D6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1B497A0E" w14:textId="77777777" w:rsidTr="00585DDF">
        <w:tc>
          <w:tcPr>
            <w:tcW w:w="879" w:type="dxa"/>
          </w:tcPr>
          <w:p w14:paraId="1A820B4A" w14:textId="77777777" w:rsidR="002D1841" w:rsidRDefault="002D1841" w:rsidP="00585DDF"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 w14:paraId="09F7DBCB" w14:textId="77777777" w:rsidR="002D1841" w:rsidRDefault="002D1841" w:rsidP="00585DDF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04B7C049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585337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7D1C48" w14:textId="77777777" w:rsidR="002D1841" w:rsidRDefault="002D1841" w:rsidP="00585DDF">
            <w:r>
              <w:rPr>
                <w:sz w:val="16"/>
                <w:szCs w:val="16"/>
              </w:rPr>
              <w:t>CR on EIS search interpolation</w:t>
            </w:r>
          </w:p>
        </w:tc>
        <w:tc>
          <w:tcPr>
            <w:tcW w:w="517" w:type="dxa"/>
          </w:tcPr>
          <w:p w14:paraId="4DB2AB94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6D3A29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B5D183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77410A" w14:textId="77777777" w:rsidR="002D1841" w:rsidRDefault="002D1841" w:rsidP="00585DDF">
            <w:r>
              <w:rPr>
                <w:sz w:val="16"/>
                <w:szCs w:val="16"/>
              </w:rPr>
              <w:t>R5-241929</w:t>
            </w:r>
          </w:p>
        </w:tc>
        <w:tc>
          <w:tcPr>
            <w:tcW w:w="1597" w:type="dxa"/>
          </w:tcPr>
          <w:p w14:paraId="5306D98C" w14:textId="77777777" w:rsidR="002D1841" w:rsidRDefault="002D184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8D4C38C" w14:textId="77777777" w:rsidR="002D1841" w:rsidRDefault="002D1841" w:rsidP="00585DDF">
            <w:r>
              <w:rPr>
                <w:sz w:val="16"/>
                <w:szCs w:val="16"/>
              </w:rPr>
              <w:t>TEI17_Test, NR_FR1_TRP_TRS-UEConTest</w:t>
            </w:r>
          </w:p>
        </w:tc>
        <w:tc>
          <w:tcPr>
            <w:tcW w:w="2323" w:type="dxa"/>
          </w:tcPr>
          <w:p w14:paraId="255EBD15" w14:textId="77777777" w:rsidR="002D1841" w:rsidRDefault="002D1841" w:rsidP="00585DDF">
            <w:r>
              <w:rPr>
                <w:sz w:val="16"/>
                <w:szCs w:val="16"/>
              </w:rPr>
              <w:t>7.2.1.1.1.4.2, A.3.3.3, A.4.2.6</w:t>
            </w:r>
          </w:p>
        </w:tc>
        <w:tc>
          <w:tcPr>
            <w:tcW w:w="998" w:type="dxa"/>
          </w:tcPr>
          <w:p w14:paraId="3E88A5B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4629D545" w14:textId="77777777" w:rsidTr="00585DDF">
        <w:tc>
          <w:tcPr>
            <w:tcW w:w="879" w:type="dxa"/>
          </w:tcPr>
          <w:p w14:paraId="6CDC1D23" w14:textId="77777777" w:rsidR="002D1841" w:rsidRDefault="002D1841" w:rsidP="00585DDF"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 w14:paraId="5356AE71" w14:textId="77777777" w:rsidR="002D1841" w:rsidRDefault="002D1841" w:rsidP="00585DDF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3F6F0017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63406F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ABA025" w14:textId="77777777" w:rsidR="002D1841" w:rsidRDefault="002D1841" w:rsidP="00585DDF">
            <w:r>
              <w:rPr>
                <w:sz w:val="16"/>
                <w:szCs w:val="16"/>
              </w:rPr>
              <w:t>Updates across TS 38.561 V17.0.0</w:t>
            </w:r>
          </w:p>
        </w:tc>
        <w:tc>
          <w:tcPr>
            <w:tcW w:w="517" w:type="dxa"/>
          </w:tcPr>
          <w:p w14:paraId="452B594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0D98BE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3A98C9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832EFB" w14:textId="77777777" w:rsidR="002D1841" w:rsidRDefault="002D1841" w:rsidP="00585DDF">
            <w:r>
              <w:rPr>
                <w:sz w:val="16"/>
                <w:szCs w:val="16"/>
              </w:rPr>
              <w:t>R5-241932</w:t>
            </w:r>
          </w:p>
        </w:tc>
        <w:tc>
          <w:tcPr>
            <w:tcW w:w="1597" w:type="dxa"/>
          </w:tcPr>
          <w:p w14:paraId="75AE40E0" w14:textId="77777777" w:rsidR="002D1841" w:rsidRDefault="002D1841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38FBCE95" w14:textId="77777777" w:rsidR="002D1841" w:rsidRDefault="002D1841" w:rsidP="00585DDF">
            <w:r>
              <w:rPr>
                <w:sz w:val="16"/>
                <w:szCs w:val="16"/>
              </w:rPr>
              <w:t>TEI17_Test, NR_FR1_TRP_TRS-UEConTest</w:t>
            </w:r>
          </w:p>
        </w:tc>
        <w:tc>
          <w:tcPr>
            <w:tcW w:w="2323" w:type="dxa"/>
          </w:tcPr>
          <w:p w14:paraId="2F30F1B0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B4B253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5DA8672" w14:textId="77777777" w:rsidTr="00585DDF">
        <w:tc>
          <w:tcPr>
            <w:tcW w:w="879" w:type="dxa"/>
          </w:tcPr>
          <w:p w14:paraId="4DE79DF8" w14:textId="77777777" w:rsidR="002D1841" w:rsidRDefault="002D1841" w:rsidP="00585DDF"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 w14:paraId="49A40E22" w14:textId="77777777" w:rsidR="002D1841" w:rsidRDefault="002D1841" w:rsidP="00585DDF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35BEFC6E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E6C5C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3E3784" w14:textId="77777777" w:rsidR="002D1841" w:rsidRDefault="002D1841" w:rsidP="00585DDF">
            <w:r>
              <w:rPr>
                <w:sz w:val="16"/>
                <w:szCs w:val="16"/>
              </w:rPr>
              <w:t>Update of TT within TRP and TRS tests</w:t>
            </w:r>
          </w:p>
        </w:tc>
        <w:tc>
          <w:tcPr>
            <w:tcW w:w="517" w:type="dxa"/>
          </w:tcPr>
          <w:p w14:paraId="27E47CBA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91A0C7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4D19510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504513" w14:textId="77777777" w:rsidR="002D1841" w:rsidRDefault="002D1841" w:rsidP="00585DDF">
            <w:r>
              <w:rPr>
                <w:sz w:val="16"/>
                <w:szCs w:val="16"/>
              </w:rPr>
              <w:t>R5-241931</w:t>
            </w:r>
          </w:p>
        </w:tc>
        <w:tc>
          <w:tcPr>
            <w:tcW w:w="1597" w:type="dxa"/>
          </w:tcPr>
          <w:p w14:paraId="5D76E7EE" w14:textId="77777777" w:rsidR="002D1841" w:rsidRDefault="002D1841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35AC8362" w14:textId="77777777" w:rsidR="002D1841" w:rsidRDefault="002D1841" w:rsidP="00585DDF">
            <w:r>
              <w:rPr>
                <w:sz w:val="16"/>
                <w:szCs w:val="16"/>
              </w:rPr>
              <w:t>TEI17_Test, NR_FR1_TRP_TRS-UEConTest</w:t>
            </w:r>
          </w:p>
        </w:tc>
        <w:tc>
          <w:tcPr>
            <w:tcW w:w="2323" w:type="dxa"/>
          </w:tcPr>
          <w:p w14:paraId="36390BFC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8DA407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</w:tbl>
    <w:p w14:paraId="0B649E75" w14:textId="77777777" w:rsidR="002D1841" w:rsidRDefault="002D1841" w:rsidP="002D1841"/>
    <w:p w14:paraId="2E1F9638" w14:textId="77777777" w:rsidR="002D1841" w:rsidRDefault="002D1841" w:rsidP="002D1841"/>
    <w:p w14:paraId="70B65B4B" w14:textId="77777777" w:rsidR="002D1841" w:rsidRPr="00917427" w:rsidRDefault="002D1841" w:rsidP="002D184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RP-240236</w:t>
      </w:r>
      <w:r>
        <w:rPr>
          <w:b/>
          <w:i/>
          <w:noProof/>
          <w:sz w:val="28"/>
        </w:rPr>
        <w:fldChar w:fldCharType="end"/>
      </w:r>
    </w:p>
    <w:p w14:paraId="1ED93FDD" w14:textId="77777777" w:rsidR="002D1841" w:rsidRPr="00784730" w:rsidRDefault="002D1841" w:rsidP="002D184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0F73BF41" w14:textId="77777777" w:rsidR="002D1841" w:rsidRPr="00050554" w:rsidRDefault="002D1841" w:rsidP="002D1841">
      <w:pPr>
        <w:rPr>
          <w:rFonts w:ascii="Arial" w:hAnsi="Arial" w:cs="Arial"/>
          <w:b/>
          <w:bCs/>
          <w:lang w:val="en-US"/>
        </w:rPr>
      </w:pPr>
    </w:p>
    <w:p w14:paraId="667CDC67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F2059AC" w14:textId="77777777" w:rsidR="002D1841" w:rsidRPr="00E145B1" w:rsidRDefault="002D1841" w:rsidP="002D18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REL-17 (batch 3)</w:t>
      </w:r>
      <w:r>
        <w:rPr>
          <w:rFonts w:ascii="Arial" w:hAnsi="Arial" w:cs="Arial"/>
          <w:b/>
          <w:bCs/>
        </w:rPr>
        <w:fldChar w:fldCharType="end"/>
      </w:r>
    </w:p>
    <w:p w14:paraId="771CF7CB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D5B1E8F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BB01883" w14:textId="77777777" w:rsidR="002D1841" w:rsidRDefault="002D1841" w:rsidP="002D18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DA914C8" w14:textId="77777777" w:rsidR="002D1841" w:rsidRPr="004E535C" w:rsidRDefault="002D1841" w:rsidP="002D18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1841" w:rsidRPr="004E535C" w14:paraId="4A4920BC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A8F2986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38F6F7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6709D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F07795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C28751B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216EE3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A7F1C0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DF2332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FA26326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3C270C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6EA465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0A57F72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17209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1841" w14:paraId="5B849C45" w14:textId="77777777" w:rsidTr="00585DDF">
        <w:tc>
          <w:tcPr>
            <w:tcW w:w="879" w:type="dxa"/>
          </w:tcPr>
          <w:p w14:paraId="72799FC4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EF30961" w14:textId="77777777" w:rsidR="002D1841" w:rsidRDefault="002D1841" w:rsidP="00585DDF">
            <w:r>
              <w:rPr>
                <w:sz w:val="16"/>
                <w:szCs w:val="16"/>
              </w:rPr>
              <w:t>4159</w:t>
            </w:r>
          </w:p>
        </w:tc>
        <w:tc>
          <w:tcPr>
            <w:tcW w:w="517" w:type="dxa"/>
          </w:tcPr>
          <w:p w14:paraId="0CBBACBA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DE10EC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3BEDCC" w14:textId="77777777" w:rsidR="002D1841" w:rsidRDefault="002D1841" w:rsidP="00585DDF">
            <w:r>
              <w:rPr>
                <w:sz w:val="16"/>
                <w:szCs w:val="16"/>
              </w:rPr>
              <w:t>Correctin to MUSIM test case 8.1.5.10.3</w:t>
            </w:r>
          </w:p>
        </w:tc>
        <w:tc>
          <w:tcPr>
            <w:tcW w:w="517" w:type="dxa"/>
          </w:tcPr>
          <w:p w14:paraId="761E908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9CBBE8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0E173C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4241BA5" w14:textId="77777777" w:rsidR="002D1841" w:rsidRDefault="002D1841" w:rsidP="00585DDF">
            <w:r>
              <w:rPr>
                <w:sz w:val="16"/>
                <w:szCs w:val="16"/>
              </w:rPr>
              <w:t>R5-241517</w:t>
            </w:r>
          </w:p>
        </w:tc>
        <w:tc>
          <w:tcPr>
            <w:tcW w:w="1597" w:type="dxa"/>
          </w:tcPr>
          <w:p w14:paraId="28456E2C" w14:textId="77777777" w:rsidR="002D1841" w:rsidRDefault="002D1841" w:rsidP="00585DDF">
            <w:r>
              <w:rPr>
                <w:sz w:val="16"/>
                <w:szCs w:val="16"/>
              </w:rPr>
              <w:t>CICT Mobile, TDIA</w:t>
            </w:r>
          </w:p>
        </w:tc>
        <w:tc>
          <w:tcPr>
            <w:tcW w:w="1122" w:type="dxa"/>
          </w:tcPr>
          <w:p w14:paraId="0AA050C0" w14:textId="77777777" w:rsidR="002D1841" w:rsidRDefault="002D1841" w:rsidP="00585DDF">
            <w:r>
              <w:rPr>
                <w:sz w:val="16"/>
                <w:szCs w:val="16"/>
              </w:rPr>
              <w:t>LTE_NR_MUSIM_plus_CT1-UEConTest, TEI17_Test</w:t>
            </w:r>
          </w:p>
        </w:tc>
        <w:tc>
          <w:tcPr>
            <w:tcW w:w="2323" w:type="dxa"/>
          </w:tcPr>
          <w:p w14:paraId="43468328" w14:textId="77777777" w:rsidR="002D1841" w:rsidRDefault="002D1841" w:rsidP="00585DDF">
            <w:r>
              <w:rPr>
                <w:sz w:val="16"/>
                <w:szCs w:val="16"/>
              </w:rPr>
              <w:t>8.1.5.10.3</w:t>
            </w:r>
          </w:p>
        </w:tc>
        <w:tc>
          <w:tcPr>
            <w:tcW w:w="998" w:type="dxa"/>
          </w:tcPr>
          <w:p w14:paraId="03227239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0202FC0E" w14:textId="77777777" w:rsidTr="00585DDF">
        <w:tc>
          <w:tcPr>
            <w:tcW w:w="879" w:type="dxa"/>
          </w:tcPr>
          <w:p w14:paraId="096BD951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97C9F2B" w14:textId="77777777" w:rsidR="002D1841" w:rsidRDefault="002D1841" w:rsidP="00585DDF">
            <w:r>
              <w:rPr>
                <w:sz w:val="16"/>
                <w:szCs w:val="16"/>
              </w:rPr>
              <w:t>4161</w:t>
            </w:r>
          </w:p>
        </w:tc>
        <w:tc>
          <w:tcPr>
            <w:tcW w:w="517" w:type="dxa"/>
          </w:tcPr>
          <w:p w14:paraId="0CF2E494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37BED5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A0CCA4" w14:textId="77777777" w:rsidR="002D1841" w:rsidRDefault="002D1841" w:rsidP="00585DDF">
            <w:r>
              <w:rPr>
                <w:sz w:val="16"/>
                <w:szCs w:val="16"/>
              </w:rPr>
              <w:t>Update of test case 8.1.6.1.2.14 for SON_MDT</w:t>
            </w:r>
          </w:p>
        </w:tc>
        <w:tc>
          <w:tcPr>
            <w:tcW w:w="517" w:type="dxa"/>
          </w:tcPr>
          <w:p w14:paraId="39D7928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1E4FC4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BE6E78D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44DBB6E" w14:textId="77777777" w:rsidR="002D1841" w:rsidRDefault="002D1841" w:rsidP="00585DDF">
            <w:r>
              <w:rPr>
                <w:sz w:val="16"/>
                <w:szCs w:val="16"/>
              </w:rPr>
              <w:t>R5-241635</w:t>
            </w:r>
          </w:p>
        </w:tc>
        <w:tc>
          <w:tcPr>
            <w:tcW w:w="1597" w:type="dxa"/>
          </w:tcPr>
          <w:p w14:paraId="251C2F13" w14:textId="77777777" w:rsidR="002D1841" w:rsidRDefault="002D1841" w:rsidP="00585DDF">
            <w:r>
              <w:rPr>
                <w:sz w:val="16"/>
                <w:szCs w:val="16"/>
              </w:rPr>
              <w:t>CMCC, CATT</w:t>
            </w:r>
          </w:p>
        </w:tc>
        <w:tc>
          <w:tcPr>
            <w:tcW w:w="1122" w:type="dxa"/>
          </w:tcPr>
          <w:p w14:paraId="4546A3A6" w14:textId="77777777" w:rsidR="002D1841" w:rsidRDefault="002D1841" w:rsidP="00585DDF">
            <w:r>
              <w:rPr>
                <w:sz w:val="16"/>
                <w:szCs w:val="16"/>
              </w:rPr>
              <w:t>NR_ENDC_SON_MDT_enh-UEConTest, TEI17_Test</w:t>
            </w:r>
          </w:p>
        </w:tc>
        <w:tc>
          <w:tcPr>
            <w:tcW w:w="2323" w:type="dxa"/>
          </w:tcPr>
          <w:p w14:paraId="4200F68A" w14:textId="77777777" w:rsidR="002D1841" w:rsidRDefault="002D1841" w:rsidP="00585DDF">
            <w:r>
              <w:rPr>
                <w:sz w:val="16"/>
                <w:szCs w:val="16"/>
              </w:rPr>
              <w:t>8.1.6.1.2.14</w:t>
            </w:r>
          </w:p>
        </w:tc>
        <w:tc>
          <w:tcPr>
            <w:tcW w:w="998" w:type="dxa"/>
          </w:tcPr>
          <w:p w14:paraId="39FEE0CD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3E5832A6" w14:textId="77777777" w:rsidTr="00585DDF">
        <w:tc>
          <w:tcPr>
            <w:tcW w:w="879" w:type="dxa"/>
          </w:tcPr>
          <w:p w14:paraId="478C67EC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07BA379" w14:textId="77777777" w:rsidR="002D1841" w:rsidRDefault="002D1841" w:rsidP="00585DDF">
            <w:r>
              <w:rPr>
                <w:sz w:val="16"/>
                <w:szCs w:val="16"/>
              </w:rPr>
              <w:t>4182</w:t>
            </w:r>
          </w:p>
        </w:tc>
        <w:tc>
          <w:tcPr>
            <w:tcW w:w="517" w:type="dxa"/>
          </w:tcPr>
          <w:p w14:paraId="523B4886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5A285A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CADF35" w14:textId="77777777" w:rsidR="002D1841" w:rsidRDefault="002D1841" w:rsidP="00585DDF">
            <w:r>
              <w:rPr>
                <w:sz w:val="16"/>
                <w:szCs w:val="16"/>
              </w:rPr>
              <w:t>Correction to eNS NSAC TC 9.1.12.3</w:t>
            </w:r>
          </w:p>
        </w:tc>
        <w:tc>
          <w:tcPr>
            <w:tcW w:w="517" w:type="dxa"/>
          </w:tcPr>
          <w:p w14:paraId="49E1DE47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192474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4986E1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6C4ADF0" w14:textId="77777777" w:rsidR="002D1841" w:rsidRDefault="002D1841" w:rsidP="00585DDF">
            <w:r>
              <w:rPr>
                <w:sz w:val="16"/>
                <w:szCs w:val="16"/>
              </w:rPr>
              <w:t>R5-240187</w:t>
            </w:r>
          </w:p>
        </w:tc>
        <w:tc>
          <w:tcPr>
            <w:tcW w:w="1597" w:type="dxa"/>
          </w:tcPr>
          <w:p w14:paraId="7251CFDD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7A03EE8" w14:textId="77777777" w:rsidR="002D1841" w:rsidRDefault="002D1841" w:rsidP="00585DDF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699A1A3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ED1C01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93E28F7" w14:textId="77777777" w:rsidTr="00585DDF">
        <w:tc>
          <w:tcPr>
            <w:tcW w:w="879" w:type="dxa"/>
          </w:tcPr>
          <w:p w14:paraId="589BCD70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C25384C" w14:textId="77777777" w:rsidR="002D1841" w:rsidRDefault="002D1841" w:rsidP="00585DDF">
            <w:r>
              <w:rPr>
                <w:sz w:val="16"/>
                <w:szCs w:val="16"/>
              </w:rPr>
              <w:t>4183</w:t>
            </w:r>
          </w:p>
        </w:tc>
        <w:tc>
          <w:tcPr>
            <w:tcW w:w="517" w:type="dxa"/>
          </w:tcPr>
          <w:p w14:paraId="6AEDAA0D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A1AB09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2B4AEA" w14:textId="77777777" w:rsidR="002D1841" w:rsidRDefault="002D1841" w:rsidP="00585DDF">
            <w:r>
              <w:rPr>
                <w:sz w:val="16"/>
                <w:szCs w:val="16"/>
              </w:rPr>
              <w:t>Correction to MBS TC 14.1.1.1</w:t>
            </w:r>
          </w:p>
        </w:tc>
        <w:tc>
          <w:tcPr>
            <w:tcW w:w="517" w:type="dxa"/>
          </w:tcPr>
          <w:p w14:paraId="02E5DA43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F2FB5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2A1A2AE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EAEF23" w14:textId="77777777" w:rsidR="002D1841" w:rsidRDefault="002D1841" w:rsidP="00585DDF">
            <w:r>
              <w:rPr>
                <w:sz w:val="16"/>
                <w:szCs w:val="16"/>
              </w:rPr>
              <w:t>R5-240188</w:t>
            </w:r>
          </w:p>
        </w:tc>
        <w:tc>
          <w:tcPr>
            <w:tcW w:w="1597" w:type="dxa"/>
          </w:tcPr>
          <w:p w14:paraId="78E4EA5A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0FF7A55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6404B743" w14:textId="77777777" w:rsidR="002D1841" w:rsidRDefault="002D1841" w:rsidP="00585DDF">
            <w:r>
              <w:rPr>
                <w:sz w:val="16"/>
                <w:szCs w:val="16"/>
              </w:rPr>
              <w:t>14.1.1.1</w:t>
            </w:r>
          </w:p>
        </w:tc>
        <w:tc>
          <w:tcPr>
            <w:tcW w:w="998" w:type="dxa"/>
          </w:tcPr>
          <w:p w14:paraId="23F781E0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8FAB71D" w14:textId="77777777" w:rsidTr="00585DDF">
        <w:tc>
          <w:tcPr>
            <w:tcW w:w="879" w:type="dxa"/>
          </w:tcPr>
          <w:p w14:paraId="10B68D96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6625EA7" w14:textId="77777777" w:rsidR="002D1841" w:rsidRDefault="002D1841" w:rsidP="00585DDF">
            <w:r>
              <w:rPr>
                <w:sz w:val="16"/>
                <w:szCs w:val="16"/>
              </w:rPr>
              <w:t>4184</w:t>
            </w:r>
          </w:p>
        </w:tc>
        <w:tc>
          <w:tcPr>
            <w:tcW w:w="517" w:type="dxa"/>
          </w:tcPr>
          <w:p w14:paraId="46D5F81F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9C93BB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DC37F0" w14:textId="77777777" w:rsidR="002D1841" w:rsidRDefault="002D1841" w:rsidP="00585DDF">
            <w:r>
              <w:rPr>
                <w:sz w:val="16"/>
                <w:szCs w:val="16"/>
              </w:rPr>
              <w:t>Correction to MBS TC 14.1.1.2</w:t>
            </w:r>
          </w:p>
        </w:tc>
        <w:tc>
          <w:tcPr>
            <w:tcW w:w="517" w:type="dxa"/>
          </w:tcPr>
          <w:p w14:paraId="695AC535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4C65F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FF14552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5FD2D49" w14:textId="77777777" w:rsidR="002D1841" w:rsidRDefault="002D1841" w:rsidP="00585DDF">
            <w:r>
              <w:rPr>
                <w:sz w:val="16"/>
                <w:szCs w:val="16"/>
              </w:rPr>
              <w:t>R5-240189</w:t>
            </w:r>
          </w:p>
        </w:tc>
        <w:tc>
          <w:tcPr>
            <w:tcW w:w="1597" w:type="dxa"/>
          </w:tcPr>
          <w:p w14:paraId="7CBF22D5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BA83300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0EB956F4" w14:textId="77777777" w:rsidR="002D1841" w:rsidRDefault="002D1841" w:rsidP="00585DDF">
            <w:r>
              <w:rPr>
                <w:sz w:val="16"/>
                <w:szCs w:val="16"/>
              </w:rPr>
              <w:t>14.1.1.2</w:t>
            </w:r>
          </w:p>
        </w:tc>
        <w:tc>
          <w:tcPr>
            <w:tcW w:w="998" w:type="dxa"/>
          </w:tcPr>
          <w:p w14:paraId="77497AD8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14EC8B7A" w14:textId="77777777" w:rsidTr="00585DDF">
        <w:tc>
          <w:tcPr>
            <w:tcW w:w="879" w:type="dxa"/>
          </w:tcPr>
          <w:p w14:paraId="254FBD1C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F16B263" w14:textId="77777777" w:rsidR="002D1841" w:rsidRDefault="002D1841" w:rsidP="00585DDF">
            <w:r>
              <w:rPr>
                <w:sz w:val="16"/>
                <w:szCs w:val="16"/>
              </w:rPr>
              <w:t>4185</w:t>
            </w:r>
          </w:p>
        </w:tc>
        <w:tc>
          <w:tcPr>
            <w:tcW w:w="517" w:type="dxa"/>
          </w:tcPr>
          <w:p w14:paraId="24C66A4A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E86921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16056E" w14:textId="77777777" w:rsidR="002D1841" w:rsidRDefault="002D1841" w:rsidP="00585DDF">
            <w:r>
              <w:rPr>
                <w:sz w:val="16"/>
                <w:szCs w:val="16"/>
              </w:rPr>
              <w:t>Correction to MBS TC 14.1.1.3</w:t>
            </w:r>
          </w:p>
        </w:tc>
        <w:tc>
          <w:tcPr>
            <w:tcW w:w="517" w:type="dxa"/>
          </w:tcPr>
          <w:p w14:paraId="74DB4345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B0A714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6066B3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F4C7C6B" w14:textId="77777777" w:rsidR="002D1841" w:rsidRDefault="002D1841" w:rsidP="00585DDF">
            <w:r>
              <w:rPr>
                <w:sz w:val="16"/>
                <w:szCs w:val="16"/>
              </w:rPr>
              <w:t>R5-241532</w:t>
            </w:r>
          </w:p>
        </w:tc>
        <w:tc>
          <w:tcPr>
            <w:tcW w:w="1597" w:type="dxa"/>
          </w:tcPr>
          <w:p w14:paraId="744DE15F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ACBE4CF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2B15B73C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23512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0D5F70CC" w14:textId="77777777" w:rsidTr="00585DDF">
        <w:tc>
          <w:tcPr>
            <w:tcW w:w="879" w:type="dxa"/>
          </w:tcPr>
          <w:p w14:paraId="51AF8031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4D5AC78" w14:textId="77777777" w:rsidR="002D1841" w:rsidRDefault="002D1841" w:rsidP="00585DDF">
            <w:r>
              <w:rPr>
                <w:sz w:val="16"/>
                <w:szCs w:val="16"/>
              </w:rPr>
              <w:t>4186</w:t>
            </w:r>
          </w:p>
        </w:tc>
        <w:tc>
          <w:tcPr>
            <w:tcW w:w="517" w:type="dxa"/>
          </w:tcPr>
          <w:p w14:paraId="24465B2D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24902F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BC35D0" w14:textId="77777777" w:rsidR="002D1841" w:rsidRDefault="002D1841" w:rsidP="00585DDF">
            <w:r>
              <w:rPr>
                <w:sz w:val="16"/>
                <w:szCs w:val="16"/>
              </w:rPr>
              <w:t>Correction to MBS TC 14.1.1.4.1</w:t>
            </w:r>
          </w:p>
        </w:tc>
        <w:tc>
          <w:tcPr>
            <w:tcW w:w="517" w:type="dxa"/>
          </w:tcPr>
          <w:p w14:paraId="7A69452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8DD14A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2A2D6AD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12A00A" w14:textId="77777777" w:rsidR="002D1841" w:rsidRDefault="002D1841" w:rsidP="00585DDF">
            <w:r>
              <w:rPr>
                <w:sz w:val="16"/>
                <w:szCs w:val="16"/>
              </w:rPr>
              <w:t>R5-240191</w:t>
            </w:r>
          </w:p>
        </w:tc>
        <w:tc>
          <w:tcPr>
            <w:tcW w:w="1597" w:type="dxa"/>
          </w:tcPr>
          <w:p w14:paraId="11925669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609A528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2B11AD0D" w14:textId="77777777" w:rsidR="002D1841" w:rsidRDefault="002D1841" w:rsidP="00585DDF">
            <w:r>
              <w:rPr>
                <w:sz w:val="16"/>
                <w:szCs w:val="16"/>
              </w:rPr>
              <w:t>14.1.1.4.1.3</w:t>
            </w:r>
          </w:p>
        </w:tc>
        <w:tc>
          <w:tcPr>
            <w:tcW w:w="998" w:type="dxa"/>
          </w:tcPr>
          <w:p w14:paraId="60288411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A432E01" w14:textId="77777777" w:rsidTr="00585DDF">
        <w:tc>
          <w:tcPr>
            <w:tcW w:w="879" w:type="dxa"/>
          </w:tcPr>
          <w:p w14:paraId="2176F5D0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BC0ECC6" w14:textId="77777777" w:rsidR="002D1841" w:rsidRDefault="002D1841" w:rsidP="00585DDF">
            <w:r>
              <w:rPr>
                <w:sz w:val="16"/>
                <w:szCs w:val="16"/>
              </w:rPr>
              <w:t>4187</w:t>
            </w:r>
          </w:p>
        </w:tc>
        <w:tc>
          <w:tcPr>
            <w:tcW w:w="517" w:type="dxa"/>
          </w:tcPr>
          <w:p w14:paraId="63485B51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E42823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E4AE43" w14:textId="77777777" w:rsidR="002D1841" w:rsidRDefault="002D1841" w:rsidP="00585DDF">
            <w:r>
              <w:rPr>
                <w:sz w:val="16"/>
                <w:szCs w:val="16"/>
              </w:rPr>
              <w:t>Correction to MBS TC 14.1.2.1</w:t>
            </w:r>
          </w:p>
        </w:tc>
        <w:tc>
          <w:tcPr>
            <w:tcW w:w="517" w:type="dxa"/>
          </w:tcPr>
          <w:p w14:paraId="0FFE419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27246F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0AD835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94E30C" w14:textId="77777777" w:rsidR="002D1841" w:rsidRDefault="002D1841" w:rsidP="00585DDF">
            <w:r>
              <w:rPr>
                <w:sz w:val="16"/>
                <w:szCs w:val="16"/>
              </w:rPr>
              <w:t>R5-241533</w:t>
            </w:r>
          </w:p>
        </w:tc>
        <w:tc>
          <w:tcPr>
            <w:tcW w:w="1597" w:type="dxa"/>
          </w:tcPr>
          <w:p w14:paraId="39D7048D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8D65541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21914714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608109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77B95161" w14:textId="77777777" w:rsidTr="00585DDF">
        <w:tc>
          <w:tcPr>
            <w:tcW w:w="879" w:type="dxa"/>
          </w:tcPr>
          <w:p w14:paraId="5E48C03E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803E93C" w14:textId="77777777" w:rsidR="002D1841" w:rsidRDefault="002D1841" w:rsidP="00585DDF">
            <w:r>
              <w:rPr>
                <w:sz w:val="16"/>
                <w:szCs w:val="16"/>
              </w:rPr>
              <w:t>4188</w:t>
            </w:r>
          </w:p>
        </w:tc>
        <w:tc>
          <w:tcPr>
            <w:tcW w:w="517" w:type="dxa"/>
          </w:tcPr>
          <w:p w14:paraId="39176D0D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BF65C9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B0B699" w14:textId="77777777" w:rsidR="002D1841" w:rsidRDefault="002D1841" w:rsidP="00585DDF">
            <w:r>
              <w:rPr>
                <w:sz w:val="16"/>
                <w:szCs w:val="16"/>
              </w:rPr>
              <w:t>Correction to MBS TC 14.2.4.2.1</w:t>
            </w:r>
          </w:p>
        </w:tc>
        <w:tc>
          <w:tcPr>
            <w:tcW w:w="517" w:type="dxa"/>
          </w:tcPr>
          <w:p w14:paraId="7D59D89B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D7A805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E55AF7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3863FB" w14:textId="77777777" w:rsidR="002D1841" w:rsidRDefault="002D1841" w:rsidP="00585DDF">
            <w:r>
              <w:rPr>
                <w:sz w:val="16"/>
                <w:szCs w:val="16"/>
              </w:rPr>
              <w:t>R5-240193</w:t>
            </w:r>
          </w:p>
        </w:tc>
        <w:tc>
          <w:tcPr>
            <w:tcW w:w="1597" w:type="dxa"/>
          </w:tcPr>
          <w:p w14:paraId="26607D89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EBCB33B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0834BCB2" w14:textId="77777777" w:rsidR="002D1841" w:rsidRDefault="002D1841" w:rsidP="00585DDF">
            <w:r>
              <w:rPr>
                <w:sz w:val="16"/>
                <w:szCs w:val="16"/>
              </w:rPr>
              <w:t>14.2.4.2.1</w:t>
            </w:r>
          </w:p>
        </w:tc>
        <w:tc>
          <w:tcPr>
            <w:tcW w:w="998" w:type="dxa"/>
          </w:tcPr>
          <w:p w14:paraId="6A37BF78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764AA5CE" w14:textId="77777777" w:rsidTr="00585DDF">
        <w:tc>
          <w:tcPr>
            <w:tcW w:w="879" w:type="dxa"/>
          </w:tcPr>
          <w:p w14:paraId="1B7400EF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C548CB1" w14:textId="77777777" w:rsidR="002D1841" w:rsidRDefault="002D1841" w:rsidP="00585DDF">
            <w:r>
              <w:rPr>
                <w:sz w:val="16"/>
                <w:szCs w:val="16"/>
              </w:rPr>
              <w:t>4206</w:t>
            </w:r>
          </w:p>
        </w:tc>
        <w:tc>
          <w:tcPr>
            <w:tcW w:w="517" w:type="dxa"/>
          </w:tcPr>
          <w:p w14:paraId="62A64129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1E9A1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0A0FD0" w14:textId="77777777" w:rsidR="002D1841" w:rsidRDefault="002D1841" w:rsidP="00585DDF">
            <w:r>
              <w:rPr>
                <w:sz w:val="16"/>
                <w:szCs w:val="16"/>
              </w:rPr>
              <w:t>Correction to NR slice TC 6.1.2.25</w:t>
            </w:r>
          </w:p>
        </w:tc>
        <w:tc>
          <w:tcPr>
            <w:tcW w:w="517" w:type="dxa"/>
          </w:tcPr>
          <w:p w14:paraId="410D85E4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D641E3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CAA74E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54DBFF" w14:textId="77777777" w:rsidR="002D1841" w:rsidRDefault="002D1841" w:rsidP="00585DDF">
            <w:r>
              <w:rPr>
                <w:sz w:val="16"/>
                <w:szCs w:val="16"/>
              </w:rPr>
              <w:t>R5-240289</w:t>
            </w:r>
          </w:p>
        </w:tc>
        <w:tc>
          <w:tcPr>
            <w:tcW w:w="1597" w:type="dxa"/>
          </w:tcPr>
          <w:p w14:paraId="3C88CA69" w14:textId="77777777" w:rsidR="002D1841" w:rsidRDefault="002D1841" w:rsidP="00585DDF">
            <w:r>
              <w:rPr>
                <w:sz w:val="16"/>
                <w:szCs w:val="16"/>
              </w:rPr>
              <w:t>MediaTek Inc.,Anritsu</w:t>
            </w:r>
          </w:p>
        </w:tc>
        <w:tc>
          <w:tcPr>
            <w:tcW w:w="1122" w:type="dxa"/>
          </w:tcPr>
          <w:p w14:paraId="66C9F2E3" w14:textId="77777777" w:rsidR="002D1841" w:rsidRDefault="002D1841" w:rsidP="00585DDF">
            <w:r>
              <w:rPr>
                <w:sz w:val="16"/>
                <w:szCs w:val="16"/>
              </w:rPr>
              <w:t>TEI17_Test, NR_slice-UEConTest</w:t>
            </w:r>
          </w:p>
        </w:tc>
        <w:tc>
          <w:tcPr>
            <w:tcW w:w="2323" w:type="dxa"/>
          </w:tcPr>
          <w:p w14:paraId="6C77D903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CD2D2B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55DFE145" w14:textId="77777777" w:rsidTr="00585DDF">
        <w:tc>
          <w:tcPr>
            <w:tcW w:w="879" w:type="dxa"/>
          </w:tcPr>
          <w:p w14:paraId="28C7D237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4D83D8F" w14:textId="77777777" w:rsidR="002D1841" w:rsidRDefault="002D1841" w:rsidP="00585DDF">
            <w:r>
              <w:rPr>
                <w:sz w:val="16"/>
                <w:szCs w:val="16"/>
              </w:rPr>
              <w:t>4225</w:t>
            </w:r>
          </w:p>
        </w:tc>
        <w:tc>
          <w:tcPr>
            <w:tcW w:w="517" w:type="dxa"/>
          </w:tcPr>
          <w:p w14:paraId="46BE458E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7F31AE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A19291" w14:textId="77777777" w:rsidR="002D1841" w:rsidRDefault="002D1841" w:rsidP="00585DDF">
            <w:r>
              <w:rPr>
                <w:sz w:val="16"/>
                <w:szCs w:val="16"/>
              </w:rPr>
              <w:t>Correction of MUSIM TC 8.1.2.1.6-MUSIM gap configuration</w:t>
            </w:r>
          </w:p>
        </w:tc>
        <w:tc>
          <w:tcPr>
            <w:tcW w:w="517" w:type="dxa"/>
          </w:tcPr>
          <w:p w14:paraId="7F807A8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EA3DB3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B4DEB25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42D2AA" w14:textId="77777777" w:rsidR="002D1841" w:rsidRDefault="002D1841" w:rsidP="00585DDF">
            <w:r>
              <w:rPr>
                <w:sz w:val="16"/>
                <w:szCs w:val="16"/>
              </w:rPr>
              <w:t>R5-241640</w:t>
            </w:r>
          </w:p>
        </w:tc>
        <w:tc>
          <w:tcPr>
            <w:tcW w:w="1597" w:type="dxa"/>
          </w:tcPr>
          <w:p w14:paraId="5998B712" w14:textId="77777777" w:rsidR="002D1841" w:rsidRDefault="002D1841" w:rsidP="00585DDF">
            <w:r>
              <w:rPr>
                <w:sz w:val="16"/>
                <w:szCs w:val="16"/>
              </w:rPr>
              <w:t>Huawei, HiSilicon,China Telecom</w:t>
            </w:r>
          </w:p>
        </w:tc>
        <w:tc>
          <w:tcPr>
            <w:tcW w:w="1122" w:type="dxa"/>
          </w:tcPr>
          <w:p w14:paraId="52B41C5B" w14:textId="77777777" w:rsidR="002D1841" w:rsidRDefault="002D1841" w:rsidP="00585DDF">
            <w:r>
              <w:rPr>
                <w:sz w:val="16"/>
                <w:szCs w:val="16"/>
              </w:rPr>
              <w:t>LTE_NR_MUSIM_plus_CT1-UEConTest, TEI17_Test</w:t>
            </w:r>
          </w:p>
        </w:tc>
        <w:tc>
          <w:tcPr>
            <w:tcW w:w="2323" w:type="dxa"/>
          </w:tcPr>
          <w:p w14:paraId="62B0C1B2" w14:textId="77777777" w:rsidR="002D1841" w:rsidRDefault="002D1841" w:rsidP="00585DDF">
            <w:r>
              <w:rPr>
                <w:sz w:val="16"/>
                <w:szCs w:val="16"/>
              </w:rPr>
              <w:t>8.1.2.1.6</w:t>
            </w:r>
          </w:p>
        </w:tc>
        <w:tc>
          <w:tcPr>
            <w:tcW w:w="998" w:type="dxa"/>
          </w:tcPr>
          <w:p w14:paraId="3203C66C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 38.523-3 CR 3373; TS/TR ... CR ... </w:t>
            </w:r>
          </w:p>
        </w:tc>
      </w:tr>
      <w:tr w:rsidR="002D1841" w14:paraId="1229ABD1" w14:textId="77777777" w:rsidTr="00585DDF">
        <w:tc>
          <w:tcPr>
            <w:tcW w:w="879" w:type="dxa"/>
          </w:tcPr>
          <w:p w14:paraId="08D1EB36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839339B" w14:textId="77777777" w:rsidR="002D1841" w:rsidRDefault="002D1841" w:rsidP="00585DDF">
            <w:r>
              <w:rPr>
                <w:sz w:val="16"/>
                <w:szCs w:val="16"/>
              </w:rPr>
              <w:t>4227</w:t>
            </w:r>
          </w:p>
        </w:tc>
        <w:tc>
          <w:tcPr>
            <w:tcW w:w="517" w:type="dxa"/>
          </w:tcPr>
          <w:p w14:paraId="457DBBF7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A0D9E9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D477B1" w14:textId="77777777" w:rsidR="002D1841" w:rsidRDefault="002D1841" w:rsidP="00585DDF">
            <w:r>
              <w:rPr>
                <w:sz w:val="16"/>
                <w:szCs w:val="16"/>
              </w:rPr>
              <w:t>Correction of  MBS broadcast TC 14.1.1.1-Test Loop Mode C</w:t>
            </w:r>
          </w:p>
        </w:tc>
        <w:tc>
          <w:tcPr>
            <w:tcW w:w="517" w:type="dxa"/>
          </w:tcPr>
          <w:p w14:paraId="0E00960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890E8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FFFCF92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CB1584" w14:textId="77777777" w:rsidR="002D1841" w:rsidRDefault="002D1841" w:rsidP="00585DDF">
            <w:r>
              <w:rPr>
                <w:sz w:val="16"/>
                <w:szCs w:val="16"/>
              </w:rPr>
              <w:t>R5-241534</w:t>
            </w:r>
          </w:p>
        </w:tc>
        <w:tc>
          <w:tcPr>
            <w:tcW w:w="1597" w:type="dxa"/>
          </w:tcPr>
          <w:p w14:paraId="61053DFF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283FB2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20206443" w14:textId="77777777" w:rsidR="002D1841" w:rsidRDefault="002D1841" w:rsidP="00585DDF">
            <w:r>
              <w:rPr>
                <w:sz w:val="16"/>
                <w:szCs w:val="16"/>
              </w:rPr>
              <w:t>14.1.1.1</w:t>
            </w:r>
          </w:p>
        </w:tc>
        <w:tc>
          <w:tcPr>
            <w:tcW w:w="998" w:type="dxa"/>
          </w:tcPr>
          <w:p w14:paraId="15B31497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D1841" w14:paraId="6416394C" w14:textId="77777777" w:rsidTr="00585DDF">
        <w:tc>
          <w:tcPr>
            <w:tcW w:w="879" w:type="dxa"/>
          </w:tcPr>
          <w:p w14:paraId="63B124ED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DE27430" w14:textId="77777777" w:rsidR="002D1841" w:rsidRDefault="002D1841" w:rsidP="00585DDF">
            <w:r>
              <w:rPr>
                <w:sz w:val="16"/>
                <w:szCs w:val="16"/>
              </w:rPr>
              <w:t>4228</w:t>
            </w:r>
          </w:p>
        </w:tc>
        <w:tc>
          <w:tcPr>
            <w:tcW w:w="517" w:type="dxa"/>
          </w:tcPr>
          <w:p w14:paraId="139011FC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0E9B09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5E5B5E" w14:textId="77777777" w:rsidR="002D1841" w:rsidRDefault="002D1841" w:rsidP="00585DDF">
            <w:r>
              <w:rPr>
                <w:sz w:val="16"/>
                <w:szCs w:val="16"/>
              </w:rPr>
              <w:t>Correction of  MBS broadcast TC 14.1.1.3-Test Loop Mode C</w:t>
            </w:r>
          </w:p>
        </w:tc>
        <w:tc>
          <w:tcPr>
            <w:tcW w:w="517" w:type="dxa"/>
          </w:tcPr>
          <w:p w14:paraId="1EE420B5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C78763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1A1AD50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82D9C9" w14:textId="77777777" w:rsidR="002D1841" w:rsidRDefault="002D1841" w:rsidP="00585DDF">
            <w:r>
              <w:rPr>
                <w:sz w:val="16"/>
                <w:szCs w:val="16"/>
              </w:rPr>
              <w:t>R5-241535</w:t>
            </w:r>
          </w:p>
        </w:tc>
        <w:tc>
          <w:tcPr>
            <w:tcW w:w="1597" w:type="dxa"/>
          </w:tcPr>
          <w:p w14:paraId="50E9DA72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6E2CDE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3BBC183D" w14:textId="77777777" w:rsidR="002D1841" w:rsidRDefault="002D1841" w:rsidP="00585DDF">
            <w:r>
              <w:rPr>
                <w:sz w:val="16"/>
                <w:szCs w:val="16"/>
              </w:rPr>
              <w:t>14.1.1.3</w:t>
            </w:r>
          </w:p>
        </w:tc>
        <w:tc>
          <w:tcPr>
            <w:tcW w:w="998" w:type="dxa"/>
          </w:tcPr>
          <w:p w14:paraId="39FAC2F6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D1841" w14:paraId="5F7C61EF" w14:textId="77777777" w:rsidTr="00585DDF">
        <w:tc>
          <w:tcPr>
            <w:tcW w:w="879" w:type="dxa"/>
          </w:tcPr>
          <w:p w14:paraId="43A101F5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2D4FCAF" w14:textId="77777777" w:rsidR="002D1841" w:rsidRDefault="002D1841" w:rsidP="00585DDF">
            <w:r>
              <w:rPr>
                <w:sz w:val="16"/>
                <w:szCs w:val="16"/>
              </w:rPr>
              <w:t>4229</w:t>
            </w:r>
          </w:p>
        </w:tc>
        <w:tc>
          <w:tcPr>
            <w:tcW w:w="517" w:type="dxa"/>
          </w:tcPr>
          <w:p w14:paraId="0FEE6F8A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39A9D2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34A8F7" w14:textId="77777777" w:rsidR="002D1841" w:rsidRDefault="002D1841" w:rsidP="00585DDF">
            <w:r>
              <w:rPr>
                <w:sz w:val="16"/>
                <w:szCs w:val="16"/>
              </w:rPr>
              <w:t>Correction of  MBS broadcast TC 14.1.2.1-Test Loop Mode C</w:t>
            </w:r>
          </w:p>
        </w:tc>
        <w:tc>
          <w:tcPr>
            <w:tcW w:w="517" w:type="dxa"/>
          </w:tcPr>
          <w:p w14:paraId="3342F71B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0E8573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72260E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ED16E7" w14:textId="77777777" w:rsidR="002D1841" w:rsidRDefault="002D1841" w:rsidP="00585DDF">
            <w:r>
              <w:rPr>
                <w:sz w:val="16"/>
                <w:szCs w:val="16"/>
              </w:rPr>
              <w:t>R5-241536</w:t>
            </w:r>
          </w:p>
        </w:tc>
        <w:tc>
          <w:tcPr>
            <w:tcW w:w="1597" w:type="dxa"/>
          </w:tcPr>
          <w:p w14:paraId="1E94553E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96DD47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25B3B7A6" w14:textId="77777777" w:rsidR="002D1841" w:rsidRDefault="002D1841" w:rsidP="00585DDF">
            <w:r>
              <w:rPr>
                <w:sz w:val="16"/>
                <w:szCs w:val="16"/>
              </w:rPr>
              <w:t>14.1.2.1</w:t>
            </w:r>
          </w:p>
        </w:tc>
        <w:tc>
          <w:tcPr>
            <w:tcW w:w="998" w:type="dxa"/>
          </w:tcPr>
          <w:p w14:paraId="7A992063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D1841" w14:paraId="77861AE6" w14:textId="77777777" w:rsidTr="00585DDF">
        <w:tc>
          <w:tcPr>
            <w:tcW w:w="879" w:type="dxa"/>
          </w:tcPr>
          <w:p w14:paraId="41C60449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49F4506" w14:textId="77777777" w:rsidR="002D1841" w:rsidRDefault="002D1841" w:rsidP="00585DDF">
            <w:r>
              <w:rPr>
                <w:sz w:val="16"/>
                <w:szCs w:val="16"/>
              </w:rPr>
              <w:t>4232</w:t>
            </w:r>
          </w:p>
        </w:tc>
        <w:tc>
          <w:tcPr>
            <w:tcW w:w="517" w:type="dxa"/>
          </w:tcPr>
          <w:p w14:paraId="4D27F595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053F61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5D3572" w14:textId="77777777" w:rsidR="002D1841" w:rsidRDefault="002D1841" w:rsidP="00585DDF">
            <w:r>
              <w:rPr>
                <w:sz w:val="16"/>
                <w:szCs w:val="16"/>
              </w:rPr>
              <w:t>Correction of  MBS broadcast TC 14.1.3.1-Test Loop Mode C</w:t>
            </w:r>
          </w:p>
        </w:tc>
        <w:tc>
          <w:tcPr>
            <w:tcW w:w="517" w:type="dxa"/>
          </w:tcPr>
          <w:p w14:paraId="3FD81BA6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A982D9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20DACF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B1CD1C" w14:textId="77777777" w:rsidR="002D1841" w:rsidRDefault="002D1841" w:rsidP="00585DDF">
            <w:r>
              <w:rPr>
                <w:sz w:val="16"/>
                <w:szCs w:val="16"/>
              </w:rPr>
              <w:t>R5-241537</w:t>
            </w:r>
          </w:p>
        </w:tc>
        <w:tc>
          <w:tcPr>
            <w:tcW w:w="1597" w:type="dxa"/>
          </w:tcPr>
          <w:p w14:paraId="5D16804A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447DE9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359F241E" w14:textId="77777777" w:rsidR="002D1841" w:rsidRDefault="002D1841" w:rsidP="00585DDF">
            <w:r>
              <w:rPr>
                <w:sz w:val="16"/>
                <w:szCs w:val="16"/>
              </w:rPr>
              <w:t>14.1.3.1</w:t>
            </w:r>
          </w:p>
        </w:tc>
        <w:tc>
          <w:tcPr>
            <w:tcW w:w="998" w:type="dxa"/>
          </w:tcPr>
          <w:p w14:paraId="35396FE3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D1841" w14:paraId="208A15D1" w14:textId="77777777" w:rsidTr="00585DDF">
        <w:tc>
          <w:tcPr>
            <w:tcW w:w="879" w:type="dxa"/>
          </w:tcPr>
          <w:p w14:paraId="6EC2D5AC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38C2BE2" w14:textId="77777777" w:rsidR="002D1841" w:rsidRDefault="002D1841" w:rsidP="00585DDF">
            <w:r>
              <w:rPr>
                <w:sz w:val="16"/>
                <w:szCs w:val="16"/>
              </w:rPr>
              <w:t>4262</w:t>
            </w:r>
          </w:p>
        </w:tc>
        <w:tc>
          <w:tcPr>
            <w:tcW w:w="517" w:type="dxa"/>
          </w:tcPr>
          <w:p w14:paraId="737C5570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E6AFD0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F3776F" w14:textId="77777777" w:rsidR="002D1841" w:rsidRDefault="002D1841" w:rsidP="00585DDF">
            <w:r>
              <w:rPr>
                <w:sz w:val="16"/>
                <w:szCs w:val="16"/>
              </w:rPr>
              <w:t>Correction to SM NSAC Testcase  10.1.8.4</w:t>
            </w:r>
          </w:p>
        </w:tc>
        <w:tc>
          <w:tcPr>
            <w:tcW w:w="517" w:type="dxa"/>
          </w:tcPr>
          <w:p w14:paraId="6E39B1FE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6E40D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EBAD478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75E14D" w14:textId="77777777" w:rsidR="002D1841" w:rsidRDefault="002D1841" w:rsidP="00585DDF">
            <w:r>
              <w:rPr>
                <w:sz w:val="16"/>
                <w:szCs w:val="16"/>
              </w:rPr>
              <w:t>R5-240644</w:t>
            </w:r>
          </w:p>
        </w:tc>
        <w:tc>
          <w:tcPr>
            <w:tcW w:w="1597" w:type="dxa"/>
          </w:tcPr>
          <w:p w14:paraId="65511B6A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7395A68B" w14:textId="77777777" w:rsidR="002D1841" w:rsidRDefault="002D1841" w:rsidP="00585DDF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4F23180F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5ED124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17DA9CA1" w14:textId="77777777" w:rsidTr="00585DDF">
        <w:tc>
          <w:tcPr>
            <w:tcW w:w="879" w:type="dxa"/>
          </w:tcPr>
          <w:p w14:paraId="6C73AE31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CEE81A4" w14:textId="77777777" w:rsidR="002D1841" w:rsidRDefault="002D1841" w:rsidP="00585DDF">
            <w:r>
              <w:rPr>
                <w:sz w:val="16"/>
                <w:szCs w:val="16"/>
              </w:rPr>
              <w:t>4263</w:t>
            </w:r>
          </w:p>
        </w:tc>
        <w:tc>
          <w:tcPr>
            <w:tcW w:w="517" w:type="dxa"/>
          </w:tcPr>
          <w:p w14:paraId="54F04386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5B4871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F6EBF1" w14:textId="77777777" w:rsidR="002D1841" w:rsidRDefault="002D1841" w:rsidP="00585DDF">
            <w:r>
              <w:rPr>
                <w:sz w:val="16"/>
                <w:szCs w:val="16"/>
              </w:rPr>
              <w:t>Correction to NR RRC Idle mode test case 6.4.2.3</w:t>
            </w:r>
          </w:p>
        </w:tc>
        <w:tc>
          <w:tcPr>
            <w:tcW w:w="517" w:type="dxa"/>
          </w:tcPr>
          <w:p w14:paraId="63C67509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84B71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17162AC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5E32E7C" w14:textId="77777777" w:rsidR="002D1841" w:rsidRDefault="002D1841" w:rsidP="00585DDF">
            <w:r>
              <w:rPr>
                <w:sz w:val="16"/>
                <w:szCs w:val="16"/>
              </w:rPr>
              <w:t>R5-241496</w:t>
            </w:r>
          </w:p>
        </w:tc>
        <w:tc>
          <w:tcPr>
            <w:tcW w:w="1597" w:type="dxa"/>
          </w:tcPr>
          <w:p w14:paraId="577B2842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2AC44452" w14:textId="77777777" w:rsidR="002D1841" w:rsidRDefault="002D1841" w:rsidP="00585DDF">
            <w:r>
              <w:rPr>
                <w:sz w:val="16"/>
                <w:szCs w:val="16"/>
              </w:rPr>
              <w:t>TEI17_Test, NR_slice-UEConTest</w:t>
            </w:r>
          </w:p>
        </w:tc>
        <w:tc>
          <w:tcPr>
            <w:tcW w:w="2323" w:type="dxa"/>
          </w:tcPr>
          <w:p w14:paraId="467DB72F" w14:textId="77777777" w:rsidR="002D1841" w:rsidRDefault="002D1841" w:rsidP="00585DDF">
            <w:r>
              <w:rPr>
                <w:sz w:val="16"/>
                <w:szCs w:val="16"/>
              </w:rPr>
              <w:t>6.4.2.3</w:t>
            </w:r>
          </w:p>
        </w:tc>
        <w:tc>
          <w:tcPr>
            <w:tcW w:w="998" w:type="dxa"/>
          </w:tcPr>
          <w:p w14:paraId="5FE96528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03EC7552" w14:textId="77777777" w:rsidTr="00585DDF">
        <w:tc>
          <w:tcPr>
            <w:tcW w:w="879" w:type="dxa"/>
          </w:tcPr>
          <w:p w14:paraId="38B791F3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566D95C" w14:textId="77777777" w:rsidR="002D1841" w:rsidRDefault="002D1841" w:rsidP="00585DDF">
            <w:r>
              <w:rPr>
                <w:sz w:val="16"/>
                <w:szCs w:val="16"/>
              </w:rPr>
              <w:t>4264</w:t>
            </w:r>
          </w:p>
        </w:tc>
        <w:tc>
          <w:tcPr>
            <w:tcW w:w="517" w:type="dxa"/>
          </w:tcPr>
          <w:p w14:paraId="05ADA692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DBE429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CCF0C8" w14:textId="77777777" w:rsidR="002D1841" w:rsidRDefault="002D1841" w:rsidP="00585DDF">
            <w:r>
              <w:rPr>
                <w:sz w:val="16"/>
                <w:szCs w:val="16"/>
              </w:rPr>
              <w:t>Correction to NR RRC Idle mode test case 6.1.2.24</w:t>
            </w:r>
          </w:p>
        </w:tc>
        <w:tc>
          <w:tcPr>
            <w:tcW w:w="517" w:type="dxa"/>
          </w:tcPr>
          <w:p w14:paraId="203DF41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CAACA5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14DDA9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C75926" w14:textId="77777777" w:rsidR="002D1841" w:rsidRDefault="002D1841" w:rsidP="00585DDF">
            <w:r>
              <w:rPr>
                <w:sz w:val="16"/>
                <w:szCs w:val="16"/>
              </w:rPr>
              <w:t>R5-241497</w:t>
            </w:r>
          </w:p>
        </w:tc>
        <w:tc>
          <w:tcPr>
            <w:tcW w:w="1597" w:type="dxa"/>
          </w:tcPr>
          <w:p w14:paraId="64B3EA88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65395A9D" w14:textId="77777777" w:rsidR="002D1841" w:rsidRDefault="002D1841" w:rsidP="00585DDF">
            <w:r>
              <w:rPr>
                <w:sz w:val="16"/>
                <w:szCs w:val="16"/>
              </w:rPr>
              <w:t>TEI17_Test, NR_slice-UEConTest</w:t>
            </w:r>
          </w:p>
        </w:tc>
        <w:tc>
          <w:tcPr>
            <w:tcW w:w="2323" w:type="dxa"/>
          </w:tcPr>
          <w:p w14:paraId="645638DC" w14:textId="77777777" w:rsidR="002D1841" w:rsidRDefault="002D1841" w:rsidP="00585DDF">
            <w:r>
              <w:rPr>
                <w:sz w:val="16"/>
                <w:szCs w:val="16"/>
              </w:rPr>
              <w:t>6.1.2.24</w:t>
            </w:r>
          </w:p>
        </w:tc>
        <w:tc>
          <w:tcPr>
            <w:tcW w:w="998" w:type="dxa"/>
          </w:tcPr>
          <w:p w14:paraId="5AD04B7A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146DB9A" w14:textId="77777777" w:rsidTr="00585DDF">
        <w:tc>
          <w:tcPr>
            <w:tcW w:w="879" w:type="dxa"/>
          </w:tcPr>
          <w:p w14:paraId="215D70C8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8BC5FA8" w14:textId="77777777" w:rsidR="002D1841" w:rsidRDefault="002D1841" w:rsidP="00585DDF">
            <w:r>
              <w:rPr>
                <w:sz w:val="16"/>
                <w:szCs w:val="16"/>
              </w:rPr>
              <w:t>4275</w:t>
            </w:r>
          </w:p>
        </w:tc>
        <w:tc>
          <w:tcPr>
            <w:tcW w:w="517" w:type="dxa"/>
          </w:tcPr>
          <w:p w14:paraId="0DAE6FF3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096E6D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DE51CC" w14:textId="77777777" w:rsidR="002D1841" w:rsidRDefault="002D1841" w:rsidP="00585DDF">
            <w:r>
              <w:rPr>
                <w:sz w:val="16"/>
                <w:szCs w:val="16"/>
              </w:rPr>
              <w:t>Correction to NR TC 8.1.6.1.3.8</w:t>
            </w:r>
          </w:p>
        </w:tc>
        <w:tc>
          <w:tcPr>
            <w:tcW w:w="517" w:type="dxa"/>
          </w:tcPr>
          <w:p w14:paraId="17F4BEE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4B60F5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DD358B8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FF49C8" w14:textId="77777777" w:rsidR="002D1841" w:rsidRDefault="002D1841" w:rsidP="00585DDF">
            <w:r>
              <w:rPr>
                <w:sz w:val="16"/>
                <w:szCs w:val="16"/>
              </w:rPr>
              <w:t>R5-241641</w:t>
            </w:r>
          </w:p>
        </w:tc>
        <w:tc>
          <w:tcPr>
            <w:tcW w:w="1597" w:type="dxa"/>
          </w:tcPr>
          <w:p w14:paraId="0FBE6DAD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7824E88" w14:textId="77777777" w:rsidR="002D1841" w:rsidRDefault="002D1841" w:rsidP="00585DDF">
            <w:r>
              <w:rPr>
                <w:sz w:val="16"/>
                <w:szCs w:val="16"/>
              </w:rPr>
              <w:t>NR_ENDC_SON_MDT_enh-UEConTest, TEI17_Test</w:t>
            </w:r>
          </w:p>
        </w:tc>
        <w:tc>
          <w:tcPr>
            <w:tcW w:w="2323" w:type="dxa"/>
          </w:tcPr>
          <w:p w14:paraId="7D0B7239" w14:textId="77777777" w:rsidR="002D1841" w:rsidRDefault="002D1841" w:rsidP="00585DDF">
            <w:r>
              <w:rPr>
                <w:sz w:val="16"/>
                <w:szCs w:val="16"/>
              </w:rPr>
              <w:t>8.1.6.1.3.8</w:t>
            </w:r>
          </w:p>
        </w:tc>
        <w:tc>
          <w:tcPr>
            <w:tcW w:w="998" w:type="dxa"/>
          </w:tcPr>
          <w:p w14:paraId="3B29E51A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10F4F3A6" w14:textId="77777777" w:rsidTr="00585DDF">
        <w:tc>
          <w:tcPr>
            <w:tcW w:w="879" w:type="dxa"/>
          </w:tcPr>
          <w:p w14:paraId="266395E3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579F15E" w14:textId="77777777" w:rsidR="002D1841" w:rsidRDefault="002D1841" w:rsidP="00585DDF">
            <w:r>
              <w:rPr>
                <w:sz w:val="16"/>
                <w:szCs w:val="16"/>
              </w:rPr>
              <w:t>4276</w:t>
            </w:r>
          </w:p>
        </w:tc>
        <w:tc>
          <w:tcPr>
            <w:tcW w:w="517" w:type="dxa"/>
          </w:tcPr>
          <w:p w14:paraId="422D7D10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23A773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DBE26A" w14:textId="77777777" w:rsidR="002D1841" w:rsidRDefault="002D1841" w:rsidP="00585DDF">
            <w:r>
              <w:rPr>
                <w:sz w:val="16"/>
                <w:szCs w:val="16"/>
              </w:rPr>
              <w:t>Correction to NR TC 8.1.6.1.3.9</w:t>
            </w:r>
          </w:p>
        </w:tc>
        <w:tc>
          <w:tcPr>
            <w:tcW w:w="517" w:type="dxa"/>
          </w:tcPr>
          <w:p w14:paraId="0E89A4B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81FB9E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29EC5A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10C94C" w14:textId="77777777" w:rsidR="002D1841" w:rsidRDefault="002D1841" w:rsidP="00585DDF">
            <w:r>
              <w:rPr>
                <w:sz w:val="16"/>
                <w:szCs w:val="16"/>
              </w:rPr>
              <w:t>R5-241642</w:t>
            </w:r>
          </w:p>
        </w:tc>
        <w:tc>
          <w:tcPr>
            <w:tcW w:w="1597" w:type="dxa"/>
          </w:tcPr>
          <w:p w14:paraId="3F071C3D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D32069" w14:textId="77777777" w:rsidR="002D1841" w:rsidRDefault="002D1841" w:rsidP="00585DDF">
            <w:r>
              <w:rPr>
                <w:sz w:val="16"/>
                <w:szCs w:val="16"/>
              </w:rPr>
              <w:t>NR_ENDC_SON_MDT_enh-UEConTest, TEI17_Test</w:t>
            </w:r>
          </w:p>
        </w:tc>
        <w:tc>
          <w:tcPr>
            <w:tcW w:w="2323" w:type="dxa"/>
          </w:tcPr>
          <w:p w14:paraId="548F243A" w14:textId="77777777" w:rsidR="002D1841" w:rsidRDefault="002D1841" w:rsidP="00585DDF">
            <w:r>
              <w:rPr>
                <w:sz w:val="16"/>
                <w:szCs w:val="16"/>
              </w:rPr>
              <w:t>8.1.6.1.3.9</w:t>
            </w:r>
          </w:p>
        </w:tc>
        <w:tc>
          <w:tcPr>
            <w:tcW w:w="998" w:type="dxa"/>
          </w:tcPr>
          <w:p w14:paraId="126D94DF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7E1B10EE" w14:textId="77777777" w:rsidTr="00585DDF">
        <w:tc>
          <w:tcPr>
            <w:tcW w:w="879" w:type="dxa"/>
          </w:tcPr>
          <w:p w14:paraId="2033E978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29062FC" w14:textId="77777777" w:rsidR="002D1841" w:rsidRDefault="002D1841" w:rsidP="00585DDF">
            <w:r>
              <w:rPr>
                <w:sz w:val="16"/>
                <w:szCs w:val="16"/>
              </w:rPr>
              <w:t>4297</w:t>
            </w:r>
          </w:p>
        </w:tc>
        <w:tc>
          <w:tcPr>
            <w:tcW w:w="517" w:type="dxa"/>
          </w:tcPr>
          <w:p w14:paraId="78320E79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622941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D55F61" w14:textId="77777777" w:rsidR="002D1841" w:rsidRDefault="002D1841" w:rsidP="00585DDF">
            <w:r>
              <w:rPr>
                <w:sz w:val="16"/>
                <w:szCs w:val="16"/>
              </w:rPr>
              <w:t>Correction to NSAC Test case 10.1.8.3</w:t>
            </w:r>
          </w:p>
        </w:tc>
        <w:tc>
          <w:tcPr>
            <w:tcW w:w="517" w:type="dxa"/>
          </w:tcPr>
          <w:p w14:paraId="2FB8F1FE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286A5F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A85BB3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6B2A3B" w14:textId="77777777" w:rsidR="002D1841" w:rsidRDefault="002D1841" w:rsidP="00585DDF">
            <w:r>
              <w:rPr>
                <w:sz w:val="16"/>
                <w:szCs w:val="16"/>
              </w:rPr>
              <w:t>R5-241523</w:t>
            </w:r>
          </w:p>
        </w:tc>
        <w:tc>
          <w:tcPr>
            <w:tcW w:w="1597" w:type="dxa"/>
          </w:tcPr>
          <w:p w14:paraId="453FF4B2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419B33A5" w14:textId="77777777" w:rsidR="002D1841" w:rsidRDefault="002D1841" w:rsidP="00585DDF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7A1918C1" w14:textId="77777777" w:rsidR="002D1841" w:rsidRDefault="002D1841" w:rsidP="00585DDF">
            <w:r>
              <w:rPr>
                <w:sz w:val="16"/>
                <w:szCs w:val="16"/>
              </w:rPr>
              <w:t xml:space="preserve">10.1.8.3 </w:t>
            </w:r>
          </w:p>
        </w:tc>
        <w:tc>
          <w:tcPr>
            <w:tcW w:w="998" w:type="dxa"/>
          </w:tcPr>
          <w:p w14:paraId="2FD79FD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6ED7B91A" w14:textId="77777777" w:rsidTr="00585DDF">
        <w:tc>
          <w:tcPr>
            <w:tcW w:w="879" w:type="dxa"/>
          </w:tcPr>
          <w:p w14:paraId="6F656BE6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0E9570F" w14:textId="77777777" w:rsidR="002D1841" w:rsidRDefault="002D1841" w:rsidP="00585DDF">
            <w:r>
              <w:rPr>
                <w:sz w:val="16"/>
                <w:szCs w:val="16"/>
              </w:rPr>
              <w:t>4298</w:t>
            </w:r>
          </w:p>
        </w:tc>
        <w:tc>
          <w:tcPr>
            <w:tcW w:w="517" w:type="dxa"/>
          </w:tcPr>
          <w:p w14:paraId="32BDA1B5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F16CA1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E12817" w14:textId="77777777" w:rsidR="002D1841" w:rsidRDefault="002D1841" w:rsidP="00585DDF">
            <w:r>
              <w:rPr>
                <w:sz w:val="16"/>
                <w:szCs w:val="16"/>
              </w:rPr>
              <w:t>Correction to NR Slice test case 8.1.1.3.9</w:t>
            </w:r>
          </w:p>
        </w:tc>
        <w:tc>
          <w:tcPr>
            <w:tcW w:w="517" w:type="dxa"/>
          </w:tcPr>
          <w:p w14:paraId="67CBDEC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2DA19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89D64B7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92D9D2B" w14:textId="77777777" w:rsidR="002D1841" w:rsidRDefault="002D1841" w:rsidP="00585DDF">
            <w:r>
              <w:rPr>
                <w:sz w:val="16"/>
                <w:szCs w:val="16"/>
              </w:rPr>
              <w:t>R5-241512</w:t>
            </w:r>
          </w:p>
        </w:tc>
        <w:tc>
          <w:tcPr>
            <w:tcW w:w="1597" w:type="dxa"/>
          </w:tcPr>
          <w:p w14:paraId="55F3488C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7132F919" w14:textId="77777777" w:rsidR="002D1841" w:rsidRDefault="002D1841" w:rsidP="00585DDF">
            <w:r>
              <w:rPr>
                <w:sz w:val="16"/>
                <w:szCs w:val="16"/>
              </w:rPr>
              <w:t>TEI17_Test, NR_slice-UEConTest</w:t>
            </w:r>
          </w:p>
        </w:tc>
        <w:tc>
          <w:tcPr>
            <w:tcW w:w="2323" w:type="dxa"/>
          </w:tcPr>
          <w:p w14:paraId="4B8B36E8" w14:textId="77777777" w:rsidR="002D1841" w:rsidRDefault="002D1841" w:rsidP="00585DDF">
            <w:r>
              <w:rPr>
                <w:sz w:val="16"/>
                <w:szCs w:val="16"/>
              </w:rPr>
              <w:t>8.1.1.3.9</w:t>
            </w:r>
          </w:p>
        </w:tc>
        <w:tc>
          <w:tcPr>
            <w:tcW w:w="998" w:type="dxa"/>
          </w:tcPr>
          <w:p w14:paraId="36C641D1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43396FB1" w14:textId="77777777" w:rsidR="002D1841" w:rsidRDefault="002D1841" w:rsidP="002D1841"/>
    <w:p w14:paraId="6675A20F" w14:textId="77777777" w:rsidR="00745814" w:rsidRDefault="00745814" w:rsidP="002D1841"/>
    <w:p w14:paraId="57285C99" w14:textId="77777777" w:rsidR="00745814" w:rsidRPr="00917427" w:rsidRDefault="00745814" w:rsidP="0074581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RP-24074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3</w:t>
      </w:r>
    </w:p>
    <w:p w14:paraId="42753E83" w14:textId="77777777" w:rsidR="00745814" w:rsidRPr="00784730" w:rsidRDefault="00745814" w:rsidP="00745814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26EBF4C5" w14:textId="77777777" w:rsidR="00745814" w:rsidRPr="00050554" w:rsidRDefault="00745814" w:rsidP="00745814">
      <w:pPr>
        <w:rPr>
          <w:rFonts w:ascii="Arial" w:hAnsi="Arial" w:cs="Arial"/>
          <w:b/>
          <w:bCs/>
          <w:lang w:val="en-US"/>
        </w:rPr>
      </w:pPr>
    </w:p>
    <w:p w14:paraId="4519E07D" w14:textId="77777777" w:rsidR="00745814" w:rsidRDefault="00745814" w:rsidP="007458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CC5FAB9" w14:textId="77777777" w:rsidR="00745814" w:rsidRPr="00E145B1" w:rsidRDefault="00745814" w:rsidP="007458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REL-17 (batch 4)</w:t>
      </w:r>
      <w:r>
        <w:rPr>
          <w:rFonts w:ascii="Arial" w:hAnsi="Arial" w:cs="Arial"/>
          <w:b/>
          <w:bCs/>
        </w:rPr>
        <w:fldChar w:fldCharType="end"/>
      </w:r>
    </w:p>
    <w:p w14:paraId="2230407C" w14:textId="77777777" w:rsidR="00745814" w:rsidRDefault="00745814" w:rsidP="007458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30268E25" w14:textId="77777777" w:rsidR="00745814" w:rsidRDefault="00745814" w:rsidP="007458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227E4A7" w14:textId="77777777" w:rsidR="00745814" w:rsidRDefault="00745814" w:rsidP="0074581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F7BB1E2" w14:textId="77777777" w:rsidR="00745814" w:rsidRPr="004E535C" w:rsidRDefault="00745814" w:rsidP="0074581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45814" w:rsidRPr="004E535C" w14:paraId="4010C120" w14:textId="77777777" w:rsidTr="00BB185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64156D" w14:textId="77777777" w:rsidR="00745814" w:rsidRPr="00BF1EB6" w:rsidRDefault="00745814" w:rsidP="00BB185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96C6C5" w14:textId="77777777" w:rsidR="00745814" w:rsidRPr="00BF1EB6" w:rsidRDefault="00745814" w:rsidP="00BB185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545B0B" w14:textId="77777777" w:rsidR="00745814" w:rsidRPr="00BF1EB6" w:rsidRDefault="00745814" w:rsidP="00BB185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3588EA" w14:textId="77777777" w:rsidR="00745814" w:rsidRPr="00BF1EB6" w:rsidRDefault="00745814" w:rsidP="00BB185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7D263A1" w14:textId="77777777" w:rsidR="00745814" w:rsidRPr="00BF1EB6" w:rsidRDefault="00745814" w:rsidP="00BB185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45039D" w14:textId="77777777" w:rsidR="00745814" w:rsidRPr="00BF1EB6" w:rsidRDefault="00745814" w:rsidP="00BB185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A855A2" w14:textId="77777777" w:rsidR="00745814" w:rsidRPr="00BF1EB6" w:rsidRDefault="00745814" w:rsidP="00BB185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E9F925" w14:textId="77777777" w:rsidR="00745814" w:rsidRPr="00BF1EB6" w:rsidRDefault="00745814" w:rsidP="00BB185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20803B7" w14:textId="77777777" w:rsidR="00745814" w:rsidRPr="00BF1EB6" w:rsidRDefault="00745814" w:rsidP="00BB185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8836650" w14:textId="77777777" w:rsidR="00745814" w:rsidRPr="00BF1EB6" w:rsidRDefault="00745814" w:rsidP="00BB185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F8D505" w14:textId="77777777" w:rsidR="00745814" w:rsidRPr="00BF1EB6" w:rsidRDefault="00745814" w:rsidP="00BB185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C10DF02" w14:textId="77777777" w:rsidR="00745814" w:rsidRPr="00BF1EB6" w:rsidRDefault="00745814" w:rsidP="00BB185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48206C" w14:textId="77777777" w:rsidR="00745814" w:rsidRPr="00BF1EB6" w:rsidRDefault="00745814" w:rsidP="00BB185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45814" w:rsidRPr="006D7E5F" w14:paraId="6705AF84" w14:textId="77777777" w:rsidTr="00BB1859">
        <w:tc>
          <w:tcPr>
            <w:tcW w:w="879" w:type="dxa"/>
          </w:tcPr>
          <w:p w14:paraId="5DCDC60F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38.521-4</w:t>
            </w:r>
          </w:p>
        </w:tc>
        <w:tc>
          <w:tcPr>
            <w:tcW w:w="637" w:type="dxa"/>
          </w:tcPr>
          <w:p w14:paraId="3A341AB2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0807</w:t>
            </w:r>
          </w:p>
        </w:tc>
        <w:tc>
          <w:tcPr>
            <w:tcW w:w="517" w:type="dxa"/>
          </w:tcPr>
          <w:p w14:paraId="7BF0F20E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7" w:type="dxa"/>
          </w:tcPr>
          <w:p w14:paraId="658309A8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Rel-18</w:t>
            </w:r>
          </w:p>
        </w:tc>
        <w:tc>
          <w:tcPr>
            <w:tcW w:w="3045" w:type="dxa"/>
          </w:tcPr>
          <w:p w14:paraId="6F16548F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Update Es for 1024QAM scenarios</w:t>
            </w:r>
          </w:p>
        </w:tc>
        <w:tc>
          <w:tcPr>
            <w:tcW w:w="517" w:type="dxa"/>
          </w:tcPr>
          <w:p w14:paraId="46B6ECAF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F</w:t>
            </w:r>
          </w:p>
        </w:tc>
        <w:tc>
          <w:tcPr>
            <w:tcW w:w="637" w:type="dxa"/>
          </w:tcPr>
          <w:p w14:paraId="72A2BD6D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18.1.0</w:t>
            </w:r>
          </w:p>
        </w:tc>
        <w:tc>
          <w:tcPr>
            <w:tcW w:w="758" w:type="dxa"/>
          </w:tcPr>
          <w:p w14:paraId="684A0637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RAN5#102</w:t>
            </w:r>
          </w:p>
        </w:tc>
        <w:tc>
          <w:tcPr>
            <w:tcW w:w="1119" w:type="dxa"/>
          </w:tcPr>
          <w:p w14:paraId="7ADD637D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R5-241684</w:t>
            </w:r>
          </w:p>
        </w:tc>
        <w:tc>
          <w:tcPr>
            <w:tcW w:w="1597" w:type="dxa"/>
          </w:tcPr>
          <w:p w14:paraId="1A3EA7C0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QUALCOMM Europe Inc. - Italy</w:t>
            </w:r>
          </w:p>
        </w:tc>
        <w:tc>
          <w:tcPr>
            <w:tcW w:w="1122" w:type="dxa"/>
          </w:tcPr>
          <w:p w14:paraId="70B6359B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TEI17_Test</w:t>
            </w:r>
          </w:p>
        </w:tc>
        <w:tc>
          <w:tcPr>
            <w:tcW w:w="2323" w:type="dxa"/>
          </w:tcPr>
          <w:p w14:paraId="193378BE" w14:textId="77777777" w:rsidR="00745814" w:rsidRPr="006D7E5F" w:rsidRDefault="00745814" w:rsidP="00BB1859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14:paraId="66ABC732" w14:textId="77777777" w:rsidR="00745814" w:rsidRPr="006D7E5F" w:rsidRDefault="00745814" w:rsidP="00BB1859">
            <w:pPr>
              <w:rPr>
                <w:sz w:val="18"/>
                <w:szCs w:val="18"/>
              </w:rPr>
            </w:pPr>
          </w:p>
        </w:tc>
      </w:tr>
      <w:tr w:rsidR="00745814" w:rsidRPr="006D7E5F" w14:paraId="18E5DCF6" w14:textId="77777777" w:rsidTr="00BB1859">
        <w:tc>
          <w:tcPr>
            <w:tcW w:w="879" w:type="dxa"/>
          </w:tcPr>
          <w:p w14:paraId="602B3970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38.521-4</w:t>
            </w:r>
          </w:p>
        </w:tc>
        <w:tc>
          <w:tcPr>
            <w:tcW w:w="637" w:type="dxa"/>
          </w:tcPr>
          <w:p w14:paraId="75475966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0815</w:t>
            </w:r>
          </w:p>
        </w:tc>
        <w:tc>
          <w:tcPr>
            <w:tcW w:w="517" w:type="dxa"/>
          </w:tcPr>
          <w:p w14:paraId="4D3D847B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7" w:type="dxa"/>
          </w:tcPr>
          <w:p w14:paraId="4C104836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Rel-18</w:t>
            </w:r>
          </w:p>
        </w:tc>
        <w:tc>
          <w:tcPr>
            <w:tcW w:w="3045" w:type="dxa"/>
          </w:tcPr>
          <w:p w14:paraId="27AF1E2E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Correction to RMC name in Table A.3.2.1.1-18</w:t>
            </w:r>
          </w:p>
        </w:tc>
        <w:tc>
          <w:tcPr>
            <w:tcW w:w="517" w:type="dxa"/>
          </w:tcPr>
          <w:p w14:paraId="04258708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F</w:t>
            </w:r>
          </w:p>
        </w:tc>
        <w:tc>
          <w:tcPr>
            <w:tcW w:w="637" w:type="dxa"/>
          </w:tcPr>
          <w:p w14:paraId="2EB9F9DA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18.1.0</w:t>
            </w:r>
          </w:p>
        </w:tc>
        <w:tc>
          <w:tcPr>
            <w:tcW w:w="758" w:type="dxa"/>
          </w:tcPr>
          <w:p w14:paraId="2FB2DFA9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RAN5#102</w:t>
            </w:r>
          </w:p>
        </w:tc>
        <w:tc>
          <w:tcPr>
            <w:tcW w:w="1119" w:type="dxa"/>
          </w:tcPr>
          <w:p w14:paraId="7C3B2A76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R5-242019</w:t>
            </w:r>
          </w:p>
        </w:tc>
        <w:tc>
          <w:tcPr>
            <w:tcW w:w="1597" w:type="dxa"/>
          </w:tcPr>
          <w:p w14:paraId="04D8E96E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QUALCOMM Europe Inc. - Italy</w:t>
            </w:r>
          </w:p>
        </w:tc>
        <w:tc>
          <w:tcPr>
            <w:tcW w:w="1122" w:type="dxa"/>
          </w:tcPr>
          <w:p w14:paraId="107FDE7B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TEI17_Test</w:t>
            </w:r>
          </w:p>
        </w:tc>
        <w:tc>
          <w:tcPr>
            <w:tcW w:w="2323" w:type="dxa"/>
          </w:tcPr>
          <w:p w14:paraId="1486CD08" w14:textId="77777777" w:rsidR="00745814" w:rsidRPr="006D7E5F" w:rsidRDefault="00745814" w:rsidP="00BB1859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14:paraId="1274762A" w14:textId="77777777" w:rsidR="00745814" w:rsidRPr="006D7E5F" w:rsidRDefault="00745814" w:rsidP="00BB1859">
            <w:pPr>
              <w:rPr>
                <w:sz w:val="18"/>
                <w:szCs w:val="18"/>
              </w:rPr>
            </w:pPr>
          </w:p>
        </w:tc>
      </w:tr>
      <w:tr w:rsidR="00745814" w:rsidRPr="006D7E5F" w14:paraId="102D43AB" w14:textId="77777777" w:rsidTr="00BB1859">
        <w:tc>
          <w:tcPr>
            <w:tcW w:w="879" w:type="dxa"/>
          </w:tcPr>
          <w:p w14:paraId="455A8995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38.522</w:t>
            </w:r>
          </w:p>
        </w:tc>
        <w:tc>
          <w:tcPr>
            <w:tcW w:w="637" w:type="dxa"/>
          </w:tcPr>
          <w:p w14:paraId="3D5CE628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0370</w:t>
            </w:r>
          </w:p>
        </w:tc>
        <w:tc>
          <w:tcPr>
            <w:tcW w:w="517" w:type="dxa"/>
          </w:tcPr>
          <w:p w14:paraId="2FF65BE2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37" w:type="dxa"/>
          </w:tcPr>
          <w:p w14:paraId="192FAE4B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Rel-18</w:t>
            </w:r>
          </w:p>
        </w:tc>
        <w:tc>
          <w:tcPr>
            <w:tcW w:w="3045" w:type="dxa"/>
          </w:tcPr>
          <w:p w14:paraId="553E27C5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Editorial Correction to HST TCs on release information</w:t>
            </w:r>
          </w:p>
        </w:tc>
        <w:tc>
          <w:tcPr>
            <w:tcW w:w="517" w:type="dxa"/>
          </w:tcPr>
          <w:p w14:paraId="4C889711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F</w:t>
            </w:r>
          </w:p>
        </w:tc>
        <w:tc>
          <w:tcPr>
            <w:tcW w:w="637" w:type="dxa"/>
          </w:tcPr>
          <w:p w14:paraId="2F185399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18.1.0</w:t>
            </w:r>
          </w:p>
        </w:tc>
        <w:tc>
          <w:tcPr>
            <w:tcW w:w="758" w:type="dxa"/>
          </w:tcPr>
          <w:p w14:paraId="534BE80D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RAN5#102</w:t>
            </w:r>
          </w:p>
        </w:tc>
        <w:tc>
          <w:tcPr>
            <w:tcW w:w="1119" w:type="dxa"/>
          </w:tcPr>
          <w:p w14:paraId="221221E7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R5-240212</w:t>
            </w:r>
          </w:p>
        </w:tc>
        <w:tc>
          <w:tcPr>
            <w:tcW w:w="1597" w:type="dxa"/>
          </w:tcPr>
          <w:p w14:paraId="2CAB52F7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MediaTek Beijing Inc.</w:t>
            </w:r>
          </w:p>
        </w:tc>
        <w:tc>
          <w:tcPr>
            <w:tcW w:w="1122" w:type="dxa"/>
          </w:tcPr>
          <w:p w14:paraId="439AA279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TEI17_Test</w:t>
            </w:r>
          </w:p>
        </w:tc>
        <w:tc>
          <w:tcPr>
            <w:tcW w:w="2323" w:type="dxa"/>
          </w:tcPr>
          <w:p w14:paraId="1E57E682" w14:textId="77777777" w:rsidR="00745814" w:rsidRPr="006D7E5F" w:rsidRDefault="00745814" w:rsidP="00BB1859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14:paraId="2D32C7F1" w14:textId="77777777" w:rsidR="00745814" w:rsidRPr="006D7E5F" w:rsidRDefault="00745814" w:rsidP="00BB1859">
            <w:pPr>
              <w:rPr>
                <w:sz w:val="18"/>
                <w:szCs w:val="18"/>
              </w:rPr>
            </w:pPr>
          </w:p>
        </w:tc>
      </w:tr>
      <w:tr w:rsidR="00745814" w:rsidRPr="006D7E5F" w14:paraId="2E714724" w14:textId="77777777" w:rsidTr="00BB1859">
        <w:tc>
          <w:tcPr>
            <w:tcW w:w="879" w:type="dxa"/>
          </w:tcPr>
          <w:p w14:paraId="3389A5CD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38.533</w:t>
            </w:r>
          </w:p>
        </w:tc>
        <w:tc>
          <w:tcPr>
            <w:tcW w:w="637" w:type="dxa"/>
          </w:tcPr>
          <w:p w14:paraId="42AA8988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2881</w:t>
            </w:r>
          </w:p>
        </w:tc>
        <w:tc>
          <w:tcPr>
            <w:tcW w:w="517" w:type="dxa"/>
          </w:tcPr>
          <w:p w14:paraId="236AFB01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7" w:type="dxa"/>
          </w:tcPr>
          <w:p w14:paraId="5A2C0B9C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Rel-18</w:t>
            </w:r>
          </w:p>
        </w:tc>
        <w:tc>
          <w:tcPr>
            <w:tcW w:w="3045" w:type="dxa"/>
          </w:tcPr>
          <w:p w14:paraId="66C64CFD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Correction to Table H.3.1-8A</w:t>
            </w:r>
          </w:p>
        </w:tc>
        <w:tc>
          <w:tcPr>
            <w:tcW w:w="517" w:type="dxa"/>
          </w:tcPr>
          <w:p w14:paraId="608486A3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F</w:t>
            </w:r>
          </w:p>
        </w:tc>
        <w:tc>
          <w:tcPr>
            <w:tcW w:w="637" w:type="dxa"/>
          </w:tcPr>
          <w:p w14:paraId="572DF74D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18.1.0</w:t>
            </w:r>
          </w:p>
        </w:tc>
        <w:tc>
          <w:tcPr>
            <w:tcW w:w="758" w:type="dxa"/>
          </w:tcPr>
          <w:p w14:paraId="197527E1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RAN5#102</w:t>
            </w:r>
          </w:p>
        </w:tc>
        <w:tc>
          <w:tcPr>
            <w:tcW w:w="1119" w:type="dxa"/>
          </w:tcPr>
          <w:p w14:paraId="3E87B396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R5-241838</w:t>
            </w:r>
          </w:p>
        </w:tc>
        <w:tc>
          <w:tcPr>
            <w:tcW w:w="1597" w:type="dxa"/>
          </w:tcPr>
          <w:p w14:paraId="77015AF4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MediaTek Beijing Inc.</w:t>
            </w:r>
          </w:p>
        </w:tc>
        <w:tc>
          <w:tcPr>
            <w:tcW w:w="1122" w:type="dxa"/>
          </w:tcPr>
          <w:p w14:paraId="0A0B3E33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TEI17_Test</w:t>
            </w:r>
          </w:p>
        </w:tc>
        <w:tc>
          <w:tcPr>
            <w:tcW w:w="2323" w:type="dxa"/>
          </w:tcPr>
          <w:p w14:paraId="6C5DF23B" w14:textId="77777777" w:rsidR="00745814" w:rsidRPr="006D7E5F" w:rsidRDefault="00745814" w:rsidP="00BB1859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14:paraId="6B22BB1D" w14:textId="77777777" w:rsidR="00745814" w:rsidRPr="006D7E5F" w:rsidRDefault="00745814" w:rsidP="00BB1859">
            <w:pPr>
              <w:rPr>
                <w:sz w:val="18"/>
                <w:szCs w:val="18"/>
              </w:rPr>
            </w:pPr>
          </w:p>
        </w:tc>
      </w:tr>
      <w:tr w:rsidR="00745814" w:rsidRPr="006D7E5F" w14:paraId="69BDE2EB" w14:textId="77777777" w:rsidTr="00BB1859">
        <w:tc>
          <w:tcPr>
            <w:tcW w:w="879" w:type="dxa"/>
          </w:tcPr>
          <w:p w14:paraId="4AC2F071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38.533</w:t>
            </w:r>
          </w:p>
        </w:tc>
        <w:tc>
          <w:tcPr>
            <w:tcW w:w="637" w:type="dxa"/>
          </w:tcPr>
          <w:p w14:paraId="338EFA04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2883</w:t>
            </w:r>
          </w:p>
        </w:tc>
        <w:tc>
          <w:tcPr>
            <w:tcW w:w="517" w:type="dxa"/>
          </w:tcPr>
          <w:p w14:paraId="0F1A3290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7" w:type="dxa"/>
          </w:tcPr>
          <w:p w14:paraId="7B12803F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Rel-18</w:t>
            </w:r>
          </w:p>
        </w:tc>
        <w:tc>
          <w:tcPr>
            <w:tcW w:w="3045" w:type="dxa"/>
          </w:tcPr>
          <w:p w14:paraId="0FCEEB19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Correction to Table H.3.1-12A</w:t>
            </w:r>
          </w:p>
        </w:tc>
        <w:tc>
          <w:tcPr>
            <w:tcW w:w="517" w:type="dxa"/>
          </w:tcPr>
          <w:p w14:paraId="101DDB74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F</w:t>
            </w:r>
          </w:p>
        </w:tc>
        <w:tc>
          <w:tcPr>
            <w:tcW w:w="637" w:type="dxa"/>
          </w:tcPr>
          <w:p w14:paraId="64789B8C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18.1.0</w:t>
            </w:r>
          </w:p>
        </w:tc>
        <w:tc>
          <w:tcPr>
            <w:tcW w:w="758" w:type="dxa"/>
          </w:tcPr>
          <w:p w14:paraId="01F442B9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RAN5#102</w:t>
            </w:r>
          </w:p>
        </w:tc>
        <w:tc>
          <w:tcPr>
            <w:tcW w:w="1119" w:type="dxa"/>
          </w:tcPr>
          <w:p w14:paraId="12B06629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R5-241840</w:t>
            </w:r>
          </w:p>
        </w:tc>
        <w:tc>
          <w:tcPr>
            <w:tcW w:w="1597" w:type="dxa"/>
          </w:tcPr>
          <w:p w14:paraId="144BFA28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MediaTek Beijing Inc.</w:t>
            </w:r>
          </w:p>
        </w:tc>
        <w:tc>
          <w:tcPr>
            <w:tcW w:w="1122" w:type="dxa"/>
          </w:tcPr>
          <w:p w14:paraId="41C8910B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TEI17_Test</w:t>
            </w:r>
          </w:p>
        </w:tc>
        <w:tc>
          <w:tcPr>
            <w:tcW w:w="2323" w:type="dxa"/>
          </w:tcPr>
          <w:p w14:paraId="46713BE5" w14:textId="77777777" w:rsidR="00745814" w:rsidRPr="006D7E5F" w:rsidRDefault="00745814" w:rsidP="00BB1859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14:paraId="0113A56C" w14:textId="77777777" w:rsidR="00745814" w:rsidRPr="006D7E5F" w:rsidRDefault="00745814" w:rsidP="00BB1859">
            <w:pPr>
              <w:rPr>
                <w:sz w:val="18"/>
                <w:szCs w:val="18"/>
              </w:rPr>
            </w:pPr>
          </w:p>
        </w:tc>
      </w:tr>
      <w:tr w:rsidR="00745814" w:rsidRPr="006D7E5F" w14:paraId="0F30A24E" w14:textId="77777777" w:rsidTr="00BB1859">
        <w:tc>
          <w:tcPr>
            <w:tcW w:w="879" w:type="dxa"/>
          </w:tcPr>
          <w:p w14:paraId="34B7448A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38.533</w:t>
            </w:r>
          </w:p>
        </w:tc>
        <w:tc>
          <w:tcPr>
            <w:tcW w:w="637" w:type="dxa"/>
          </w:tcPr>
          <w:p w14:paraId="75CD280A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2988</w:t>
            </w:r>
          </w:p>
        </w:tc>
        <w:tc>
          <w:tcPr>
            <w:tcW w:w="517" w:type="dxa"/>
          </w:tcPr>
          <w:p w14:paraId="5A85F387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37" w:type="dxa"/>
          </w:tcPr>
          <w:p w14:paraId="5FDC7176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Rel-18</w:t>
            </w:r>
          </w:p>
        </w:tc>
        <w:tc>
          <w:tcPr>
            <w:tcW w:w="3045" w:type="dxa"/>
          </w:tcPr>
          <w:p w14:paraId="26F99988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Cell Mapping correction for TC 6.6.1.8 in Annex E</w:t>
            </w:r>
          </w:p>
        </w:tc>
        <w:tc>
          <w:tcPr>
            <w:tcW w:w="517" w:type="dxa"/>
          </w:tcPr>
          <w:p w14:paraId="5083ABD4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F</w:t>
            </w:r>
          </w:p>
        </w:tc>
        <w:tc>
          <w:tcPr>
            <w:tcW w:w="637" w:type="dxa"/>
          </w:tcPr>
          <w:p w14:paraId="6663D169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18.1.0</w:t>
            </w:r>
          </w:p>
        </w:tc>
        <w:tc>
          <w:tcPr>
            <w:tcW w:w="758" w:type="dxa"/>
          </w:tcPr>
          <w:p w14:paraId="1E658A7B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RAN5#102</w:t>
            </w:r>
          </w:p>
        </w:tc>
        <w:tc>
          <w:tcPr>
            <w:tcW w:w="1119" w:type="dxa"/>
          </w:tcPr>
          <w:p w14:paraId="387E4249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R5-240921</w:t>
            </w:r>
          </w:p>
        </w:tc>
        <w:tc>
          <w:tcPr>
            <w:tcW w:w="1597" w:type="dxa"/>
          </w:tcPr>
          <w:p w14:paraId="5EC1CDCC" w14:textId="77777777" w:rsidR="00745814" w:rsidRPr="006D7E5F" w:rsidRDefault="00745814" w:rsidP="00BB1859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6D7E5F">
              <w:rPr>
                <w:rFonts w:cs="Calibri"/>
                <w:color w:val="000000"/>
                <w:sz w:val="18"/>
                <w:szCs w:val="18"/>
              </w:rPr>
              <w:t>Keysight Technologies</w:t>
            </w:r>
          </w:p>
        </w:tc>
        <w:tc>
          <w:tcPr>
            <w:tcW w:w="1122" w:type="dxa"/>
          </w:tcPr>
          <w:p w14:paraId="4C00FECC" w14:textId="77777777" w:rsidR="00745814" w:rsidRPr="006D7E5F" w:rsidRDefault="00745814" w:rsidP="00BB1859">
            <w:pPr>
              <w:rPr>
                <w:sz w:val="18"/>
                <w:szCs w:val="18"/>
              </w:rPr>
            </w:pPr>
            <w:r w:rsidRPr="006D7E5F">
              <w:rPr>
                <w:sz w:val="18"/>
                <w:szCs w:val="18"/>
              </w:rPr>
              <w:t>TEI17_Test</w:t>
            </w:r>
          </w:p>
        </w:tc>
        <w:tc>
          <w:tcPr>
            <w:tcW w:w="2323" w:type="dxa"/>
          </w:tcPr>
          <w:p w14:paraId="5D3BC355" w14:textId="77777777" w:rsidR="00745814" w:rsidRPr="006D7E5F" w:rsidRDefault="00745814" w:rsidP="00BB1859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14:paraId="58C16AF2" w14:textId="77777777" w:rsidR="00745814" w:rsidRPr="006D7E5F" w:rsidRDefault="00745814" w:rsidP="00BB1859">
            <w:pPr>
              <w:rPr>
                <w:sz w:val="18"/>
                <w:szCs w:val="18"/>
              </w:rPr>
            </w:pPr>
          </w:p>
        </w:tc>
      </w:tr>
    </w:tbl>
    <w:p w14:paraId="444C88B1" w14:textId="77777777" w:rsidR="00745814" w:rsidRDefault="00745814" w:rsidP="00745814"/>
    <w:sectPr w:rsidR="00745814" w:rsidSect="00BF620D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890CB" w14:textId="77777777" w:rsidR="00BF620D" w:rsidRDefault="00BF620D">
      <w:r>
        <w:separator/>
      </w:r>
    </w:p>
  </w:endnote>
  <w:endnote w:type="continuationSeparator" w:id="0">
    <w:p w14:paraId="22845447" w14:textId="77777777" w:rsidR="00BF620D" w:rsidRDefault="00BF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41635" w14:textId="77777777" w:rsidR="00BF620D" w:rsidRDefault="00BF620D">
      <w:r>
        <w:separator/>
      </w:r>
    </w:p>
  </w:footnote>
  <w:footnote w:type="continuationSeparator" w:id="0">
    <w:p w14:paraId="33F3C043" w14:textId="77777777" w:rsidR="00BF620D" w:rsidRDefault="00BF6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40DE"/>
    <w:rsid w:val="00005450"/>
    <w:rsid w:val="00005829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526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70B"/>
    <w:rsid w:val="00043846"/>
    <w:rsid w:val="00043956"/>
    <w:rsid w:val="00044406"/>
    <w:rsid w:val="00044594"/>
    <w:rsid w:val="000446B0"/>
    <w:rsid w:val="00044CFF"/>
    <w:rsid w:val="00045A90"/>
    <w:rsid w:val="0004699D"/>
    <w:rsid w:val="000473DB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263"/>
    <w:rsid w:val="00066EBF"/>
    <w:rsid w:val="000679EB"/>
    <w:rsid w:val="00067B07"/>
    <w:rsid w:val="00070C91"/>
    <w:rsid w:val="0007113D"/>
    <w:rsid w:val="000714EE"/>
    <w:rsid w:val="00071EA4"/>
    <w:rsid w:val="00072398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3A6"/>
    <w:rsid w:val="00074F3F"/>
    <w:rsid w:val="000752FB"/>
    <w:rsid w:val="000753CE"/>
    <w:rsid w:val="000755EF"/>
    <w:rsid w:val="00075616"/>
    <w:rsid w:val="00075DF1"/>
    <w:rsid w:val="000761E6"/>
    <w:rsid w:val="000763A1"/>
    <w:rsid w:val="0007654E"/>
    <w:rsid w:val="000765C2"/>
    <w:rsid w:val="00076FFC"/>
    <w:rsid w:val="0007756F"/>
    <w:rsid w:val="00077674"/>
    <w:rsid w:val="000813D4"/>
    <w:rsid w:val="00081407"/>
    <w:rsid w:val="00081A86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3C39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97D72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3FCB"/>
    <w:rsid w:val="000A43F4"/>
    <w:rsid w:val="000A4ADC"/>
    <w:rsid w:val="000A5038"/>
    <w:rsid w:val="000A50DF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AD0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2A3"/>
    <w:rsid w:val="000C13CC"/>
    <w:rsid w:val="000C181B"/>
    <w:rsid w:val="000C1937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19F"/>
    <w:rsid w:val="000C7775"/>
    <w:rsid w:val="000D0253"/>
    <w:rsid w:val="000D02FB"/>
    <w:rsid w:val="000D0E7B"/>
    <w:rsid w:val="000D1115"/>
    <w:rsid w:val="000D1D29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5872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1D8E"/>
    <w:rsid w:val="000F2245"/>
    <w:rsid w:val="000F228D"/>
    <w:rsid w:val="000F22E1"/>
    <w:rsid w:val="000F256B"/>
    <w:rsid w:val="000F3783"/>
    <w:rsid w:val="000F3ED3"/>
    <w:rsid w:val="000F5304"/>
    <w:rsid w:val="000F5A9F"/>
    <w:rsid w:val="000F5AD1"/>
    <w:rsid w:val="000F675A"/>
    <w:rsid w:val="000F6B11"/>
    <w:rsid w:val="000F6E0B"/>
    <w:rsid w:val="000F7098"/>
    <w:rsid w:val="000F7569"/>
    <w:rsid w:val="00100010"/>
    <w:rsid w:val="00100290"/>
    <w:rsid w:val="001006D1"/>
    <w:rsid w:val="00100AA8"/>
    <w:rsid w:val="00100AC3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4EE"/>
    <w:rsid w:val="0010553F"/>
    <w:rsid w:val="00105614"/>
    <w:rsid w:val="00105EB8"/>
    <w:rsid w:val="00105F18"/>
    <w:rsid w:val="001067C3"/>
    <w:rsid w:val="00106D65"/>
    <w:rsid w:val="00106EF6"/>
    <w:rsid w:val="00107460"/>
    <w:rsid w:val="00107558"/>
    <w:rsid w:val="00110329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0D70"/>
    <w:rsid w:val="00121028"/>
    <w:rsid w:val="0012109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666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5FF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943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1D42"/>
    <w:rsid w:val="00182080"/>
    <w:rsid w:val="0018219E"/>
    <w:rsid w:val="00182211"/>
    <w:rsid w:val="001836D7"/>
    <w:rsid w:val="00183A1A"/>
    <w:rsid w:val="00183CBF"/>
    <w:rsid w:val="00183FEF"/>
    <w:rsid w:val="00184386"/>
    <w:rsid w:val="00184565"/>
    <w:rsid w:val="00184B27"/>
    <w:rsid w:val="0018522E"/>
    <w:rsid w:val="00185494"/>
    <w:rsid w:val="00185D5D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6B2"/>
    <w:rsid w:val="001957B3"/>
    <w:rsid w:val="00195BDF"/>
    <w:rsid w:val="00195EA7"/>
    <w:rsid w:val="001964EB"/>
    <w:rsid w:val="00196BD9"/>
    <w:rsid w:val="001972BC"/>
    <w:rsid w:val="00197798"/>
    <w:rsid w:val="00197F59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47A0"/>
    <w:rsid w:val="001A56A2"/>
    <w:rsid w:val="001A5A10"/>
    <w:rsid w:val="001A5AC1"/>
    <w:rsid w:val="001A5E13"/>
    <w:rsid w:val="001A6429"/>
    <w:rsid w:val="001A6999"/>
    <w:rsid w:val="001A6CA2"/>
    <w:rsid w:val="001A6E21"/>
    <w:rsid w:val="001A7043"/>
    <w:rsid w:val="001A7845"/>
    <w:rsid w:val="001B009A"/>
    <w:rsid w:val="001B03EC"/>
    <w:rsid w:val="001B0711"/>
    <w:rsid w:val="001B09C6"/>
    <w:rsid w:val="001B0E86"/>
    <w:rsid w:val="001B1EA1"/>
    <w:rsid w:val="001B1F9C"/>
    <w:rsid w:val="001B22C4"/>
    <w:rsid w:val="001B30BB"/>
    <w:rsid w:val="001B3107"/>
    <w:rsid w:val="001B3B5A"/>
    <w:rsid w:val="001B3F1D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3584"/>
    <w:rsid w:val="001C39BE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9B7"/>
    <w:rsid w:val="001D2B80"/>
    <w:rsid w:val="001D347F"/>
    <w:rsid w:val="001D3620"/>
    <w:rsid w:val="001D39F7"/>
    <w:rsid w:val="001D4472"/>
    <w:rsid w:val="001D452D"/>
    <w:rsid w:val="001D503B"/>
    <w:rsid w:val="001D5511"/>
    <w:rsid w:val="001D580C"/>
    <w:rsid w:val="001D5852"/>
    <w:rsid w:val="001D6070"/>
    <w:rsid w:val="001D691C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36"/>
    <w:rsid w:val="001E22B4"/>
    <w:rsid w:val="001E24E7"/>
    <w:rsid w:val="001E2A1C"/>
    <w:rsid w:val="001E2D98"/>
    <w:rsid w:val="001E2F5A"/>
    <w:rsid w:val="001E30D9"/>
    <w:rsid w:val="001E3AE2"/>
    <w:rsid w:val="001E49C9"/>
    <w:rsid w:val="001E576E"/>
    <w:rsid w:val="001E5A36"/>
    <w:rsid w:val="001E624F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4C9A"/>
    <w:rsid w:val="001F50F4"/>
    <w:rsid w:val="001F5CF7"/>
    <w:rsid w:val="001F6A06"/>
    <w:rsid w:val="001F70B4"/>
    <w:rsid w:val="001F7501"/>
    <w:rsid w:val="00200857"/>
    <w:rsid w:val="00200A9A"/>
    <w:rsid w:val="00201040"/>
    <w:rsid w:val="0020133C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1D73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4E5"/>
    <w:rsid w:val="00217613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5C9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1E4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2C52"/>
    <w:rsid w:val="002332BF"/>
    <w:rsid w:val="00233556"/>
    <w:rsid w:val="00233CE1"/>
    <w:rsid w:val="002345A0"/>
    <w:rsid w:val="00234E56"/>
    <w:rsid w:val="00235033"/>
    <w:rsid w:val="002354E1"/>
    <w:rsid w:val="00236653"/>
    <w:rsid w:val="0023668E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0B9"/>
    <w:rsid w:val="0024079D"/>
    <w:rsid w:val="00240CEB"/>
    <w:rsid w:val="00240DCB"/>
    <w:rsid w:val="00240F30"/>
    <w:rsid w:val="00240FA6"/>
    <w:rsid w:val="002412BA"/>
    <w:rsid w:val="00241372"/>
    <w:rsid w:val="00241533"/>
    <w:rsid w:val="00242271"/>
    <w:rsid w:val="002422A3"/>
    <w:rsid w:val="002422C1"/>
    <w:rsid w:val="00242859"/>
    <w:rsid w:val="00242899"/>
    <w:rsid w:val="00242D7E"/>
    <w:rsid w:val="00242ED1"/>
    <w:rsid w:val="00243816"/>
    <w:rsid w:val="00243824"/>
    <w:rsid w:val="00243D48"/>
    <w:rsid w:val="00243E3F"/>
    <w:rsid w:val="002441A9"/>
    <w:rsid w:val="002445BF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2E15"/>
    <w:rsid w:val="00253BCE"/>
    <w:rsid w:val="002548A4"/>
    <w:rsid w:val="00255A02"/>
    <w:rsid w:val="002561CE"/>
    <w:rsid w:val="00256964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83E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1B00"/>
    <w:rsid w:val="00271BB8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478"/>
    <w:rsid w:val="002809C1"/>
    <w:rsid w:val="00280A66"/>
    <w:rsid w:val="00281355"/>
    <w:rsid w:val="00282983"/>
    <w:rsid w:val="00282E1D"/>
    <w:rsid w:val="00283711"/>
    <w:rsid w:val="0028399A"/>
    <w:rsid w:val="00283EE6"/>
    <w:rsid w:val="00285337"/>
    <w:rsid w:val="0028539A"/>
    <w:rsid w:val="0028593B"/>
    <w:rsid w:val="0028620C"/>
    <w:rsid w:val="00286531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065"/>
    <w:rsid w:val="00292088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6FF7"/>
    <w:rsid w:val="00297F4A"/>
    <w:rsid w:val="002A04BB"/>
    <w:rsid w:val="002A0818"/>
    <w:rsid w:val="002A0F9C"/>
    <w:rsid w:val="002A109D"/>
    <w:rsid w:val="002A160F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071A"/>
    <w:rsid w:val="002B17E9"/>
    <w:rsid w:val="002B1F37"/>
    <w:rsid w:val="002B2220"/>
    <w:rsid w:val="002B2256"/>
    <w:rsid w:val="002B22BD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7DA"/>
    <w:rsid w:val="002C2E31"/>
    <w:rsid w:val="002C3270"/>
    <w:rsid w:val="002C3D3A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841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51A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910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39F"/>
    <w:rsid w:val="002F67E6"/>
    <w:rsid w:val="002F6B48"/>
    <w:rsid w:val="002F6FED"/>
    <w:rsid w:val="002F7054"/>
    <w:rsid w:val="002F7873"/>
    <w:rsid w:val="002F7F01"/>
    <w:rsid w:val="0030042B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7EA"/>
    <w:rsid w:val="00304AA2"/>
    <w:rsid w:val="00304EF7"/>
    <w:rsid w:val="003064B0"/>
    <w:rsid w:val="00306DE6"/>
    <w:rsid w:val="003073ED"/>
    <w:rsid w:val="003106A5"/>
    <w:rsid w:val="00310863"/>
    <w:rsid w:val="00310FA9"/>
    <w:rsid w:val="00311346"/>
    <w:rsid w:val="003116BA"/>
    <w:rsid w:val="003119AF"/>
    <w:rsid w:val="00311C3B"/>
    <w:rsid w:val="00311FD6"/>
    <w:rsid w:val="0031265C"/>
    <w:rsid w:val="003126F3"/>
    <w:rsid w:val="00312766"/>
    <w:rsid w:val="00312BB0"/>
    <w:rsid w:val="00312F2D"/>
    <w:rsid w:val="0031359F"/>
    <w:rsid w:val="0031438E"/>
    <w:rsid w:val="0031484D"/>
    <w:rsid w:val="003153CD"/>
    <w:rsid w:val="00315577"/>
    <w:rsid w:val="00315862"/>
    <w:rsid w:val="00315B73"/>
    <w:rsid w:val="00315DFD"/>
    <w:rsid w:val="003163DE"/>
    <w:rsid w:val="00316503"/>
    <w:rsid w:val="00316EEA"/>
    <w:rsid w:val="00317B7D"/>
    <w:rsid w:val="00317B94"/>
    <w:rsid w:val="00320C23"/>
    <w:rsid w:val="00321369"/>
    <w:rsid w:val="00322F36"/>
    <w:rsid w:val="0032335F"/>
    <w:rsid w:val="003233A4"/>
    <w:rsid w:val="003237A9"/>
    <w:rsid w:val="00323E65"/>
    <w:rsid w:val="00323F27"/>
    <w:rsid w:val="00324028"/>
    <w:rsid w:val="003245C5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579B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095C"/>
    <w:rsid w:val="003410AA"/>
    <w:rsid w:val="00341148"/>
    <w:rsid w:val="003412E6"/>
    <w:rsid w:val="0034161F"/>
    <w:rsid w:val="00341AA7"/>
    <w:rsid w:val="003424C3"/>
    <w:rsid w:val="0034344C"/>
    <w:rsid w:val="0034383F"/>
    <w:rsid w:val="00343A69"/>
    <w:rsid w:val="00343E9F"/>
    <w:rsid w:val="00344275"/>
    <w:rsid w:val="003442E6"/>
    <w:rsid w:val="0034445D"/>
    <w:rsid w:val="003444F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B88"/>
    <w:rsid w:val="00351C76"/>
    <w:rsid w:val="0035292C"/>
    <w:rsid w:val="00352970"/>
    <w:rsid w:val="00352AC1"/>
    <w:rsid w:val="00352C12"/>
    <w:rsid w:val="00353983"/>
    <w:rsid w:val="003539E1"/>
    <w:rsid w:val="00353D6E"/>
    <w:rsid w:val="00354022"/>
    <w:rsid w:val="00354271"/>
    <w:rsid w:val="003549A5"/>
    <w:rsid w:val="003555AF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1B42"/>
    <w:rsid w:val="00361BBB"/>
    <w:rsid w:val="0036211B"/>
    <w:rsid w:val="0036212F"/>
    <w:rsid w:val="0036275A"/>
    <w:rsid w:val="0036280A"/>
    <w:rsid w:val="00362935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3D07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B02"/>
    <w:rsid w:val="00382FF8"/>
    <w:rsid w:val="003836BD"/>
    <w:rsid w:val="00384158"/>
    <w:rsid w:val="00384891"/>
    <w:rsid w:val="003854D8"/>
    <w:rsid w:val="003857C1"/>
    <w:rsid w:val="00386392"/>
    <w:rsid w:val="0038669F"/>
    <w:rsid w:val="00386E4A"/>
    <w:rsid w:val="00386E81"/>
    <w:rsid w:val="00386EDA"/>
    <w:rsid w:val="0038728C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5C31"/>
    <w:rsid w:val="00395FC1"/>
    <w:rsid w:val="003967DA"/>
    <w:rsid w:val="00397837"/>
    <w:rsid w:val="003A0370"/>
    <w:rsid w:val="003A07B1"/>
    <w:rsid w:val="003A085C"/>
    <w:rsid w:val="003A0910"/>
    <w:rsid w:val="003A12D4"/>
    <w:rsid w:val="003A1AB3"/>
    <w:rsid w:val="003A2139"/>
    <w:rsid w:val="003A249B"/>
    <w:rsid w:val="003A3470"/>
    <w:rsid w:val="003A57BA"/>
    <w:rsid w:val="003A58AB"/>
    <w:rsid w:val="003A5CA3"/>
    <w:rsid w:val="003A69F6"/>
    <w:rsid w:val="003A7B74"/>
    <w:rsid w:val="003B01AD"/>
    <w:rsid w:val="003B0EBC"/>
    <w:rsid w:val="003B118F"/>
    <w:rsid w:val="003B21C5"/>
    <w:rsid w:val="003B227F"/>
    <w:rsid w:val="003B23DA"/>
    <w:rsid w:val="003B27F0"/>
    <w:rsid w:val="003B2F25"/>
    <w:rsid w:val="003B2F50"/>
    <w:rsid w:val="003B2FE1"/>
    <w:rsid w:val="003B32E5"/>
    <w:rsid w:val="003B397B"/>
    <w:rsid w:val="003B47BC"/>
    <w:rsid w:val="003B4906"/>
    <w:rsid w:val="003B6218"/>
    <w:rsid w:val="003B6919"/>
    <w:rsid w:val="003B7209"/>
    <w:rsid w:val="003B7834"/>
    <w:rsid w:val="003B7A68"/>
    <w:rsid w:val="003B7C8C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6D84"/>
    <w:rsid w:val="003C7027"/>
    <w:rsid w:val="003C7DAF"/>
    <w:rsid w:val="003C7F9F"/>
    <w:rsid w:val="003D04DD"/>
    <w:rsid w:val="003D05A3"/>
    <w:rsid w:val="003D06DC"/>
    <w:rsid w:val="003D0A59"/>
    <w:rsid w:val="003D0B38"/>
    <w:rsid w:val="003D1519"/>
    <w:rsid w:val="003D17B1"/>
    <w:rsid w:val="003D237F"/>
    <w:rsid w:val="003D24AA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9BE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37"/>
    <w:rsid w:val="003F0A90"/>
    <w:rsid w:val="003F17CF"/>
    <w:rsid w:val="003F25BC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07F4A"/>
    <w:rsid w:val="004101FE"/>
    <w:rsid w:val="004105FF"/>
    <w:rsid w:val="004106FE"/>
    <w:rsid w:val="00411164"/>
    <w:rsid w:val="00412390"/>
    <w:rsid w:val="00412D70"/>
    <w:rsid w:val="00412F2D"/>
    <w:rsid w:val="004138A8"/>
    <w:rsid w:val="004140CC"/>
    <w:rsid w:val="0041431A"/>
    <w:rsid w:val="00414411"/>
    <w:rsid w:val="00414717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4ED5"/>
    <w:rsid w:val="00435295"/>
    <w:rsid w:val="0043574F"/>
    <w:rsid w:val="0043603E"/>
    <w:rsid w:val="004360D7"/>
    <w:rsid w:val="00437377"/>
    <w:rsid w:val="00437486"/>
    <w:rsid w:val="0044035C"/>
    <w:rsid w:val="004403E8"/>
    <w:rsid w:val="00440746"/>
    <w:rsid w:val="00440BCB"/>
    <w:rsid w:val="00441089"/>
    <w:rsid w:val="004412D3"/>
    <w:rsid w:val="00441744"/>
    <w:rsid w:val="004419E2"/>
    <w:rsid w:val="00442198"/>
    <w:rsid w:val="0044296E"/>
    <w:rsid w:val="00442DA0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4F2"/>
    <w:rsid w:val="00446791"/>
    <w:rsid w:val="00446861"/>
    <w:rsid w:val="004469B5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0C"/>
    <w:rsid w:val="00451718"/>
    <w:rsid w:val="00451812"/>
    <w:rsid w:val="004518C8"/>
    <w:rsid w:val="00451C88"/>
    <w:rsid w:val="00452BF6"/>
    <w:rsid w:val="004540CC"/>
    <w:rsid w:val="00454276"/>
    <w:rsid w:val="00454CDE"/>
    <w:rsid w:val="004557E0"/>
    <w:rsid w:val="00455983"/>
    <w:rsid w:val="0045657A"/>
    <w:rsid w:val="00457C20"/>
    <w:rsid w:val="0046072D"/>
    <w:rsid w:val="00460917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6C6"/>
    <w:rsid w:val="00467CBE"/>
    <w:rsid w:val="0047022E"/>
    <w:rsid w:val="00470308"/>
    <w:rsid w:val="00470C82"/>
    <w:rsid w:val="00470DDF"/>
    <w:rsid w:val="004710E6"/>
    <w:rsid w:val="00471D0B"/>
    <w:rsid w:val="004723C4"/>
    <w:rsid w:val="00472444"/>
    <w:rsid w:val="004727C6"/>
    <w:rsid w:val="00472B51"/>
    <w:rsid w:val="00472C10"/>
    <w:rsid w:val="0047308F"/>
    <w:rsid w:val="00473124"/>
    <w:rsid w:val="00473535"/>
    <w:rsid w:val="004742ED"/>
    <w:rsid w:val="0047488A"/>
    <w:rsid w:val="00474FEA"/>
    <w:rsid w:val="0047577D"/>
    <w:rsid w:val="00475F10"/>
    <w:rsid w:val="004777F8"/>
    <w:rsid w:val="00480588"/>
    <w:rsid w:val="00480B5B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C7A"/>
    <w:rsid w:val="00484E93"/>
    <w:rsid w:val="00485D11"/>
    <w:rsid w:val="00486152"/>
    <w:rsid w:val="00486FD9"/>
    <w:rsid w:val="004876B6"/>
    <w:rsid w:val="0049097A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A012C"/>
    <w:rsid w:val="004A0FB0"/>
    <w:rsid w:val="004A1122"/>
    <w:rsid w:val="004A16D7"/>
    <w:rsid w:val="004A1A98"/>
    <w:rsid w:val="004A1E80"/>
    <w:rsid w:val="004A1F18"/>
    <w:rsid w:val="004A229F"/>
    <w:rsid w:val="004A2833"/>
    <w:rsid w:val="004A39DC"/>
    <w:rsid w:val="004A3C05"/>
    <w:rsid w:val="004A3CF6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333A"/>
    <w:rsid w:val="004B408A"/>
    <w:rsid w:val="004B433F"/>
    <w:rsid w:val="004B480C"/>
    <w:rsid w:val="004B4860"/>
    <w:rsid w:val="004B4A24"/>
    <w:rsid w:val="004B4DB0"/>
    <w:rsid w:val="004B56C7"/>
    <w:rsid w:val="004B611A"/>
    <w:rsid w:val="004B7051"/>
    <w:rsid w:val="004B7179"/>
    <w:rsid w:val="004B721F"/>
    <w:rsid w:val="004B7315"/>
    <w:rsid w:val="004C011B"/>
    <w:rsid w:val="004C09B2"/>
    <w:rsid w:val="004C0E4C"/>
    <w:rsid w:val="004C103E"/>
    <w:rsid w:val="004C162E"/>
    <w:rsid w:val="004C1A4C"/>
    <w:rsid w:val="004C2315"/>
    <w:rsid w:val="004C25B7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8FC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DEA"/>
    <w:rsid w:val="004D4EA6"/>
    <w:rsid w:val="004D53D0"/>
    <w:rsid w:val="004D5688"/>
    <w:rsid w:val="004D59F1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3C"/>
    <w:rsid w:val="004E1A96"/>
    <w:rsid w:val="004E1E8D"/>
    <w:rsid w:val="004E21EB"/>
    <w:rsid w:val="004E2239"/>
    <w:rsid w:val="004E40D6"/>
    <w:rsid w:val="004E4D38"/>
    <w:rsid w:val="004E5DD4"/>
    <w:rsid w:val="004E5F85"/>
    <w:rsid w:val="004E67C3"/>
    <w:rsid w:val="004E724E"/>
    <w:rsid w:val="004E7AB3"/>
    <w:rsid w:val="004F03F1"/>
    <w:rsid w:val="004F0564"/>
    <w:rsid w:val="004F0F86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8AC"/>
    <w:rsid w:val="004F6907"/>
    <w:rsid w:val="004F6EB8"/>
    <w:rsid w:val="004F7126"/>
    <w:rsid w:val="004F75A5"/>
    <w:rsid w:val="004F78D1"/>
    <w:rsid w:val="004F7FA5"/>
    <w:rsid w:val="005002F0"/>
    <w:rsid w:val="00500566"/>
    <w:rsid w:val="005005DD"/>
    <w:rsid w:val="005006E8"/>
    <w:rsid w:val="005014FD"/>
    <w:rsid w:val="00501C8A"/>
    <w:rsid w:val="00502004"/>
    <w:rsid w:val="005022F4"/>
    <w:rsid w:val="005028E6"/>
    <w:rsid w:val="00502DAA"/>
    <w:rsid w:val="00503558"/>
    <w:rsid w:val="00503830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B7E"/>
    <w:rsid w:val="00521C70"/>
    <w:rsid w:val="0052217B"/>
    <w:rsid w:val="00522B6C"/>
    <w:rsid w:val="00522F8B"/>
    <w:rsid w:val="00523038"/>
    <w:rsid w:val="00523195"/>
    <w:rsid w:val="005237FA"/>
    <w:rsid w:val="00523CC6"/>
    <w:rsid w:val="005242F0"/>
    <w:rsid w:val="00524530"/>
    <w:rsid w:val="005246D7"/>
    <w:rsid w:val="00524820"/>
    <w:rsid w:val="00524846"/>
    <w:rsid w:val="00524EAF"/>
    <w:rsid w:val="00524FE9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370"/>
    <w:rsid w:val="00530680"/>
    <w:rsid w:val="005306DF"/>
    <w:rsid w:val="00530798"/>
    <w:rsid w:val="00530D67"/>
    <w:rsid w:val="00531280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473"/>
    <w:rsid w:val="00537C02"/>
    <w:rsid w:val="00537E02"/>
    <w:rsid w:val="005404BF"/>
    <w:rsid w:val="005409BE"/>
    <w:rsid w:val="00540BB1"/>
    <w:rsid w:val="00540E5F"/>
    <w:rsid w:val="005410BC"/>
    <w:rsid w:val="0054173B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66D"/>
    <w:rsid w:val="005459E6"/>
    <w:rsid w:val="00545C3E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777"/>
    <w:rsid w:val="0055185A"/>
    <w:rsid w:val="00552151"/>
    <w:rsid w:val="00552740"/>
    <w:rsid w:val="00552D9A"/>
    <w:rsid w:val="00552E6F"/>
    <w:rsid w:val="00553380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6B8C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5BA"/>
    <w:rsid w:val="0056567C"/>
    <w:rsid w:val="00566A88"/>
    <w:rsid w:val="00566E0C"/>
    <w:rsid w:val="0056742A"/>
    <w:rsid w:val="005678CD"/>
    <w:rsid w:val="005679A7"/>
    <w:rsid w:val="00570784"/>
    <w:rsid w:val="00570BF1"/>
    <w:rsid w:val="00571249"/>
    <w:rsid w:val="00571C66"/>
    <w:rsid w:val="00571ED9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3E80"/>
    <w:rsid w:val="0057408C"/>
    <w:rsid w:val="00574582"/>
    <w:rsid w:val="00574655"/>
    <w:rsid w:val="00574C73"/>
    <w:rsid w:val="005751B2"/>
    <w:rsid w:val="00575A5B"/>
    <w:rsid w:val="00575E57"/>
    <w:rsid w:val="005762B4"/>
    <w:rsid w:val="005767D8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5C4"/>
    <w:rsid w:val="00583618"/>
    <w:rsid w:val="00583E30"/>
    <w:rsid w:val="00584594"/>
    <w:rsid w:val="0058581D"/>
    <w:rsid w:val="0058628A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891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13E"/>
    <w:rsid w:val="00596399"/>
    <w:rsid w:val="00597099"/>
    <w:rsid w:val="00597182"/>
    <w:rsid w:val="00597EE0"/>
    <w:rsid w:val="005A0CF3"/>
    <w:rsid w:val="005A12AD"/>
    <w:rsid w:val="005A12F4"/>
    <w:rsid w:val="005A161C"/>
    <w:rsid w:val="005A1B40"/>
    <w:rsid w:val="005A213D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1240"/>
    <w:rsid w:val="005B1A04"/>
    <w:rsid w:val="005B1D88"/>
    <w:rsid w:val="005B1EB6"/>
    <w:rsid w:val="005B25D5"/>
    <w:rsid w:val="005B2EE4"/>
    <w:rsid w:val="005B3067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358"/>
    <w:rsid w:val="005B5663"/>
    <w:rsid w:val="005B58F4"/>
    <w:rsid w:val="005B5BEB"/>
    <w:rsid w:val="005B61A5"/>
    <w:rsid w:val="005B738C"/>
    <w:rsid w:val="005C0C5E"/>
    <w:rsid w:val="005C0F17"/>
    <w:rsid w:val="005C1070"/>
    <w:rsid w:val="005C1D2E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9A0"/>
    <w:rsid w:val="005C6AB7"/>
    <w:rsid w:val="005C6DB4"/>
    <w:rsid w:val="005C7DBA"/>
    <w:rsid w:val="005C7E79"/>
    <w:rsid w:val="005C7E7E"/>
    <w:rsid w:val="005D007D"/>
    <w:rsid w:val="005D0F9B"/>
    <w:rsid w:val="005D1200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6E8B"/>
    <w:rsid w:val="005D7106"/>
    <w:rsid w:val="005D7286"/>
    <w:rsid w:val="005D74D7"/>
    <w:rsid w:val="005D75E9"/>
    <w:rsid w:val="005D7F53"/>
    <w:rsid w:val="005E0009"/>
    <w:rsid w:val="005E008F"/>
    <w:rsid w:val="005E023C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543"/>
    <w:rsid w:val="005E7E2A"/>
    <w:rsid w:val="005F0666"/>
    <w:rsid w:val="005F07ED"/>
    <w:rsid w:val="005F0B89"/>
    <w:rsid w:val="005F10AC"/>
    <w:rsid w:val="005F1CC0"/>
    <w:rsid w:val="005F29CA"/>
    <w:rsid w:val="005F3763"/>
    <w:rsid w:val="005F3BFE"/>
    <w:rsid w:val="005F3FED"/>
    <w:rsid w:val="005F4373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5F7D5F"/>
    <w:rsid w:val="00600087"/>
    <w:rsid w:val="00600928"/>
    <w:rsid w:val="00601125"/>
    <w:rsid w:val="00601973"/>
    <w:rsid w:val="00601A49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878"/>
    <w:rsid w:val="00604A59"/>
    <w:rsid w:val="00604B3B"/>
    <w:rsid w:val="006059EB"/>
    <w:rsid w:val="00605C3D"/>
    <w:rsid w:val="00605EFF"/>
    <w:rsid w:val="006060DF"/>
    <w:rsid w:val="00606B68"/>
    <w:rsid w:val="00606EA2"/>
    <w:rsid w:val="00607301"/>
    <w:rsid w:val="00607E71"/>
    <w:rsid w:val="0061045C"/>
    <w:rsid w:val="00610F74"/>
    <w:rsid w:val="0061125E"/>
    <w:rsid w:val="00611935"/>
    <w:rsid w:val="00611ADE"/>
    <w:rsid w:val="00611D5E"/>
    <w:rsid w:val="00612A9C"/>
    <w:rsid w:val="00612C30"/>
    <w:rsid w:val="00613390"/>
    <w:rsid w:val="00613FA9"/>
    <w:rsid w:val="00614A99"/>
    <w:rsid w:val="00615343"/>
    <w:rsid w:val="00615373"/>
    <w:rsid w:val="0061618F"/>
    <w:rsid w:val="0061685B"/>
    <w:rsid w:val="00616974"/>
    <w:rsid w:val="00616CD0"/>
    <w:rsid w:val="00617F4E"/>
    <w:rsid w:val="00620432"/>
    <w:rsid w:val="00620588"/>
    <w:rsid w:val="006214EE"/>
    <w:rsid w:val="006219BE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1A55"/>
    <w:rsid w:val="00632332"/>
    <w:rsid w:val="00632CC6"/>
    <w:rsid w:val="00632DF9"/>
    <w:rsid w:val="00633304"/>
    <w:rsid w:val="00634B2D"/>
    <w:rsid w:val="0063590C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474"/>
    <w:rsid w:val="00640518"/>
    <w:rsid w:val="0064075C"/>
    <w:rsid w:val="006412D2"/>
    <w:rsid w:val="00641C68"/>
    <w:rsid w:val="00641CD2"/>
    <w:rsid w:val="0064245E"/>
    <w:rsid w:val="00642CFC"/>
    <w:rsid w:val="00642E96"/>
    <w:rsid w:val="0064337D"/>
    <w:rsid w:val="0064365C"/>
    <w:rsid w:val="00643C40"/>
    <w:rsid w:val="00644C29"/>
    <w:rsid w:val="00644D3B"/>
    <w:rsid w:val="00644D7B"/>
    <w:rsid w:val="006451F5"/>
    <w:rsid w:val="006452EE"/>
    <w:rsid w:val="0064542D"/>
    <w:rsid w:val="006464EE"/>
    <w:rsid w:val="00647300"/>
    <w:rsid w:val="0064739D"/>
    <w:rsid w:val="00647531"/>
    <w:rsid w:val="00647FC4"/>
    <w:rsid w:val="00651A32"/>
    <w:rsid w:val="00652A97"/>
    <w:rsid w:val="00652EB5"/>
    <w:rsid w:val="006543C6"/>
    <w:rsid w:val="0065445E"/>
    <w:rsid w:val="0065492C"/>
    <w:rsid w:val="00654B89"/>
    <w:rsid w:val="00655376"/>
    <w:rsid w:val="00655673"/>
    <w:rsid w:val="00655803"/>
    <w:rsid w:val="00655B2D"/>
    <w:rsid w:val="00656341"/>
    <w:rsid w:val="0065648D"/>
    <w:rsid w:val="006566EB"/>
    <w:rsid w:val="006570A8"/>
    <w:rsid w:val="00657DB4"/>
    <w:rsid w:val="006603F8"/>
    <w:rsid w:val="00660655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3BAA"/>
    <w:rsid w:val="0067412C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2B"/>
    <w:rsid w:val="0068355B"/>
    <w:rsid w:val="0068371F"/>
    <w:rsid w:val="00683AEF"/>
    <w:rsid w:val="00683E7E"/>
    <w:rsid w:val="00685086"/>
    <w:rsid w:val="00685F54"/>
    <w:rsid w:val="006862AC"/>
    <w:rsid w:val="00686392"/>
    <w:rsid w:val="0068649A"/>
    <w:rsid w:val="006864F7"/>
    <w:rsid w:val="0068697F"/>
    <w:rsid w:val="00686A9E"/>
    <w:rsid w:val="00687061"/>
    <w:rsid w:val="0068713E"/>
    <w:rsid w:val="0068749B"/>
    <w:rsid w:val="00687598"/>
    <w:rsid w:val="00687616"/>
    <w:rsid w:val="00687695"/>
    <w:rsid w:val="0069031A"/>
    <w:rsid w:val="00690320"/>
    <w:rsid w:val="00690B7F"/>
    <w:rsid w:val="006910FD"/>
    <w:rsid w:val="0069139E"/>
    <w:rsid w:val="006918F4"/>
    <w:rsid w:val="00691C11"/>
    <w:rsid w:val="006929BA"/>
    <w:rsid w:val="00692D55"/>
    <w:rsid w:val="006933C6"/>
    <w:rsid w:val="00693875"/>
    <w:rsid w:val="00693A7E"/>
    <w:rsid w:val="006940BA"/>
    <w:rsid w:val="0069461B"/>
    <w:rsid w:val="006946F5"/>
    <w:rsid w:val="00694731"/>
    <w:rsid w:val="00695530"/>
    <w:rsid w:val="006958C3"/>
    <w:rsid w:val="00695C2A"/>
    <w:rsid w:val="00695ED9"/>
    <w:rsid w:val="0069651D"/>
    <w:rsid w:val="006969F0"/>
    <w:rsid w:val="00696E82"/>
    <w:rsid w:val="0069714B"/>
    <w:rsid w:val="006975EF"/>
    <w:rsid w:val="00697C5B"/>
    <w:rsid w:val="006A0900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64C6"/>
    <w:rsid w:val="006A6ACE"/>
    <w:rsid w:val="006A6BB3"/>
    <w:rsid w:val="006A6DC6"/>
    <w:rsid w:val="006A6F61"/>
    <w:rsid w:val="006A70E0"/>
    <w:rsid w:val="006A72B3"/>
    <w:rsid w:val="006A7371"/>
    <w:rsid w:val="006A7A46"/>
    <w:rsid w:val="006A7FF7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870"/>
    <w:rsid w:val="006C2C10"/>
    <w:rsid w:val="006C2FC4"/>
    <w:rsid w:val="006C4457"/>
    <w:rsid w:val="006C57C9"/>
    <w:rsid w:val="006C60FD"/>
    <w:rsid w:val="006C612B"/>
    <w:rsid w:val="006C647E"/>
    <w:rsid w:val="006C6565"/>
    <w:rsid w:val="006C67E7"/>
    <w:rsid w:val="006C6C65"/>
    <w:rsid w:val="006C714E"/>
    <w:rsid w:val="006C78AD"/>
    <w:rsid w:val="006C7A1A"/>
    <w:rsid w:val="006D0648"/>
    <w:rsid w:val="006D1EA6"/>
    <w:rsid w:val="006D2CE7"/>
    <w:rsid w:val="006D3250"/>
    <w:rsid w:val="006D36C8"/>
    <w:rsid w:val="006D3985"/>
    <w:rsid w:val="006D40FB"/>
    <w:rsid w:val="006D495E"/>
    <w:rsid w:val="006D54C6"/>
    <w:rsid w:val="006D560A"/>
    <w:rsid w:val="006D5840"/>
    <w:rsid w:val="006D5859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7B6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E2A"/>
    <w:rsid w:val="006F1F77"/>
    <w:rsid w:val="006F1F7F"/>
    <w:rsid w:val="006F2013"/>
    <w:rsid w:val="006F2187"/>
    <w:rsid w:val="006F2222"/>
    <w:rsid w:val="006F2F84"/>
    <w:rsid w:val="006F2FED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4B62"/>
    <w:rsid w:val="0070544C"/>
    <w:rsid w:val="007054E3"/>
    <w:rsid w:val="00705816"/>
    <w:rsid w:val="00705AC7"/>
    <w:rsid w:val="00706269"/>
    <w:rsid w:val="007065D8"/>
    <w:rsid w:val="007070D4"/>
    <w:rsid w:val="00707238"/>
    <w:rsid w:val="007073D2"/>
    <w:rsid w:val="00707E95"/>
    <w:rsid w:val="00707EEB"/>
    <w:rsid w:val="007101F4"/>
    <w:rsid w:val="007103EE"/>
    <w:rsid w:val="00710719"/>
    <w:rsid w:val="00710D1E"/>
    <w:rsid w:val="00710E33"/>
    <w:rsid w:val="0071115B"/>
    <w:rsid w:val="00711C07"/>
    <w:rsid w:val="0071248D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17DBD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B5B"/>
    <w:rsid w:val="00730DEE"/>
    <w:rsid w:val="00731324"/>
    <w:rsid w:val="007322A5"/>
    <w:rsid w:val="0073266F"/>
    <w:rsid w:val="007345AE"/>
    <w:rsid w:val="0073466D"/>
    <w:rsid w:val="007347C3"/>
    <w:rsid w:val="007348F2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2E83"/>
    <w:rsid w:val="00743400"/>
    <w:rsid w:val="007434B0"/>
    <w:rsid w:val="0074371F"/>
    <w:rsid w:val="0074499A"/>
    <w:rsid w:val="00744B99"/>
    <w:rsid w:val="007451A5"/>
    <w:rsid w:val="007456B8"/>
    <w:rsid w:val="007456BC"/>
    <w:rsid w:val="00745814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43E1"/>
    <w:rsid w:val="00754505"/>
    <w:rsid w:val="007545F2"/>
    <w:rsid w:val="00754883"/>
    <w:rsid w:val="00754B17"/>
    <w:rsid w:val="007558D1"/>
    <w:rsid w:val="007571FE"/>
    <w:rsid w:val="00757848"/>
    <w:rsid w:val="00757E89"/>
    <w:rsid w:val="00760023"/>
    <w:rsid w:val="00760B82"/>
    <w:rsid w:val="0076102E"/>
    <w:rsid w:val="0076192D"/>
    <w:rsid w:val="00761CE1"/>
    <w:rsid w:val="00762669"/>
    <w:rsid w:val="0076276F"/>
    <w:rsid w:val="00762F54"/>
    <w:rsid w:val="00763129"/>
    <w:rsid w:val="007645FA"/>
    <w:rsid w:val="00764712"/>
    <w:rsid w:val="00764D82"/>
    <w:rsid w:val="00764ED1"/>
    <w:rsid w:val="00765144"/>
    <w:rsid w:val="00765295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C19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54C"/>
    <w:rsid w:val="00773AE4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0D96"/>
    <w:rsid w:val="00781E98"/>
    <w:rsid w:val="00782E44"/>
    <w:rsid w:val="00782EC2"/>
    <w:rsid w:val="007837AC"/>
    <w:rsid w:val="00783A70"/>
    <w:rsid w:val="007842DA"/>
    <w:rsid w:val="007847A5"/>
    <w:rsid w:val="0078481E"/>
    <w:rsid w:val="00784CF6"/>
    <w:rsid w:val="00786B67"/>
    <w:rsid w:val="00786DF5"/>
    <w:rsid w:val="007870DC"/>
    <w:rsid w:val="00787284"/>
    <w:rsid w:val="00787873"/>
    <w:rsid w:val="007922B9"/>
    <w:rsid w:val="00792B1F"/>
    <w:rsid w:val="00792C67"/>
    <w:rsid w:val="00792D50"/>
    <w:rsid w:val="00793747"/>
    <w:rsid w:val="00793C21"/>
    <w:rsid w:val="00794340"/>
    <w:rsid w:val="00794536"/>
    <w:rsid w:val="007945D4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6A6"/>
    <w:rsid w:val="00796AC5"/>
    <w:rsid w:val="00796F04"/>
    <w:rsid w:val="00797192"/>
    <w:rsid w:val="00797317"/>
    <w:rsid w:val="00797B2F"/>
    <w:rsid w:val="007A0838"/>
    <w:rsid w:val="007A0879"/>
    <w:rsid w:val="007A1557"/>
    <w:rsid w:val="007A20C5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B0461"/>
    <w:rsid w:val="007B0B0F"/>
    <w:rsid w:val="007B1032"/>
    <w:rsid w:val="007B1431"/>
    <w:rsid w:val="007B194E"/>
    <w:rsid w:val="007B2263"/>
    <w:rsid w:val="007B2452"/>
    <w:rsid w:val="007B29DD"/>
    <w:rsid w:val="007B2DA1"/>
    <w:rsid w:val="007B31E6"/>
    <w:rsid w:val="007B45FE"/>
    <w:rsid w:val="007B4D0A"/>
    <w:rsid w:val="007B6437"/>
    <w:rsid w:val="007B7010"/>
    <w:rsid w:val="007B7256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25"/>
    <w:rsid w:val="007C5B6F"/>
    <w:rsid w:val="007C75F7"/>
    <w:rsid w:val="007C7954"/>
    <w:rsid w:val="007C7E47"/>
    <w:rsid w:val="007C7EA2"/>
    <w:rsid w:val="007D00D3"/>
    <w:rsid w:val="007D04F2"/>
    <w:rsid w:val="007D0BFF"/>
    <w:rsid w:val="007D0C3A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A08"/>
    <w:rsid w:val="007D4DB7"/>
    <w:rsid w:val="007D517F"/>
    <w:rsid w:val="007D5265"/>
    <w:rsid w:val="007D52C2"/>
    <w:rsid w:val="007D57EC"/>
    <w:rsid w:val="007D5D45"/>
    <w:rsid w:val="007D5E3D"/>
    <w:rsid w:val="007D5E72"/>
    <w:rsid w:val="007D64E5"/>
    <w:rsid w:val="007D6D9E"/>
    <w:rsid w:val="007D7287"/>
    <w:rsid w:val="007D76AC"/>
    <w:rsid w:val="007D7725"/>
    <w:rsid w:val="007D77FC"/>
    <w:rsid w:val="007D7821"/>
    <w:rsid w:val="007E07E0"/>
    <w:rsid w:val="007E0920"/>
    <w:rsid w:val="007E0AC6"/>
    <w:rsid w:val="007E134D"/>
    <w:rsid w:val="007E145C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4DE"/>
    <w:rsid w:val="007E4538"/>
    <w:rsid w:val="007E467D"/>
    <w:rsid w:val="007E4C8F"/>
    <w:rsid w:val="007E4CC8"/>
    <w:rsid w:val="007E4DE6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38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72E"/>
    <w:rsid w:val="007F798B"/>
    <w:rsid w:val="007F7C79"/>
    <w:rsid w:val="007F7CF4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7D9"/>
    <w:rsid w:val="008129B1"/>
    <w:rsid w:val="00812AD2"/>
    <w:rsid w:val="0081311D"/>
    <w:rsid w:val="008136A2"/>
    <w:rsid w:val="00813750"/>
    <w:rsid w:val="00813AF6"/>
    <w:rsid w:val="00813DCC"/>
    <w:rsid w:val="00814FAD"/>
    <w:rsid w:val="0081558D"/>
    <w:rsid w:val="00816D32"/>
    <w:rsid w:val="0082006B"/>
    <w:rsid w:val="008211CE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614D"/>
    <w:rsid w:val="00826CD7"/>
    <w:rsid w:val="00827377"/>
    <w:rsid w:val="00827566"/>
    <w:rsid w:val="008277C4"/>
    <w:rsid w:val="00827BEC"/>
    <w:rsid w:val="0083075A"/>
    <w:rsid w:val="008313B1"/>
    <w:rsid w:val="008314E6"/>
    <w:rsid w:val="00831647"/>
    <w:rsid w:val="00831745"/>
    <w:rsid w:val="00831EF8"/>
    <w:rsid w:val="00831FDF"/>
    <w:rsid w:val="00832EB9"/>
    <w:rsid w:val="00833366"/>
    <w:rsid w:val="00833A09"/>
    <w:rsid w:val="00833C93"/>
    <w:rsid w:val="00833E7C"/>
    <w:rsid w:val="008350CF"/>
    <w:rsid w:val="00835438"/>
    <w:rsid w:val="008356EC"/>
    <w:rsid w:val="00835C3E"/>
    <w:rsid w:val="00836104"/>
    <w:rsid w:val="008361E5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6C4"/>
    <w:rsid w:val="00843B12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47C86"/>
    <w:rsid w:val="00850058"/>
    <w:rsid w:val="008503C2"/>
    <w:rsid w:val="00850825"/>
    <w:rsid w:val="00850F16"/>
    <w:rsid w:val="008512D2"/>
    <w:rsid w:val="00851B1E"/>
    <w:rsid w:val="00851FEF"/>
    <w:rsid w:val="008525A8"/>
    <w:rsid w:val="00852925"/>
    <w:rsid w:val="00852A10"/>
    <w:rsid w:val="00852CF7"/>
    <w:rsid w:val="0085390E"/>
    <w:rsid w:val="00853ED1"/>
    <w:rsid w:val="00854456"/>
    <w:rsid w:val="00854C3D"/>
    <w:rsid w:val="00854DF2"/>
    <w:rsid w:val="00854FA3"/>
    <w:rsid w:val="008556ED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228B"/>
    <w:rsid w:val="0086243A"/>
    <w:rsid w:val="00862B9C"/>
    <w:rsid w:val="00863532"/>
    <w:rsid w:val="008639C6"/>
    <w:rsid w:val="00863A28"/>
    <w:rsid w:val="00864709"/>
    <w:rsid w:val="00864B82"/>
    <w:rsid w:val="00864C4E"/>
    <w:rsid w:val="00864F18"/>
    <w:rsid w:val="00865A22"/>
    <w:rsid w:val="0086653F"/>
    <w:rsid w:val="008666A7"/>
    <w:rsid w:val="00866EE6"/>
    <w:rsid w:val="0086730D"/>
    <w:rsid w:val="00867860"/>
    <w:rsid w:val="0087076A"/>
    <w:rsid w:val="0087117F"/>
    <w:rsid w:val="00871696"/>
    <w:rsid w:val="00871C67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77594"/>
    <w:rsid w:val="008800AC"/>
    <w:rsid w:val="00880594"/>
    <w:rsid w:val="00880C50"/>
    <w:rsid w:val="00880E26"/>
    <w:rsid w:val="0088140A"/>
    <w:rsid w:val="0088183A"/>
    <w:rsid w:val="00881A64"/>
    <w:rsid w:val="00881D0D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58ED"/>
    <w:rsid w:val="00885E10"/>
    <w:rsid w:val="00886745"/>
    <w:rsid w:val="00886B5C"/>
    <w:rsid w:val="00886D12"/>
    <w:rsid w:val="0088727F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25A3"/>
    <w:rsid w:val="008A30EF"/>
    <w:rsid w:val="008A35C3"/>
    <w:rsid w:val="008A3C0E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B52"/>
    <w:rsid w:val="008A5C34"/>
    <w:rsid w:val="008A5FDA"/>
    <w:rsid w:val="008A65C2"/>
    <w:rsid w:val="008A6605"/>
    <w:rsid w:val="008B0104"/>
    <w:rsid w:val="008B09B7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1E5E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6F03"/>
    <w:rsid w:val="008C762C"/>
    <w:rsid w:val="008D0783"/>
    <w:rsid w:val="008D158E"/>
    <w:rsid w:val="008D1639"/>
    <w:rsid w:val="008D1A85"/>
    <w:rsid w:val="008D1FD1"/>
    <w:rsid w:val="008D2482"/>
    <w:rsid w:val="008D2B00"/>
    <w:rsid w:val="008D32BF"/>
    <w:rsid w:val="008D342D"/>
    <w:rsid w:val="008D3752"/>
    <w:rsid w:val="008D453B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0A5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7A4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424E"/>
    <w:rsid w:val="008F5243"/>
    <w:rsid w:val="008F56C7"/>
    <w:rsid w:val="008F59CD"/>
    <w:rsid w:val="008F5F10"/>
    <w:rsid w:val="008F6123"/>
    <w:rsid w:val="008F6729"/>
    <w:rsid w:val="008F6C6F"/>
    <w:rsid w:val="008F6F85"/>
    <w:rsid w:val="008F76F1"/>
    <w:rsid w:val="008F7DA9"/>
    <w:rsid w:val="008F7DF5"/>
    <w:rsid w:val="009001C9"/>
    <w:rsid w:val="009001E1"/>
    <w:rsid w:val="009005DE"/>
    <w:rsid w:val="00900AF5"/>
    <w:rsid w:val="00900C93"/>
    <w:rsid w:val="0090111F"/>
    <w:rsid w:val="00901265"/>
    <w:rsid w:val="00901D2A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A37"/>
    <w:rsid w:val="00924FEA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427"/>
    <w:rsid w:val="00932853"/>
    <w:rsid w:val="0093333D"/>
    <w:rsid w:val="009333D2"/>
    <w:rsid w:val="009335DF"/>
    <w:rsid w:val="00933A58"/>
    <w:rsid w:val="009348EF"/>
    <w:rsid w:val="00934E84"/>
    <w:rsid w:val="00935312"/>
    <w:rsid w:val="00935C28"/>
    <w:rsid w:val="009369D6"/>
    <w:rsid w:val="00936DC3"/>
    <w:rsid w:val="00936DD6"/>
    <w:rsid w:val="00936F9B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2904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57BDD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95B"/>
    <w:rsid w:val="00966A2D"/>
    <w:rsid w:val="00966C0A"/>
    <w:rsid w:val="00966E93"/>
    <w:rsid w:val="00967B8B"/>
    <w:rsid w:val="0097042A"/>
    <w:rsid w:val="00970572"/>
    <w:rsid w:val="009705BA"/>
    <w:rsid w:val="009707B5"/>
    <w:rsid w:val="00970F8B"/>
    <w:rsid w:val="00971000"/>
    <w:rsid w:val="00971ADA"/>
    <w:rsid w:val="0097280C"/>
    <w:rsid w:val="0097296B"/>
    <w:rsid w:val="0097346E"/>
    <w:rsid w:val="009738A7"/>
    <w:rsid w:val="00973A7A"/>
    <w:rsid w:val="00973B42"/>
    <w:rsid w:val="00974AC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543"/>
    <w:rsid w:val="00981801"/>
    <w:rsid w:val="00981D77"/>
    <w:rsid w:val="00982140"/>
    <w:rsid w:val="00982378"/>
    <w:rsid w:val="009826EB"/>
    <w:rsid w:val="00982B44"/>
    <w:rsid w:val="00982F57"/>
    <w:rsid w:val="009839FA"/>
    <w:rsid w:val="00983B64"/>
    <w:rsid w:val="009842B4"/>
    <w:rsid w:val="00984BBF"/>
    <w:rsid w:val="00984F2B"/>
    <w:rsid w:val="009851DD"/>
    <w:rsid w:val="0098539C"/>
    <w:rsid w:val="0098549C"/>
    <w:rsid w:val="00985B95"/>
    <w:rsid w:val="00985C24"/>
    <w:rsid w:val="00986455"/>
    <w:rsid w:val="009868A4"/>
    <w:rsid w:val="00986FD6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A29"/>
    <w:rsid w:val="00995EB8"/>
    <w:rsid w:val="009960D3"/>
    <w:rsid w:val="009965F6"/>
    <w:rsid w:val="00996D14"/>
    <w:rsid w:val="00996F60"/>
    <w:rsid w:val="00996F77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5BA"/>
    <w:rsid w:val="009A38F7"/>
    <w:rsid w:val="009A391B"/>
    <w:rsid w:val="009A39C7"/>
    <w:rsid w:val="009A3C4A"/>
    <w:rsid w:val="009A3F27"/>
    <w:rsid w:val="009A45E3"/>
    <w:rsid w:val="009A466B"/>
    <w:rsid w:val="009A4C35"/>
    <w:rsid w:val="009A4C96"/>
    <w:rsid w:val="009A51BB"/>
    <w:rsid w:val="009A5FC5"/>
    <w:rsid w:val="009A667D"/>
    <w:rsid w:val="009A6A28"/>
    <w:rsid w:val="009A6B84"/>
    <w:rsid w:val="009A782A"/>
    <w:rsid w:val="009B0349"/>
    <w:rsid w:val="009B07DE"/>
    <w:rsid w:val="009B0BF8"/>
    <w:rsid w:val="009B0F5A"/>
    <w:rsid w:val="009B118B"/>
    <w:rsid w:val="009B1673"/>
    <w:rsid w:val="009B17AA"/>
    <w:rsid w:val="009B2495"/>
    <w:rsid w:val="009B2B79"/>
    <w:rsid w:val="009B36BD"/>
    <w:rsid w:val="009B3AC0"/>
    <w:rsid w:val="009B3C9C"/>
    <w:rsid w:val="009B3ECA"/>
    <w:rsid w:val="009B4328"/>
    <w:rsid w:val="009B4D95"/>
    <w:rsid w:val="009B572D"/>
    <w:rsid w:val="009B5BA4"/>
    <w:rsid w:val="009B6151"/>
    <w:rsid w:val="009B6483"/>
    <w:rsid w:val="009B6FDF"/>
    <w:rsid w:val="009B73A7"/>
    <w:rsid w:val="009B7D70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2632"/>
    <w:rsid w:val="009C26BF"/>
    <w:rsid w:val="009C2E28"/>
    <w:rsid w:val="009C347F"/>
    <w:rsid w:val="009C35C0"/>
    <w:rsid w:val="009C3662"/>
    <w:rsid w:val="009C3E8E"/>
    <w:rsid w:val="009C4B9E"/>
    <w:rsid w:val="009C5708"/>
    <w:rsid w:val="009C69A7"/>
    <w:rsid w:val="009C6A35"/>
    <w:rsid w:val="009C7224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5FB1"/>
    <w:rsid w:val="009D6522"/>
    <w:rsid w:val="009D65E8"/>
    <w:rsid w:val="009D6B38"/>
    <w:rsid w:val="009D6D52"/>
    <w:rsid w:val="009D6FDC"/>
    <w:rsid w:val="009D77B4"/>
    <w:rsid w:val="009D77F2"/>
    <w:rsid w:val="009E084D"/>
    <w:rsid w:val="009E0A29"/>
    <w:rsid w:val="009E10FC"/>
    <w:rsid w:val="009E1949"/>
    <w:rsid w:val="009E1E5F"/>
    <w:rsid w:val="009E286B"/>
    <w:rsid w:val="009E291E"/>
    <w:rsid w:val="009E3AFD"/>
    <w:rsid w:val="009E3C59"/>
    <w:rsid w:val="009E3F6C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6D19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5863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025"/>
    <w:rsid w:val="00A1212B"/>
    <w:rsid w:val="00A12457"/>
    <w:rsid w:val="00A12715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2AD"/>
    <w:rsid w:val="00A209F7"/>
    <w:rsid w:val="00A216DE"/>
    <w:rsid w:val="00A217F9"/>
    <w:rsid w:val="00A21E42"/>
    <w:rsid w:val="00A222D4"/>
    <w:rsid w:val="00A22890"/>
    <w:rsid w:val="00A22F71"/>
    <w:rsid w:val="00A236D6"/>
    <w:rsid w:val="00A2373E"/>
    <w:rsid w:val="00A23DFF"/>
    <w:rsid w:val="00A24120"/>
    <w:rsid w:val="00A241A6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7D5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A94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820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0F6E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48F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280E"/>
    <w:rsid w:val="00A52E13"/>
    <w:rsid w:val="00A53308"/>
    <w:rsid w:val="00A537A2"/>
    <w:rsid w:val="00A53CBF"/>
    <w:rsid w:val="00A5405F"/>
    <w:rsid w:val="00A549CE"/>
    <w:rsid w:val="00A54A28"/>
    <w:rsid w:val="00A56004"/>
    <w:rsid w:val="00A562E0"/>
    <w:rsid w:val="00A5640E"/>
    <w:rsid w:val="00A567CD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60B8"/>
    <w:rsid w:val="00A66114"/>
    <w:rsid w:val="00A665BB"/>
    <w:rsid w:val="00A666AE"/>
    <w:rsid w:val="00A675F0"/>
    <w:rsid w:val="00A70573"/>
    <w:rsid w:val="00A70676"/>
    <w:rsid w:val="00A70FEA"/>
    <w:rsid w:val="00A72297"/>
    <w:rsid w:val="00A72548"/>
    <w:rsid w:val="00A726A5"/>
    <w:rsid w:val="00A726D4"/>
    <w:rsid w:val="00A729AE"/>
    <w:rsid w:val="00A729F3"/>
    <w:rsid w:val="00A731E9"/>
    <w:rsid w:val="00A73737"/>
    <w:rsid w:val="00A74070"/>
    <w:rsid w:val="00A74715"/>
    <w:rsid w:val="00A7490F"/>
    <w:rsid w:val="00A755B4"/>
    <w:rsid w:val="00A756C2"/>
    <w:rsid w:val="00A757F6"/>
    <w:rsid w:val="00A7612D"/>
    <w:rsid w:val="00A7618E"/>
    <w:rsid w:val="00A76B72"/>
    <w:rsid w:val="00A76C8D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C91"/>
    <w:rsid w:val="00A87F8A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D95"/>
    <w:rsid w:val="00AA1EBB"/>
    <w:rsid w:val="00AA22CC"/>
    <w:rsid w:val="00AA245B"/>
    <w:rsid w:val="00AA2C64"/>
    <w:rsid w:val="00AA3924"/>
    <w:rsid w:val="00AA3930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A7C48"/>
    <w:rsid w:val="00AB0130"/>
    <w:rsid w:val="00AB0E69"/>
    <w:rsid w:val="00AB0FBB"/>
    <w:rsid w:val="00AB15D5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59A8"/>
    <w:rsid w:val="00AB61D3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3D47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1051"/>
    <w:rsid w:val="00AD1C03"/>
    <w:rsid w:val="00AD1CE7"/>
    <w:rsid w:val="00AD2070"/>
    <w:rsid w:val="00AD255D"/>
    <w:rsid w:val="00AD258A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6968"/>
    <w:rsid w:val="00AD6B82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A2B"/>
    <w:rsid w:val="00AE5CF0"/>
    <w:rsid w:val="00AE6381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01A9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496A"/>
    <w:rsid w:val="00B05A23"/>
    <w:rsid w:val="00B0650C"/>
    <w:rsid w:val="00B10853"/>
    <w:rsid w:val="00B10CBA"/>
    <w:rsid w:val="00B10D56"/>
    <w:rsid w:val="00B10D9C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60E1"/>
    <w:rsid w:val="00B17576"/>
    <w:rsid w:val="00B178D0"/>
    <w:rsid w:val="00B1799F"/>
    <w:rsid w:val="00B20405"/>
    <w:rsid w:val="00B20636"/>
    <w:rsid w:val="00B2078B"/>
    <w:rsid w:val="00B20FE6"/>
    <w:rsid w:val="00B210C6"/>
    <w:rsid w:val="00B21590"/>
    <w:rsid w:val="00B2228A"/>
    <w:rsid w:val="00B22639"/>
    <w:rsid w:val="00B22E37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60C6"/>
    <w:rsid w:val="00B26552"/>
    <w:rsid w:val="00B266FB"/>
    <w:rsid w:val="00B2676D"/>
    <w:rsid w:val="00B27228"/>
    <w:rsid w:val="00B274F5"/>
    <w:rsid w:val="00B2771E"/>
    <w:rsid w:val="00B27BF6"/>
    <w:rsid w:val="00B3030D"/>
    <w:rsid w:val="00B304AF"/>
    <w:rsid w:val="00B30624"/>
    <w:rsid w:val="00B3094D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E02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64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1D35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3199"/>
    <w:rsid w:val="00B6347A"/>
    <w:rsid w:val="00B63502"/>
    <w:rsid w:val="00B63C6A"/>
    <w:rsid w:val="00B63EF2"/>
    <w:rsid w:val="00B650A9"/>
    <w:rsid w:val="00B65454"/>
    <w:rsid w:val="00B65B25"/>
    <w:rsid w:val="00B66480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2050"/>
    <w:rsid w:val="00B7315E"/>
    <w:rsid w:val="00B73208"/>
    <w:rsid w:val="00B73C39"/>
    <w:rsid w:val="00B73C63"/>
    <w:rsid w:val="00B7464A"/>
    <w:rsid w:val="00B748B8"/>
    <w:rsid w:val="00B750CC"/>
    <w:rsid w:val="00B7514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2FBA"/>
    <w:rsid w:val="00B932F6"/>
    <w:rsid w:val="00B934D4"/>
    <w:rsid w:val="00B93924"/>
    <w:rsid w:val="00B93DCE"/>
    <w:rsid w:val="00B9419C"/>
    <w:rsid w:val="00B94682"/>
    <w:rsid w:val="00B94E05"/>
    <w:rsid w:val="00B94E37"/>
    <w:rsid w:val="00B95171"/>
    <w:rsid w:val="00B95945"/>
    <w:rsid w:val="00B97084"/>
    <w:rsid w:val="00B9714F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6FA4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2E7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43F3"/>
    <w:rsid w:val="00BC4C36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158"/>
    <w:rsid w:val="00BE486D"/>
    <w:rsid w:val="00BE4949"/>
    <w:rsid w:val="00BE4C59"/>
    <w:rsid w:val="00BE5479"/>
    <w:rsid w:val="00BE5BAA"/>
    <w:rsid w:val="00BE5C02"/>
    <w:rsid w:val="00BE6790"/>
    <w:rsid w:val="00BE6A52"/>
    <w:rsid w:val="00BE6B61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0FBB"/>
    <w:rsid w:val="00BF1025"/>
    <w:rsid w:val="00BF2474"/>
    <w:rsid w:val="00BF2C9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620D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32FF"/>
    <w:rsid w:val="00C03843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2A1A"/>
    <w:rsid w:val="00C12F3A"/>
    <w:rsid w:val="00C12F3D"/>
    <w:rsid w:val="00C1301D"/>
    <w:rsid w:val="00C13485"/>
    <w:rsid w:val="00C13690"/>
    <w:rsid w:val="00C13C00"/>
    <w:rsid w:val="00C13C1C"/>
    <w:rsid w:val="00C13D1C"/>
    <w:rsid w:val="00C13D3F"/>
    <w:rsid w:val="00C13EC3"/>
    <w:rsid w:val="00C1429B"/>
    <w:rsid w:val="00C149C0"/>
    <w:rsid w:val="00C14AF4"/>
    <w:rsid w:val="00C14DE2"/>
    <w:rsid w:val="00C14F4D"/>
    <w:rsid w:val="00C152BA"/>
    <w:rsid w:val="00C15400"/>
    <w:rsid w:val="00C15E6B"/>
    <w:rsid w:val="00C15EF4"/>
    <w:rsid w:val="00C16FEF"/>
    <w:rsid w:val="00C173A6"/>
    <w:rsid w:val="00C1759E"/>
    <w:rsid w:val="00C178CB"/>
    <w:rsid w:val="00C17CF5"/>
    <w:rsid w:val="00C20089"/>
    <w:rsid w:val="00C204C8"/>
    <w:rsid w:val="00C2083F"/>
    <w:rsid w:val="00C208F7"/>
    <w:rsid w:val="00C20EED"/>
    <w:rsid w:val="00C20F89"/>
    <w:rsid w:val="00C215DC"/>
    <w:rsid w:val="00C21679"/>
    <w:rsid w:val="00C225DD"/>
    <w:rsid w:val="00C22825"/>
    <w:rsid w:val="00C22EB6"/>
    <w:rsid w:val="00C22F3A"/>
    <w:rsid w:val="00C232AE"/>
    <w:rsid w:val="00C23814"/>
    <w:rsid w:val="00C24BE1"/>
    <w:rsid w:val="00C24CE7"/>
    <w:rsid w:val="00C25363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229"/>
    <w:rsid w:val="00C35750"/>
    <w:rsid w:val="00C35AE0"/>
    <w:rsid w:val="00C35EE5"/>
    <w:rsid w:val="00C36513"/>
    <w:rsid w:val="00C37026"/>
    <w:rsid w:val="00C37D24"/>
    <w:rsid w:val="00C4104D"/>
    <w:rsid w:val="00C4185F"/>
    <w:rsid w:val="00C41ACC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5F8F"/>
    <w:rsid w:val="00C4643E"/>
    <w:rsid w:val="00C47230"/>
    <w:rsid w:val="00C474F4"/>
    <w:rsid w:val="00C47A8F"/>
    <w:rsid w:val="00C47B6B"/>
    <w:rsid w:val="00C50A3D"/>
    <w:rsid w:val="00C5135B"/>
    <w:rsid w:val="00C51549"/>
    <w:rsid w:val="00C5156C"/>
    <w:rsid w:val="00C51613"/>
    <w:rsid w:val="00C51C25"/>
    <w:rsid w:val="00C52180"/>
    <w:rsid w:val="00C52547"/>
    <w:rsid w:val="00C53455"/>
    <w:rsid w:val="00C53AAB"/>
    <w:rsid w:val="00C54407"/>
    <w:rsid w:val="00C54854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51DA"/>
    <w:rsid w:val="00C666C8"/>
    <w:rsid w:val="00C6684D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2FA3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604"/>
    <w:rsid w:val="00C8673A"/>
    <w:rsid w:val="00C86B85"/>
    <w:rsid w:val="00C87287"/>
    <w:rsid w:val="00C87741"/>
    <w:rsid w:val="00C87FDF"/>
    <w:rsid w:val="00C90076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4B83"/>
    <w:rsid w:val="00C95C20"/>
    <w:rsid w:val="00C961F8"/>
    <w:rsid w:val="00C96A6F"/>
    <w:rsid w:val="00C96A7D"/>
    <w:rsid w:val="00C977D6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005"/>
    <w:rsid w:val="00CA7CCC"/>
    <w:rsid w:val="00CA7F68"/>
    <w:rsid w:val="00CB0C05"/>
    <w:rsid w:val="00CB1ADB"/>
    <w:rsid w:val="00CB28BC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174"/>
    <w:rsid w:val="00CB75C6"/>
    <w:rsid w:val="00CB75F7"/>
    <w:rsid w:val="00CB7733"/>
    <w:rsid w:val="00CB780E"/>
    <w:rsid w:val="00CB7B3B"/>
    <w:rsid w:val="00CC0241"/>
    <w:rsid w:val="00CC0AB0"/>
    <w:rsid w:val="00CC1232"/>
    <w:rsid w:val="00CC14C9"/>
    <w:rsid w:val="00CC16F4"/>
    <w:rsid w:val="00CC171B"/>
    <w:rsid w:val="00CC2040"/>
    <w:rsid w:val="00CC24FF"/>
    <w:rsid w:val="00CC33A6"/>
    <w:rsid w:val="00CC3ABE"/>
    <w:rsid w:val="00CC3C07"/>
    <w:rsid w:val="00CC3DF8"/>
    <w:rsid w:val="00CC46D5"/>
    <w:rsid w:val="00CC4E5E"/>
    <w:rsid w:val="00CC4F1E"/>
    <w:rsid w:val="00CC5E5B"/>
    <w:rsid w:val="00CC5FAD"/>
    <w:rsid w:val="00CC6128"/>
    <w:rsid w:val="00CC75DB"/>
    <w:rsid w:val="00CC7CE1"/>
    <w:rsid w:val="00CD08D7"/>
    <w:rsid w:val="00CD0A41"/>
    <w:rsid w:val="00CD1026"/>
    <w:rsid w:val="00CD14A7"/>
    <w:rsid w:val="00CD1996"/>
    <w:rsid w:val="00CD1B89"/>
    <w:rsid w:val="00CD1EA4"/>
    <w:rsid w:val="00CD1F65"/>
    <w:rsid w:val="00CD2714"/>
    <w:rsid w:val="00CD2A3A"/>
    <w:rsid w:val="00CD3FF3"/>
    <w:rsid w:val="00CD464B"/>
    <w:rsid w:val="00CD4E69"/>
    <w:rsid w:val="00CD4E82"/>
    <w:rsid w:val="00CD4FCD"/>
    <w:rsid w:val="00CD501A"/>
    <w:rsid w:val="00CD5429"/>
    <w:rsid w:val="00CD59A6"/>
    <w:rsid w:val="00CD5D67"/>
    <w:rsid w:val="00CD604C"/>
    <w:rsid w:val="00CD64EB"/>
    <w:rsid w:val="00CD680D"/>
    <w:rsid w:val="00CD68F5"/>
    <w:rsid w:val="00CD6C05"/>
    <w:rsid w:val="00CD73FD"/>
    <w:rsid w:val="00CD7600"/>
    <w:rsid w:val="00CD788C"/>
    <w:rsid w:val="00CE012D"/>
    <w:rsid w:val="00CE0396"/>
    <w:rsid w:val="00CE1600"/>
    <w:rsid w:val="00CE2859"/>
    <w:rsid w:val="00CE2F47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19E"/>
    <w:rsid w:val="00CF32BE"/>
    <w:rsid w:val="00CF3D57"/>
    <w:rsid w:val="00CF53A9"/>
    <w:rsid w:val="00CF5783"/>
    <w:rsid w:val="00CF5A20"/>
    <w:rsid w:val="00CF6051"/>
    <w:rsid w:val="00CF64C1"/>
    <w:rsid w:val="00CF681D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5268"/>
    <w:rsid w:val="00D1636B"/>
    <w:rsid w:val="00D167E6"/>
    <w:rsid w:val="00D1700B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50C"/>
    <w:rsid w:val="00D317A0"/>
    <w:rsid w:val="00D317D5"/>
    <w:rsid w:val="00D31EA6"/>
    <w:rsid w:val="00D321F8"/>
    <w:rsid w:val="00D3315C"/>
    <w:rsid w:val="00D33285"/>
    <w:rsid w:val="00D33B10"/>
    <w:rsid w:val="00D33C10"/>
    <w:rsid w:val="00D33EDA"/>
    <w:rsid w:val="00D342EE"/>
    <w:rsid w:val="00D34EB6"/>
    <w:rsid w:val="00D351F0"/>
    <w:rsid w:val="00D355EE"/>
    <w:rsid w:val="00D35D84"/>
    <w:rsid w:val="00D36951"/>
    <w:rsid w:val="00D3743E"/>
    <w:rsid w:val="00D3746D"/>
    <w:rsid w:val="00D374B6"/>
    <w:rsid w:val="00D37951"/>
    <w:rsid w:val="00D37DF2"/>
    <w:rsid w:val="00D40631"/>
    <w:rsid w:val="00D40BDF"/>
    <w:rsid w:val="00D41122"/>
    <w:rsid w:val="00D41AF2"/>
    <w:rsid w:val="00D42689"/>
    <w:rsid w:val="00D42A9B"/>
    <w:rsid w:val="00D43299"/>
    <w:rsid w:val="00D43CFE"/>
    <w:rsid w:val="00D43E2E"/>
    <w:rsid w:val="00D43FB8"/>
    <w:rsid w:val="00D44688"/>
    <w:rsid w:val="00D44853"/>
    <w:rsid w:val="00D449AE"/>
    <w:rsid w:val="00D45153"/>
    <w:rsid w:val="00D45863"/>
    <w:rsid w:val="00D461C7"/>
    <w:rsid w:val="00D46706"/>
    <w:rsid w:val="00D47063"/>
    <w:rsid w:val="00D473AE"/>
    <w:rsid w:val="00D47D7D"/>
    <w:rsid w:val="00D47E98"/>
    <w:rsid w:val="00D505F9"/>
    <w:rsid w:val="00D50792"/>
    <w:rsid w:val="00D50810"/>
    <w:rsid w:val="00D50CF2"/>
    <w:rsid w:val="00D5164C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16E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B12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6B28"/>
    <w:rsid w:val="00D67A38"/>
    <w:rsid w:val="00D70941"/>
    <w:rsid w:val="00D70EFC"/>
    <w:rsid w:val="00D70FAA"/>
    <w:rsid w:val="00D716E1"/>
    <w:rsid w:val="00D719D1"/>
    <w:rsid w:val="00D719FD"/>
    <w:rsid w:val="00D71CFE"/>
    <w:rsid w:val="00D72330"/>
    <w:rsid w:val="00D73260"/>
    <w:rsid w:val="00D732B8"/>
    <w:rsid w:val="00D74224"/>
    <w:rsid w:val="00D747D9"/>
    <w:rsid w:val="00D74A3F"/>
    <w:rsid w:val="00D752D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57B6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2C77"/>
    <w:rsid w:val="00D931F9"/>
    <w:rsid w:val="00D93437"/>
    <w:rsid w:val="00D9367D"/>
    <w:rsid w:val="00D938E3"/>
    <w:rsid w:val="00D95350"/>
    <w:rsid w:val="00D96086"/>
    <w:rsid w:val="00D968F7"/>
    <w:rsid w:val="00D973BC"/>
    <w:rsid w:val="00D97A27"/>
    <w:rsid w:val="00D97AD5"/>
    <w:rsid w:val="00D97F52"/>
    <w:rsid w:val="00DA0AC7"/>
    <w:rsid w:val="00DA0D36"/>
    <w:rsid w:val="00DA1167"/>
    <w:rsid w:val="00DA13D6"/>
    <w:rsid w:val="00DA19EC"/>
    <w:rsid w:val="00DA247A"/>
    <w:rsid w:val="00DA2BCE"/>
    <w:rsid w:val="00DA2CDD"/>
    <w:rsid w:val="00DA5587"/>
    <w:rsid w:val="00DA5AB5"/>
    <w:rsid w:val="00DA65F6"/>
    <w:rsid w:val="00DA6864"/>
    <w:rsid w:val="00DA6D88"/>
    <w:rsid w:val="00DA79C7"/>
    <w:rsid w:val="00DA7F97"/>
    <w:rsid w:val="00DB0AF6"/>
    <w:rsid w:val="00DB0C1C"/>
    <w:rsid w:val="00DB1689"/>
    <w:rsid w:val="00DB1A6F"/>
    <w:rsid w:val="00DB1AC2"/>
    <w:rsid w:val="00DB2C8B"/>
    <w:rsid w:val="00DB3603"/>
    <w:rsid w:val="00DB3A78"/>
    <w:rsid w:val="00DB3FAC"/>
    <w:rsid w:val="00DB4195"/>
    <w:rsid w:val="00DB4A19"/>
    <w:rsid w:val="00DB4E40"/>
    <w:rsid w:val="00DB4EDB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252"/>
    <w:rsid w:val="00DD054D"/>
    <w:rsid w:val="00DD06E6"/>
    <w:rsid w:val="00DD0B79"/>
    <w:rsid w:val="00DD0CF6"/>
    <w:rsid w:val="00DD0CFB"/>
    <w:rsid w:val="00DD1205"/>
    <w:rsid w:val="00DD12F7"/>
    <w:rsid w:val="00DD1DDD"/>
    <w:rsid w:val="00DD27C1"/>
    <w:rsid w:val="00DD3B11"/>
    <w:rsid w:val="00DD3CDD"/>
    <w:rsid w:val="00DD3CFC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937"/>
    <w:rsid w:val="00DE6B18"/>
    <w:rsid w:val="00DE78D4"/>
    <w:rsid w:val="00DE7FED"/>
    <w:rsid w:val="00DF02BE"/>
    <w:rsid w:val="00DF0C3F"/>
    <w:rsid w:val="00DF0D7D"/>
    <w:rsid w:val="00DF1281"/>
    <w:rsid w:val="00DF1555"/>
    <w:rsid w:val="00DF1E2C"/>
    <w:rsid w:val="00DF220E"/>
    <w:rsid w:val="00DF34F1"/>
    <w:rsid w:val="00DF35C4"/>
    <w:rsid w:val="00DF5007"/>
    <w:rsid w:val="00DF508D"/>
    <w:rsid w:val="00DF59C1"/>
    <w:rsid w:val="00DF6256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07744"/>
    <w:rsid w:val="00E07866"/>
    <w:rsid w:val="00E07BFD"/>
    <w:rsid w:val="00E1057C"/>
    <w:rsid w:val="00E10B56"/>
    <w:rsid w:val="00E10FEA"/>
    <w:rsid w:val="00E1134A"/>
    <w:rsid w:val="00E11393"/>
    <w:rsid w:val="00E114DB"/>
    <w:rsid w:val="00E11834"/>
    <w:rsid w:val="00E12CEB"/>
    <w:rsid w:val="00E13227"/>
    <w:rsid w:val="00E13275"/>
    <w:rsid w:val="00E1389A"/>
    <w:rsid w:val="00E14A0C"/>
    <w:rsid w:val="00E14B21"/>
    <w:rsid w:val="00E1678C"/>
    <w:rsid w:val="00E1707F"/>
    <w:rsid w:val="00E17455"/>
    <w:rsid w:val="00E17A38"/>
    <w:rsid w:val="00E17B96"/>
    <w:rsid w:val="00E17CED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5FB8"/>
    <w:rsid w:val="00E2624F"/>
    <w:rsid w:val="00E263BA"/>
    <w:rsid w:val="00E26ADE"/>
    <w:rsid w:val="00E278F6"/>
    <w:rsid w:val="00E30F57"/>
    <w:rsid w:val="00E3168C"/>
    <w:rsid w:val="00E318BD"/>
    <w:rsid w:val="00E3190D"/>
    <w:rsid w:val="00E31D3E"/>
    <w:rsid w:val="00E32177"/>
    <w:rsid w:val="00E32427"/>
    <w:rsid w:val="00E3246A"/>
    <w:rsid w:val="00E328DF"/>
    <w:rsid w:val="00E32A72"/>
    <w:rsid w:val="00E32CC2"/>
    <w:rsid w:val="00E32FAC"/>
    <w:rsid w:val="00E33053"/>
    <w:rsid w:val="00E335AD"/>
    <w:rsid w:val="00E33821"/>
    <w:rsid w:val="00E36599"/>
    <w:rsid w:val="00E368F7"/>
    <w:rsid w:val="00E377FB"/>
    <w:rsid w:val="00E37D5A"/>
    <w:rsid w:val="00E40673"/>
    <w:rsid w:val="00E41208"/>
    <w:rsid w:val="00E414A8"/>
    <w:rsid w:val="00E416C1"/>
    <w:rsid w:val="00E42398"/>
    <w:rsid w:val="00E4245F"/>
    <w:rsid w:val="00E4246C"/>
    <w:rsid w:val="00E427A8"/>
    <w:rsid w:val="00E42AD7"/>
    <w:rsid w:val="00E42C87"/>
    <w:rsid w:val="00E42FAA"/>
    <w:rsid w:val="00E432B5"/>
    <w:rsid w:val="00E436D7"/>
    <w:rsid w:val="00E4384C"/>
    <w:rsid w:val="00E4423D"/>
    <w:rsid w:val="00E44C5B"/>
    <w:rsid w:val="00E45A6C"/>
    <w:rsid w:val="00E4690B"/>
    <w:rsid w:val="00E478C7"/>
    <w:rsid w:val="00E478DF"/>
    <w:rsid w:val="00E47D78"/>
    <w:rsid w:val="00E501BC"/>
    <w:rsid w:val="00E51AC0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167"/>
    <w:rsid w:val="00E56413"/>
    <w:rsid w:val="00E567A4"/>
    <w:rsid w:val="00E57CEE"/>
    <w:rsid w:val="00E60756"/>
    <w:rsid w:val="00E6088E"/>
    <w:rsid w:val="00E60C3A"/>
    <w:rsid w:val="00E61466"/>
    <w:rsid w:val="00E6162B"/>
    <w:rsid w:val="00E6169E"/>
    <w:rsid w:val="00E61E4C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1C84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141"/>
    <w:rsid w:val="00E741BB"/>
    <w:rsid w:val="00E743B0"/>
    <w:rsid w:val="00E7455D"/>
    <w:rsid w:val="00E74BA1"/>
    <w:rsid w:val="00E74BB4"/>
    <w:rsid w:val="00E75940"/>
    <w:rsid w:val="00E763F4"/>
    <w:rsid w:val="00E767FD"/>
    <w:rsid w:val="00E76BA4"/>
    <w:rsid w:val="00E77290"/>
    <w:rsid w:val="00E77C9F"/>
    <w:rsid w:val="00E77D58"/>
    <w:rsid w:val="00E77DF3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5C16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3DA"/>
    <w:rsid w:val="00EA04AB"/>
    <w:rsid w:val="00EA08DF"/>
    <w:rsid w:val="00EA0FC7"/>
    <w:rsid w:val="00EA1064"/>
    <w:rsid w:val="00EA21C0"/>
    <w:rsid w:val="00EA2352"/>
    <w:rsid w:val="00EA245D"/>
    <w:rsid w:val="00EA2B70"/>
    <w:rsid w:val="00EA2FC1"/>
    <w:rsid w:val="00EA32F6"/>
    <w:rsid w:val="00EA3B0E"/>
    <w:rsid w:val="00EA3BEE"/>
    <w:rsid w:val="00EA5855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5090"/>
    <w:rsid w:val="00EB6113"/>
    <w:rsid w:val="00EB627D"/>
    <w:rsid w:val="00EB6698"/>
    <w:rsid w:val="00EB6930"/>
    <w:rsid w:val="00EB6E57"/>
    <w:rsid w:val="00EB72BE"/>
    <w:rsid w:val="00EB7B67"/>
    <w:rsid w:val="00EC0894"/>
    <w:rsid w:val="00EC0B75"/>
    <w:rsid w:val="00EC0F2A"/>
    <w:rsid w:val="00EC1AB0"/>
    <w:rsid w:val="00EC23F6"/>
    <w:rsid w:val="00EC2D50"/>
    <w:rsid w:val="00EC2DE4"/>
    <w:rsid w:val="00EC2F98"/>
    <w:rsid w:val="00EC305A"/>
    <w:rsid w:val="00EC3F66"/>
    <w:rsid w:val="00EC4742"/>
    <w:rsid w:val="00EC5A85"/>
    <w:rsid w:val="00EC5FE3"/>
    <w:rsid w:val="00EC6198"/>
    <w:rsid w:val="00EC640E"/>
    <w:rsid w:val="00EC665C"/>
    <w:rsid w:val="00EC6E65"/>
    <w:rsid w:val="00EC7253"/>
    <w:rsid w:val="00EC73E7"/>
    <w:rsid w:val="00EC77E7"/>
    <w:rsid w:val="00ED0003"/>
    <w:rsid w:val="00ED043F"/>
    <w:rsid w:val="00ED04DD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7A5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210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2ED8"/>
    <w:rsid w:val="00EF3404"/>
    <w:rsid w:val="00EF4819"/>
    <w:rsid w:val="00EF4A6F"/>
    <w:rsid w:val="00EF4B7B"/>
    <w:rsid w:val="00EF500D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0D1E"/>
    <w:rsid w:val="00F0115A"/>
    <w:rsid w:val="00F016AB"/>
    <w:rsid w:val="00F01A4A"/>
    <w:rsid w:val="00F02123"/>
    <w:rsid w:val="00F027A2"/>
    <w:rsid w:val="00F0281E"/>
    <w:rsid w:val="00F028AC"/>
    <w:rsid w:val="00F02F6A"/>
    <w:rsid w:val="00F0362F"/>
    <w:rsid w:val="00F039C5"/>
    <w:rsid w:val="00F03ECE"/>
    <w:rsid w:val="00F049EF"/>
    <w:rsid w:val="00F04A23"/>
    <w:rsid w:val="00F0566A"/>
    <w:rsid w:val="00F056D1"/>
    <w:rsid w:val="00F059B7"/>
    <w:rsid w:val="00F05B17"/>
    <w:rsid w:val="00F05FB8"/>
    <w:rsid w:val="00F062EA"/>
    <w:rsid w:val="00F06483"/>
    <w:rsid w:val="00F065FE"/>
    <w:rsid w:val="00F0673D"/>
    <w:rsid w:val="00F07258"/>
    <w:rsid w:val="00F074D1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02E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33F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4537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2C37"/>
    <w:rsid w:val="00F53B0D"/>
    <w:rsid w:val="00F53EF6"/>
    <w:rsid w:val="00F53F7A"/>
    <w:rsid w:val="00F54446"/>
    <w:rsid w:val="00F544A6"/>
    <w:rsid w:val="00F5468D"/>
    <w:rsid w:val="00F548F7"/>
    <w:rsid w:val="00F55502"/>
    <w:rsid w:val="00F55617"/>
    <w:rsid w:val="00F55E68"/>
    <w:rsid w:val="00F562CC"/>
    <w:rsid w:val="00F562ED"/>
    <w:rsid w:val="00F566C5"/>
    <w:rsid w:val="00F56B4A"/>
    <w:rsid w:val="00F56B9F"/>
    <w:rsid w:val="00F56C55"/>
    <w:rsid w:val="00F57A6C"/>
    <w:rsid w:val="00F60020"/>
    <w:rsid w:val="00F607DA"/>
    <w:rsid w:val="00F60902"/>
    <w:rsid w:val="00F61421"/>
    <w:rsid w:val="00F61BD7"/>
    <w:rsid w:val="00F621F0"/>
    <w:rsid w:val="00F6255F"/>
    <w:rsid w:val="00F62A8F"/>
    <w:rsid w:val="00F632F5"/>
    <w:rsid w:val="00F64424"/>
    <w:rsid w:val="00F64891"/>
    <w:rsid w:val="00F658FF"/>
    <w:rsid w:val="00F665BC"/>
    <w:rsid w:val="00F6666B"/>
    <w:rsid w:val="00F66897"/>
    <w:rsid w:val="00F670DE"/>
    <w:rsid w:val="00F67C25"/>
    <w:rsid w:val="00F67D78"/>
    <w:rsid w:val="00F70655"/>
    <w:rsid w:val="00F70BB2"/>
    <w:rsid w:val="00F7182D"/>
    <w:rsid w:val="00F71FAC"/>
    <w:rsid w:val="00F72FC3"/>
    <w:rsid w:val="00F73112"/>
    <w:rsid w:val="00F736FE"/>
    <w:rsid w:val="00F73BB6"/>
    <w:rsid w:val="00F73CD5"/>
    <w:rsid w:val="00F74181"/>
    <w:rsid w:val="00F743D6"/>
    <w:rsid w:val="00F74873"/>
    <w:rsid w:val="00F7504D"/>
    <w:rsid w:val="00F751BB"/>
    <w:rsid w:val="00F7578A"/>
    <w:rsid w:val="00F75A35"/>
    <w:rsid w:val="00F75E4A"/>
    <w:rsid w:val="00F76134"/>
    <w:rsid w:val="00F7792F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5B8"/>
    <w:rsid w:val="00F848E6"/>
    <w:rsid w:val="00F852DF"/>
    <w:rsid w:val="00F85978"/>
    <w:rsid w:val="00F861E9"/>
    <w:rsid w:val="00F86408"/>
    <w:rsid w:val="00F8789A"/>
    <w:rsid w:val="00F87FC3"/>
    <w:rsid w:val="00F906BE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7492"/>
    <w:rsid w:val="00F974EC"/>
    <w:rsid w:val="00F9785E"/>
    <w:rsid w:val="00F97E7A"/>
    <w:rsid w:val="00F97EB5"/>
    <w:rsid w:val="00FA06B9"/>
    <w:rsid w:val="00FA0ABD"/>
    <w:rsid w:val="00FA0F2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A15"/>
    <w:rsid w:val="00FA7E8B"/>
    <w:rsid w:val="00FB056C"/>
    <w:rsid w:val="00FB137B"/>
    <w:rsid w:val="00FB18EC"/>
    <w:rsid w:val="00FB1AD6"/>
    <w:rsid w:val="00FB2EF4"/>
    <w:rsid w:val="00FB30B5"/>
    <w:rsid w:val="00FB37CC"/>
    <w:rsid w:val="00FB3FF5"/>
    <w:rsid w:val="00FB4676"/>
    <w:rsid w:val="00FB4881"/>
    <w:rsid w:val="00FB4E66"/>
    <w:rsid w:val="00FB5406"/>
    <w:rsid w:val="00FB58DE"/>
    <w:rsid w:val="00FB5A8C"/>
    <w:rsid w:val="00FB69F4"/>
    <w:rsid w:val="00FB6D13"/>
    <w:rsid w:val="00FB6DD8"/>
    <w:rsid w:val="00FB737D"/>
    <w:rsid w:val="00FB747F"/>
    <w:rsid w:val="00FB7C31"/>
    <w:rsid w:val="00FC19DD"/>
    <w:rsid w:val="00FC1B7E"/>
    <w:rsid w:val="00FC1BDB"/>
    <w:rsid w:val="00FC237A"/>
    <w:rsid w:val="00FC260E"/>
    <w:rsid w:val="00FC28FE"/>
    <w:rsid w:val="00FC2AAD"/>
    <w:rsid w:val="00FC36A6"/>
    <w:rsid w:val="00FC4341"/>
    <w:rsid w:val="00FC443F"/>
    <w:rsid w:val="00FC4C2C"/>
    <w:rsid w:val="00FC5B8D"/>
    <w:rsid w:val="00FC5BCE"/>
    <w:rsid w:val="00FC5E6B"/>
    <w:rsid w:val="00FC60B0"/>
    <w:rsid w:val="00FC61F7"/>
    <w:rsid w:val="00FC6814"/>
    <w:rsid w:val="00FC6BF0"/>
    <w:rsid w:val="00FC7467"/>
    <w:rsid w:val="00FC784A"/>
    <w:rsid w:val="00FC7C93"/>
    <w:rsid w:val="00FD06AA"/>
    <w:rsid w:val="00FD0AA2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49D0"/>
    <w:rsid w:val="00FD5299"/>
    <w:rsid w:val="00FD54AE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039"/>
    <w:rsid w:val="00FE4EB6"/>
    <w:rsid w:val="00FE5BD0"/>
    <w:rsid w:val="00FE5CDA"/>
    <w:rsid w:val="00FE5FAB"/>
    <w:rsid w:val="00FE64F9"/>
    <w:rsid w:val="00FE664D"/>
    <w:rsid w:val="00FE6FBD"/>
    <w:rsid w:val="00FE7337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CBF"/>
    <w:rsid w:val="00FF2009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9A7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81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458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458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4581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4581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4581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4581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4581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4581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45814"/>
    <w:pPr>
      <w:outlineLvl w:val="8"/>
    </w:pPr>
  </w:style>
  <w:style w:type="character" w:default="1" w:styleId="DefaultParagraphFont">
    <w:name w:val="Default Paragraph Font"/>
    <w:semiHidden/>
    <w:rsid w:val="007458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5814"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745814"/>
    <w:pPr>
      <w:ind w:left="1985" w:hanging="1985"/>
    </w:pPr>
  </w:style>
  <w:style w:type="paragraph" w:styleId="TOC5">
    <w:name w:val="toc 5"/>
    <w:basedOn w:val="TOC4"/>
    <w:semiHidden/>
    <w:rsid w:val="00745814"/>
    <w:pPr>
      <w:ind w:left="1701" w:hanging="1701"/>
    </w:pPr>
  </w:style>
  <w:style w:type="paragraph" w:styleId="Footer">
    <w:name w:val="footer"/>
    <w:basedOn w:val="Header"/>
    <w:link w:val="FooterChar"/>
    <w:rsid w:val="00745814"/>
    <w:pPr>
      <w:jc w:val="center"/>
    </w:pPr>
    <w:rPr>
      <w:i/>
    </w:r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link w:val="HeaderChar"/>
    <w:rsid w:val="007458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TAC"/>
    <w:rsid w:val="00745814"/>
    <w:rPr>
      <w:b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lang w:val="en-US" w:eastAsia="ko-KR"/>
    </w:rPr>
  </w:style>
  <w:style w:type="paragraph" w:customStyle="1" w:styleId="TAL">
    <w:name w:val="TAL"/>
    <w:basedOn w:val="Normal"/>
    <w:link w:val="TAL0"/>
    <w:rsid w:val="00745814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56488A"/>
    <w:rPr>
      <w:rFonts w:ascii="Arial" w:hAnsi="Arial"/>
      <w:sz w:val="18"/>
    </w:rPr>
  </w:style>
  <w:style w:type="paragraph" w:customStyle="1" w:styleId="TAC">
    <w:name w:val="TAC"/>
    <w:basedOn w:val="TAL"/>
    <w:rsid w:val="00745814"/>
    <w:pPr>
      <w:jc w:val="center"/>
    </w:pPr>
  </w:style>
  <w:style w:type="paragraph" w:styleId="TOC2">
    <w:name w:val="toc 2"/>
    <w:basedOn w:val="TOC1"/>
    <w:semiHidden/>
    <w:rsid w:val="00745814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semiHidden/>
    <w:rsid w:val="007458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TT">
    <w:name w:val="TT"/>
    <w:basedOn w:val="Heading1"/>
    <w:next w:val="Normal"/>
    <w:rsid w:val="00745814"/>
    <w:pPr>
      <w:outlineLvl w:val="9"/>
    </w:p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74581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F4CDA"/>
    <w:rPr>
      <w:sz w:val="16"/>
    </w:rPr>
  </w:style>
  <w:style w:type="character" w:styleId="FootnoteReference">
    <w:name w:val="footnote reference"/>
    <w:basedOn w:val="DefaultParagraphFont"/>
    <w:rsid w:val="00745814"/>
    <w:rPr>
      <w:b/>
      <w:position w:val="6"/>
      <w:sz w:val="16"/>
    </w:rPr>
  </w:style>
  <w:style w:type="character" w:customStyle="1" w:styleId="Heading1Char">
    <w:name w:val="Heading 1 Char"/>
    <w:link w:val="Heading1"/>
    <w:rsid w:val="001D6B7D"/>
    <w:rPr>
      <w:rFonts w:ascii="Arial" w:hAnsi="Arial"/>
      <w:sz w:val="36"/>
    </w:rPr>
  </w:style>
  <w:style w:type="character" w:customStyle="1" w:styleId="FooterChar">
    <w:name w:val="Footer Char"/>
    <w:link w:val="Footer"/>
    <w:rsid w:val="001D6B7D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1D6B7D"/>
    <w:rPr>
      <w:rFonts w:ascii="Arial" w:hAnsi="Arial"/>
      <w:b/>
      <w:noProof/>
      <w:sz w:val="18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B0B0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7B0B0F"/>
    <w:rPr>
      <w:rFonts w:ascii="Arial" w:hAnsi="Arial"/>
      <w:sz w:val="22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202A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A202AD"/>
    <w:rPr>
      <w:rFonts w:ascii="Arial" w:hAnsi="Arial"/>
      <w:sz w:val="36"/>
    </w:rPr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styleId="TOC8">
    <w:name w:val="toc 8"/>
    <w:basedOn w:val="TOC1"/>
    <w:rsid w:val="00745814"/>
    <w:pPr>
      <w:spacing w:before="180"/>
      <w:ind w:left="2693" w:hanging="2693"/>
    </w:pPr>
    <w:rPr>
      <w:b/>
    </w:rPr>
  </w:style>
  <w:style w:type="paragraph" w:customStyle="1" w:styleId="ZT">
    <w:name w:val="ZT"/>
    <w:rsid w:val="007458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4">
    <w:name w:val="toc 4"/>
    <w:basedOn w:val="TOC3"/>
    <w:rsid w:val="00745814"/>
    <w:pPr>
      <w:ind w:left="1418" w:hanging="1418"/>
    </w:pPr>
  </w:style>
  <w:style w:type="paragraph" w:styleId="TOC3">
    <w:name w:val="toc 3"/>
    <w:basedOn w:val="TOC2"/>
    <w:rsid w:val="00745814"/>
    <w:pPr>
      <w:ind w:left="1134" w:hanging="1134"/>
    </w:pPr>
  </w:style>
  <w:style w:type="paragraph" w:styleId="Index2">
    <w:name w:val="index 2"/>
    <w:basedOn w:val="Index1"/>
    <w:rsid w:val="00745814"/>
    <w:pPr>
      <w:ind w:left="284"/>
    </w:pPr>
  </w:style>
  <w:style w:type="paragraph" w:styleId="Index1">
    <w:name w:val="index 1"/>
    <w:basedOn w:val="Normal"/>
    <w:rsid w:val="00745814"/>
    <w:pPr>
      <w:keepLines/>
      <w:spacing w:after="0"/>
    </w:pPr>
  </w:style>
  <w:style w:type="paragraph" w:customStyle="1" w:styleId="ZH">
    <w:name w:val="ZH"/>
    <w:rsid w:val="007458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745814"/>
    <w:pPr>
      <w:ind w:left="851"/>
    </w:pPr>
  </w:style>
  <w:style w:type="paragraph" w:customStyle="1" w:styleId="TF">
    <w:name w:val="TF"/>
    <w:basedOn w:val="TH"/>
    <w:rsid w:val="00745814"/>
    <w:pPr>
      <w:keepNext w:val="0"/>
      <w:spacing w:before="0" w:after="240"/>
    </w:pPr>
  </w:style>
  <w:style w:type="paragraph" w:customStyle="1" w:styleId="NO">
    <w:name w:val="NO"/>
    <w:basedOn w:val="Normal"/>
    <w:rsid w:val="00745814"/>
    <w:pPr>
      <w:keepLines/>
      <w:ind w:left="1135" w:hanging="851"/>
    </w:pPr>
  </w:style>
  <w:style w:type="paragraph" w:styleId="TOC9">
    <w:name w:val="toc 9"/>
    <w:basedOn w:val="TOC8"/>
    <w:rsid w:val="00745814"/>
    <w:pPr>
      <w:ind w:left="1418" w:hanging="1418"/>
    </w:pPr>
  </w:style>
  <w:style w:type="paragraph" w:customStyle="1" w:styleId="EX">
    <w:name w:val="EX"/>
    <w:basedOn w:val="Normal"/>
    <w:rsid w:val="00745814"/>
    <w:pPr>
      <w:keepLines/>
      <w:ind w:left="1702" w:hanging="1418"/>
    </w:pPr>
  </w:style>
  <w:style w:type="paragraph" w:customStyle="1" w:styleId="FP">
    <w:name w:val="FP"/>
    <w:basedOn w:val="Normal"/>
    <w:rsid w:val="00745814"/>
    <w:pPr>
      <w:spacing w:after="0"/>
    </w:pPr>
  </w:style>
  <w:style w:type="paragraph" w:customStyle="1" w:styleId="LD">
    <w:name w:val="LD"/>
    <w:rsid w:val="007458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45814"/>
    <w:pPr>
      <w:spacing w:after="0"/>
    </w:pPr>
  </w:style>
  <w:style w:type="paragraph" w:customStyle="1" w:styleId="EW">
    <w:name w:val="EW"/>
    <w:basedOn w:val="EX"/>
    <w:rsid w:val="00745814"/>
    <w:pPr>
      <w:spacing w:after="0"/>
    </w:pPr>
  </w:style>
  <w:style w:type="paragraph" w:styleId="TOC7">
    <w:name w:val="toc 7"/>
    <w:basedOn w:val="TOC6"/>
    <w:next w:val="Normal"/>
    <w:rsid w:val="00745814"/>
    <w:pPr>
      <w:ind w:left="2268" w:hanging="2268"/>
    </w:pPr>
  </w:style>
  <w:style w:type="paragraph" w:styleId="ListBullet2">
    <w:name w:val="List Bullet 2"/>
    <w:basedOn w:val="ListBullet"/>
    <w:rsid w:val="00745814"/>
    <w:pPr>
      <w:ind w:left="851"/>
    </w:pPr>
  </w:style>
  <w:style w:type="paragraph" w:styleId="ListBullet3">
    <w:name w:val="List Bullet 3"/>
    <w:basedOn w:val="ListBullet2"/>
    <w:rsid w:val="00745814"/>
    <w:pPr>
      <w:ind w:left="1135"/>
    </w:pPr>
  </w:style>
  <w:style w:type="paragraph" w:styleId="ListNumber">
    <w:name w:val="List Number"/>
    <w:basedOn w:val="List"/>
    <w:rsid w:val="00745814"/>
  </w:style>
  <w:style w:type="paragraph" w:customStyle="1" w:styleId="EQ">
    <w:name w:val="EQ"/>
    <w:basedOn w:val="Normal"/>
    <w:next w:val="Normal"/>
    <w:rsid w:val="007458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458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58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58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45814"/>
    <w:pPr>
      <w:jc w:val="right"/>
    </w:pPr>
  </w:style>
  <w:style w:type="paragraph" w:customStyle="1" w:styleId="H6">
    <w:name w:val="H6"/>
    <w:basedOn w:val="Heading5"/>
    <w:next w:val="Normal"/>
    <w:rsid w:val="007458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5814"/>
    <w:pPr>
      <w:ind w:left="851" w:hanging="851"/>
    </w:pPr>
  </w:style>
  <w:style w:type="paragraph" w:customStyle="1" w:styleId="ZA">
    <w:name w:val="ZA"/>
    <w:rsid w:val="007458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458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458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458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45814"/>
    <w:pPr>
      <w:framePr w:wrap="notBeside" w:y="16161"/>
    </w:pPr>
  </w:style>
  <w:style w:type="character" w:customStyle="1" w:styleId="ZGSM">
    <w:name w:val="ZGSM"/>
    <w:rsid w:val="00745814"/>
  </w:style>
  <w:style w:type="paragraph" w:styleId="List2">
    <w:name w:val="List 2"/>
    <w:basedOn w:val="List"/>
    <w:rsid w:val="00745814"/>
    <w:pPr>
      <w:ind w:left="851"/>
    </w:pPr>
  </w:style>
  <w:style w:type="paragraph" w:customStyle="1" w:styleId="ZG">
    <w:name w:val="ZG"/>
    <w:rsid w:val="007458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45814"/>
    <w:pPr>
      <w:ind w:left="1135"/>
    </w:pPr>
  </w:style>
  <w:style w:type="paragraph" w:styleId="List4">
    <w:name w:val="List 4"/>
    <w:basedOn w:val="List3"/>
    <w:rsid w:val="00745814"/>
    <w:pPr>
      <w:ind w:left="1418"/>
    </w:pPr>
  </w:style>
  <w:style w:type="paragraph" w:styleId="List5">
    <w:name w:val="List 5"/>
    <w:basedOn w:val="List4"/>
    <w:rsid w:val="00745814"/>
    <w:pPr>
      <w:ind w:left="1702"/>
    </w:pPr>
  </w:style>
  <w:style w:type="paragraph" w:customStyle="1" w:styleId="EditorsNote">
    <w:name w:val="Editor's Note"/>
    <w:basedOn w:val="NO"/>
    <w:rsid w:val="00745814"/>
    <w:rPr>
      <w:color w:val="FF0000"/>
    </w:rPr>
  </w:style>
  <w:style w:type="paragraph" w:styleId="List">
    <w:name w:val="List"/>
    <w:basedOn w:val="Normal"/>
    <w:rsid w:val="00745814"/>
    <w:pPr>
      <w:ind w:left="568" w:hanging="284"/>
    </w:pPr>
  </w:style>
  <w:style w:type="paragraph" w:styleId="ListBullet">
    <w:name w:val="List Bullet"/>
    <w:basedOn w:val="List"/>
    <w:rsid w:val="00745814"/>
  </w:style>
  <w:style w:type="paragraph" w:styleId="ListBullet4">
    <w:name w:val="List Bullet 4"/>
    <w:basedOn w:val="ListBullet3"/>
    <w:rsid w:val="00745814"/>
    <w:pPr>
      <w:ind w:left="1418"/>
    </w:pPr>
  </w:style>
  <w:style w:type="paragraph" w:styleId="ListBullet5">
    <w:name w:val="List Bullet 5"/>
    <w:basedOn w:val="ListBullet4"/>
    <w:rsid w:val="00745814"/>
    <w:pPr>
      <w:ind w:left="1702"/>
    </w:pPr>
  </w:style>
  <w:style w:type="paragraph" w:customStyle="1" w:styleId="B1">
    <w:name w:val="B1"/>
    <w:basedOn w:val="List"/>
    <w:rsid w:val="00745814"/>
  </w:style>
  <w:style w:type="paragraph" w:customStyle="1" w:styleId="B2">
    <w:name w:val="B2"/>
    <w:basedOn w:val="List2"/>
    <w:rsid w:val="00745814"/>
  </w:style>
  <w:style w:type="paragraph" w:customStyle="1" w:styleId="B3">
    <w:name w:val="B3"/>
    <w:basedOn w:val="List3"/>
    <w:rsid w:val="00745814"/>
  </w:style>
  <w:style w:type="paragraph" w:customStyle="1" w:styleId="B4">
    <w:name w:val="B4"/>
    <w:basedOn w:val="List4"/>
    <w:rsid w:val="00745814"/>
  </w:style>
  <w:style w:type="paragraph" w:customStyle="1" w:styleId="B5">
    <w:name w:val="B5"/>
    <w:basedOn w:val="List5"/>
    <w:rsid w:val="00745814"/>
  </w:style>
  <w:style w:type="paragraph" w:customStyle="1" w:styleId="ZTD">
    <w:name w:val="ZTD"/>
    <w:basedOn w:val="ZB"/>
    <w:rsid w:val="00745814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</TotalTime>
  <Pages>59</Pages>
  <Words>44881</Words>
  <Characters>255824</Characters>
  <Application>Microsoft Office Word</Application>
  <DocSecurity>0</DocSecurity>
  <Lines>2131</Lines>
  <Paragraphs>600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300105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IS</cp:lastModifiedBy>
  <cp:revision>15</cp:revision>
  <dcterms:created xsi:type="dcterms:W3CDTF">2024-03-12T15:18:00Z</dcterms:created>
  <dcterms:modified xsi:type="dcterms:W3CDTF">2024-03-18T09:28:00Z</dcterms:modified>
</cp:coreProperties>
</file>